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2F67340" w14:textId="77777777" w:rsidR="00EF7859" w:rsidRPr="00DF7558" w:rsidRDefault="00DF7558" w:rsidP="00EF7859">
      <w:pPr>
        <w:rPr>
          <w:rFonts w:ascii="Arial" w:hAnsi="Arial" w:cs="Arial"/>
          <w:sz w:val="22"/>
          <w:szCs w:val="22"/>
        </w:rPr>
      </w:pPr>
      <w:r w:rsidRPr="00DF7558">
        <w:rPr>
          <w:rFonts w:ascii="Arial" w:hAnsi="Arial" w:cs="Arial"/>
          <w:sz w:val="22"/>
          <w:szCs w:val="22"/>
        </w:rPr>
        <w:t>Name ______</w:t>
      </w:r>
      <w:r w:rsidR="00EF7859" w:rsidRPr="00DF7558">
        <w:rPr>
          <w:rFonts w:ascii="Arial" w:hAnsi="Arial" w:cs="Arial"/>
          <w:sz w:val="22"/>
          <w:szCs w:val="22"/>
        </w:rPr>
        <w:t>__________________ Teacher _________________ Date __________</w:t>
      </w:r>
    </w:p>
    <w:p w14:paraId="23B03CE3" w14:textId="623FA3ED" w:rsidR="00EF7859" w:rsidRPr="00DF7558" w:rsidRDefault="006D6386" w:rsidP="00EF7859">
      <w:pPr>
        <w:pStyle w:val="Heading3"/>
        <w:rPr>
          <w:rFonts w:ascii="Arial" w:hAnsi="Arial" w:cs="Arial"/>
        </w:rPr>
      </w:pPr>
      <w:r>
        <w:rPr>
          <w:rFonts w:ascii="Arial" w:hAnsi="Arial" w:cs="Arial"/>
        </w:rPr>
        <w:t>3.3</w:t>
      </w:r>
      <w:r w:rsidR="00EF7859" w:rsidRPr="00DF7558">
        <w:rPr>
          <w:rFonts w:ascii="Arial" w:hAnsi="Arial" w:cs="Arial"/>
        </w:rPr>
        <w:t xml:space="preserve"> </w:t>
      </w:r>
      <w:r w:rsidR="00A63A7E">
        <w:rPr>
          <w:rFonts w:ascii="Arial" w:hAnsi="Arial" w:cs="Arial"/>
        </w:rPr>
        <w:t>Grading</w:t>
      </w:r>
      <w:r w:rsidR="0078585B">
        <w:rPr>
          <w:rFonts w:ascii="Arial" w:hAnsi="Arial" w:cs="Arial"/>
        </w:rPr>
        <w:t xml:space="preserve"> the Explaining</w:t>
      </w:r>
      <w:r>
        <w:rPr>
          <w:rFonts w:ascii="Arial" w:hAnsi="Arial" w:cs="Arial"/>
        </w:rPr>
        <w:t xml:space="preserve"> Relationships Between Earth Systems</w:t>
      </w:r>
      <w:r w:rsidR="00EF7859" w:rsidRPr="00DF7558">
        <w:rPr>
          <w:rFonts w:ascii="Arial" w:hAnsi="Arial" w:cs="Arial"/>
        </w:rPr>
        <w:t xml:space="preserve"> Worksheet</w:t>
      </w:r>
    </w:p>
    <w:p w14:paraId="34386CDD" w14:textId="77777777" w:rsidR="001B6E5A" w:rsidRDefault="001B6E5A" w:rsidP="001B6E5A">
      <w:pPr>
        <w:pStyle w:val="ListParagraph"/>
        <w:ind w:left="0"/>
        <w:rPr>
          <w:rFonts w:ascii="Arial" w:hAnsi="Arial" w:cs="Arial"/>
          <w:sz w:val="22"/>
          <w:szCs w:val="22"/>
        </w:rPr>
      </w:pPr>
    </w:p>
    <w:p w14:paraId="26811D9A" w14:textId="77777777" w:rsidR="00787AA1" w:rsidRDefault="00787AA1" w:rsidP="00787AA1">
      <w:pPr>
        <w:rPr>
          <w:rFonts w:ascii="Arial" w:hAnsi="Arial" w:cs="Arial"/>
          <w:i/>
          <w:color w:val="0000FF"/>
          <w:sz w:val="22"/>
          <w:szCs w:val="22"/>
        </w:rPr>
      </w:pPr>
      <w:r w:rsidRPr="00C72705">
        <w:rPr>
          <w:rFonts w:ascii="Arial" w:hAnsi="Arial" w:cs="Arial"/>
          <w:i/>
          <w:color w:val="0000FF"/>
          <w:sz w:val="22"/>
          <w:szCs w:val="22"/>
        </w:rPr>
        <w:t xml:space="preserve">This </w:t>
      </w:r>
      <w:r>
        <w:rPr>
          <w:rFonts w:ascii="Arial" w:hAnsi="Arial" w:cs="Arial"/>
          <w:i/>
          <w:color w:val="0000FF"/>
          <w:sz w:val="22"/>
          <w:szCs w:val="22"/>
        </w:rPr>
        <w:t>tool</w:t>
      </w:r>
      <w:r w:rsidRPr="00C72705">
        <w:rPr>
          <w:rFonts w:ascii="Arial" w:hAnsi="Arial" w:cs="Arial"/>
          <w:i/>
          <w:color w:val="0000FF"/>
          <w:sz w:val="22"/>
          <w:szCs w:val="22"/>
        </w:rPr>
        <w:t xml:space="preserve"> has “grading” in the title because at this point, students can be held accountable for correct answers. Level 4 (correct) responses to the questions are in </w:t>
      </w:r>
      <w:r w:rsidRPr="00C72705">
        <w:rPr>
          <w:rFonts w:ascii="Arial" w:hAnsi="Arial" w:cs="Arial"/>
          <w:b/>
          <w:i/>
          <w:color w:val="0000FF"/>
          <w:sz w:val="22"/>
          <w:szCs w:val="22"/>
        </w:rPr>
        <w:t>blue bold italics</w:t>
      </w:r>
      <w:r w:rsidRPr="00C72705">
        <w:rPr>
          <w:rFonts w:ascii="Arial" w:hAnsi="Arial" w:cs="Arial"/>
          <w:i/>
          <w:color w:val="0000FF"/>
          <w:sz w:val="22"/>
          <w:szCs w:val="22"/>
        </w:rPr>
        <w:t xml:space="preserve"> below. </w:t>
      </w:r>
      <w:r>
        <w:rPr>
          <w:rFonts w:ascii="Arial" w:hAnsi="Arial" w:cs="Arial"/>
          <w:i/>
          <w:color w:val="0000FF"/>
          <w:sz w:val="22"/>
          <w:szCs w:val="22"/>
        </w:rPr>
        <w:t>Look to see if students have identified “increase in atmospheric CO</w:t>
      </w:r>
      <w:r w:rsidRPr="004D1A69">
        <w:rPr>
          <w:rFonts w:ascii="Arial" w:hAnsi="Arial" w:cs="Arial"/>
          <w:i/>
          <w:color w:val="0000FF"/>
          <w:sz w:val="22"/>
          <w:szCs w:val="22"/>
          <w:vertAlign w:val="subscript"/>
        </w:rPr>
        <w:t>2</w:t>
      </w:r>
      <w:r>
        <w:rPr>
          <w:rFonts w:ascii="Arial" w:hAnsi="Arial" w:cs="Arial"/>
          <w:i/>
          <w:color w:val="0000FF"/>
          <w:sz w:val="22"/>
          <w:szCs w:val="22"/>
        </w:rPr>
        <w:t xml:space="preserve">” as the driver of all other systems, which is the main causal mechanism they should be able to identify and explain at this point in the unit. </w:t>
      </w:r>
    </w:p>
    <w:p w14:paraId="3592811F" w14:textId="7A222975" w:rsidR="00787AA1" w:rsidRPr="00CD2976" w:rsidRDefault="00787AA1" w:rsidP="00787AA1">
      <w:pPr>
        <w:rPr>
          <w:rFonts w:ascii="Arial" w:eastAsia="Calibri" w:hAnsi="Arial" w:cs="Arial"/>
          <w:i/>
          <w:color w:val="FF0000"/>
          <w:sz w:val="22"/>
          <w:szCs w:val="22"/>
        </w:rPr>
      </w:pPr>
      <w:r>
        <w:rPr>
          <w:rFonts w:ascii="Arial" w:eastAsia="Calibri" w:hAnsi="Arial" w:cs="Arial"/>
          <w:i/>
          <w:color w:val="FF0000"/>
          <w:sz w:val="22"/>
          <w:szCs w:val="22"/>
        </w:rPr>
        <w:t>Red italics suggest ways to grade student responses by giving them points for correct or partially correct answers.  There are 11 points total on this worksheet.</w:t>
      </w:r>
    </w:p>
    <w:p w14:paraId="3C3CA2F3" w14:textId="2465B8C2" w:rsidR="00787AA1" w:rsidRPr="00DF7558" w:rsidRDefault="00787AA1" w:rsidP="001B6E5A">
      <w:pPr>
        <w:pStyle w:val="ListParagraph"/>
        <w:ind w:left="0"/>
        <w:rPr>
          <w:rFonts w:ascii="Arial" w:hAnsi="Arial" w:cs="Arial"/>
          <w:sz w:val="22"/>
          <w:szCs w:val="22"/>
        </w:rPr>
      </w:pPr>
      <w:r>
        <w:rPr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0A5C3A89" wp14:editId="17C7D857">
                <wp:simplePos x="0" y="0"/>
                <wp:positionH relativeFrom="column">
                  <wp:posOffset>2595245</wp:posOffset>
                </wp:positionH>
                <wp:positionV relativeFrom="paragraph">
                  <wp:posOffset>63327</wp:posOffset>
                </wp:positionV>
                <wp:extent cx="3333750" cy="5647055"/>
                <wp:effectExtent l="0" t="0" r="19050" b="17145"/>
                <wp:wrapSquare wrapText="bothSides"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33750" cy="564705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52DFFFB" w14:textId="77777777" w:rsidR="004145F2" w:rsidRPr="00C45FF4" w:rsidRDefault="004145F2" w:rsidP="002441CD">
                            <w:pPr>
                              <w:jc w:val="center"/>
                              <w:rPr>
                                <w:b/>
                                <w:sz w:val="36"/>
                                <w:u w:val="single"/>
                              </w:rPr>
                            </w:pPr>
                            <w:r w:rsidRPr="00C45FF4">
                              <w:rPr>
                                <w:b/>
                                <w:sz w:val="36"/>
                                <w:u w:val="single"/>
                              </w:rPr>
                              <w:t>Explanations</w:t>
                            </w:r>
                          </w:p>
                          <w:p w14:paraId="50C1E9EB" w14:textId="77777777" w:rsidR="004145F2" w:rsidRPr="00C45FF4" w:rsidRDefault="004145F2" w:rsidP="002441CD">
                            <w:pPr>
                              <w:jc w:val="center"/>
                              <w:rPr>
                                <w:sz w:val="36"/>
                              </w:rPr>
                            </w:pPr>
                            <w:r w:rsidRPr="00C45FF4">
                              <w:rPr>
                                <w:sz w:val="36"/>
                              </w:rPr>
                              <w:t>Use each explanation only once.</w:t>
                            </w:r>
                          </w:p>
                          <w:p w14:paraId="3A37BCE1" w14:textId="77777777" w:rsidR="004145F2" w:rsidRPr="00C45FF4" w:rsidRDefault="004145F2" w:rsidP="002441CD">
                            <w:pPr>
                              <w:rPr>
                                <w:sz w:val="36"/>
                              </w:rPr>
                            </w:pPr>
                          </w:p>
                          <w:p w14:paraId="0755DBC8" w14:textId="1BC27CE7" w:rsidR="004145F2" w:rsidRPr="00C45FF4" w:rsidRDefault="00822548" w:rsidP="002441CD">
                            <w:pPr>
                              <w:pStyle w:val="ListParagraph"/>
                              <w:numPr>
                                <w:ilvl w:val="0"/>
                                <w:numId w:val="26"/>
                              </w:numPr>
                              <w:spacing w:after="240"/>
                              <w:ind w:left="360"/>
                              <w:rPr>
                                <w:sz w:val="36"/>
                              </w:rPr>
                            </w:pPr>
                            <w:r>
                              <w:rPr>
                                <w:sz w:val="36"/>
                              </w:rPr>
                              <w:t>Greenhouse effect.</w:t>
                            </w:r>
                          </w:p>
                          <w:p w14:paraId="03DD4B8C" w14:textId="77777777" w:rsidR="004145F2" w:rsidRPr="00C45FF4" w:rsidRDefault="004145F2" w:rsidP="002441CD">
                            <w:pPr>
                              <w:pStyle w:val="ListParagraph"/>
                              <w:spacing w:after="240"/>
                              <w:ind w:left="360"/>
                              <w:rPr>
                                <w:sz w:val="36"/>
                              </w:rPr>
                            </w:pPr>
                          </w:p>
                          <w:p w14:paraId="5BA7DCB3" w14:textId="7A2DDBCF" w:rsidR="004145F2" w:rsidRPr="00C45FF4" w:rsidRDefault="004145F2" w:rsidP="002441CD">
                            <w:pPr>
                              <w:pStyle w:val="ListParagraph"/>
                              <w:numPr>
                                <w:ilvl w:val="0"/>
                                <w:numId w:val="26"/>
                              </w:numPr>
                              <w:spacing w:after="240"/>
                              <w:ind w:left="360"/>
                              <w:rPr>
                                <w:sz w:val="36"/>
                              </w:rPr>
                            </w:pPr>
                            <w:r>
                              <w:rPr>
                                <w:sz w:val="36"/>
                              </w:rPr>
                              <w:t>Ice melts when air temperatures get</w:t>
                            </w:r>
                            <w:r w:rsidRPr="00C45FF4">
                              <w:rPr>
                                <w:sz w:val="36"/>
                              </w:rPr>
                              <w:t xml:space="preserve"> warmer.</w:t>
                            </w:r>
                          </w:p>
                          <w:p w14:paraId="51CAAAA0" w14:textId="77777777" w:rsidR="004145F2" w:rsidRPr="00C45FF4" w:rsidRDefault="004145F2" w:rsidP="002441CD">
                            <w:pPr>
                              <w:pStyle w:val="ListParagraph"/>
                              <w:spacing w:after="240"/>
                              <w:ind w:left="360"/>
                              <w:rPr>
                                <w:sz w:val="36"/>
                              </w:rPr>
                            </w:pPr>
                          </w:p>
                          <w:p w14:paraId="67008FAB" w14:textId="77777777" w:rsidR="004145F2" w:rsidRPr="00C45FF4" w:rsidRDefault="004145F2" w:rsidP="002441CD">
                            <w:pPr>
                              <w:pStyle w:val="ListParagraph"/>
                              <w:numPr>
                                <w:ilvl w:val="0"/>
                                <w:numId w:val="26"/>
                              </w:numPr>
                              <w:spacing w:after="240"/>
                              <w:ind w:left="360"/>
                              <w:rPr>
                                <w:sz w:val="36"/>
                              </w:rPr>
                            </w:pPr>
                            <w:r w:rsidRPr="00C45FF4">
                              <w:rPr>
                                <w:sz w:val="36"/>
                              </w:rPr>
                              <w:t xml:space="preserve">Water expands when it warms up. </w:t>
                            </w:r>
                          </w:p>
                          <w:p w14:paraId="1B948145" w14:textId="77777777" w:rsidR="004145F2" w:rsidRPr="00C45FF4" w:rsidRDefault="004145F2" w:rsidP="002441CD">
                            <w:pPr>
                              <w:pStyle w:val="ListParagraph"/>
                              <w:spacing w:after="240"/>
                              <w:ind w:left="360"/>
                              <w:rPr>
                                <w:sz w:val="36"/>
                              </w:rPr>
                            </w:pPr>
                          </w:p>
                          <w:p w14:paraId="2B2FE7FE" w14:textId="333E87B5" w:rsidR="004145F2" w:rsidRPr="00C45FF4" w:rsidRDefault="00725FF3" w:rsidP="002441CD">
                            <w:pPr>
                              <w:pStyle w:val="ListParagraph"/>
                              <w:numPr>
                                <w:ilvl w:val="0"/>
                                <w:numId w:val="26"/>
                              </w:numPr>
                              <w:spacing w:after="240"/>
                              <w:ind w:left="360"/>
                              <w:rPr>
                                <w:sz w:val="36"/>
                              </w:rPr>
                            </w:pPr>
                            <w:r>
                              <w:rPr>
                                <w:sz w:val="36"/>
                              </w:rPr>
                              <w:t>When land ice melts, the w</w:t>
                            </w:r>
                            <w:r w:rsidR="004145F2" w:rsidRPr="00C45FF4">
                              <w:rPr>
                                <w:sz w:val="36"/>
                              </w:rPr>
                              <w:t xml:space="preserve">ater </w:t>
                            </w:r>
                            <w:r>
                              <w:rPr>
                                <w:sz w:val="36"/>
                              </w:rPr>
                              <w:t>from the melted land ice</w:t>
                            </w:r>
                            <w:r w:rsidR="004145F2" w:rsidRPr="00C45FF4">
                              <w:rPr>
                                <w:sz w:val="36"/>
                              </w:rPr>
                              <w:t xml:space="preserve"> </w:t>
                            </w:r>
                            <w:r>
                              <w:rPr>
                                <w:sz w:val="36"/>
                              </w:rPr>
                              <w:t>runs into the oceans</w:t>
                            </w:r>
                            <w:r w:rsidR="004145F2" w:rsidRPr="00C45FF4">
                              <w:rPr>
                                <w:sz w:val="36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91440" rIns="91440" bIns="9144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A5C3A89" id="_x0000_t202" coordsize="21600,21600" o:spt="202" path="m,l,21600r21600,l21600,xe">
                <v:stroke joinstyle="miter"/>
                <v:path gradientshapeok="t" o:connecttype="rect"/>
              </v:shapetype>
              <v:shape id="Text Box 9" o:spid="_x0000_s1026" type="#_x0000_t202" style="position:absolute;margin-left:204.35pt;margin-top:5pt;width:262.5pt;height:444.6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C/JvkhAIAAIwFAAAOAAAAZHJzL2Uyb0RvYy54bWysVEtPGzEQvlfqf7B8L5tQAk3EBqUgqkoI&#13;&#10;UEPF2fHaZFWvx7WdZNNf38/eTUgpF6rmsJnxfPN+nF+0jWFr5UNNtuTDowFnykqqavtU8u8P1x8+&#13;&#10;cRaisJUwZFXJtyrwi+n7d+cbN1HHtCRTKc9gxIbJxpV8GaObFEWQS9WIcEROWQg1+UZEsP6pqLzY&#13;&#10;wHpjiuPB4LTYkK+cJ6lCwOtVJ+TTbF9rJeOd1kFFZkqO2GL++vxdpG8xPReTJy/cspZ9GOIfomhE&#13;&#10;beF0b+pKRMFWvv7LVFNLT4F0PJLUFKR1LVXOAdkMBy+ymS+FUzkXFCe4fZnC/zMrb9f3ntVVycec&#13;&#10;WdGgRQ+qjewztWycqrNxYQLQ3AEWWzyjy7v3gMeUdKt9k/6RDoMcdd7ua5uMSTx+xO9sBJGEbHR6&#13;&#10;cjYYjZKd4lnd+RC/KGpYIkru0bxcU7G+CbGD7iDJm6Xr2pjcQGPZBnGNB3CQRIFMXSVpZtIsqUvj&#13;&#10;2VpgCmKb44ffAxQ4YxNY5Znp/aXcuxwzFbdGJYyx35RGzXKqr3gQUiobd14yOqE04nmLYo9/juot&#13;&#10;yl0e0Mieyca9clNb8l2V/ixM9WMXsu7waM5B3omM7aLtZ2JB1RYj4albqeDkdY223YgQ74XHDqHV&#13;&#10;uAvxDh9tCO2hnuJsSf7Xa+8Jj9GGlLMNdrLk4edKeMWZ+Wox9OPhyUla4kPGHzKLQ8aumktCw4e4&#13;&#10;QE5mEso+mh2pPTWPOB+z5BUiYSV8Y0J25GXsLgXOj1SzWQZhbZ2IN3buZDKdypuG8qF9FN71kxsx&#13;&#10;9Le0214xeTHAHTZpWpqtIuk6T3cqcFfVvvBY+bwf/XlKN+WQz6jnIzr9DQAA//8DAFBLAwQUAAYA&#13;&#10;CAAAACEAwJxm7OEAAAAPAQAADwAAAGRycy9kb3ducmV2LnhtbExPy07DMBC8I/EP1iJxozYNjySN&#13;&#10;U1UgzqUtCHFzbRNHxOsodpr071lOcFlpd2bnUa1n37GTHWIbUMLtQgCzqINpsZHwdni5yYHFpNCo&#13;&#10;LqCVcLYR1vXlRaVKEybc2dM+NYxEMJZKgkupLzmP2lmv4iL0Fgn7CoNXidah4WZQE4n7ji+FeOBe&#13;&#10;tUgOTvX2yVn9vR+9BH5/fnfidbktdDbOn/qw2W0/Jimvr+bnFY3NCliyc/r7gN8OlB9qCnYMI5rI&#13;&#10;Ogl3In8kKgGCihGhyDI6HCXkRZEBryv+v0f9AwAA//8DAFBLAQItABQABgAIAAAAIQC2gziS/gAA&#13;&#10;AOEBAAATAAAAAAAAAAAAAAAAAAAAAABbQ29udGVudF9UeXBlc10ueG1sUEsBAi0AFAAGAAgAAAAh&#13;&#10;ADj9If/WAAAAlAEAAAsAAAAAAAAAAAAAAAAALwEAAF9yZWxzLy5yZWxzUEsBAi0AFAAGAAgAAAAh&#13;&#10;AIL8m+SEAgAAjAUAAA4AAAAAAAAAAAAAAAAALgIAAGRycy9lMm9Eb2MueG1sUEsBAi0AFAAGAAgA&#13;&#10;AAAhAMCcZuzhAAAADwEAAA8AAAAAAAAAAAAAAAAA3gQAAGRycy9kb3ducmV2LnhtbFBLBQYAAAAA&#13;&#10;BAAEAPMAAADsBQAAAAA=&#13;&#10;" filled="f" strokecolor="black [3213]" strokeweight="1.5pt">
                <v:textbox inset=",7.2pt,,7.2pt">
                  <w:txbxContent>
                    <w:p w14:paraId="052DFFFB" w14:textId="77777777" w:rsidR="004145F2" w:rsidRPr="00C45FF4" w:rsidRDefault="004145F2" w:rsidP="002441CD">
                      <w:pPr>
                        <w:jc w:val="center"/>
                        <w:rPr>
                          <w:b/>
                          <w:sz w:val="36"/>
                          <w:u w:val="single"/>
                        </w:rPr>
                      </w:pPr>
                      <w:r w:rsidRPr="00C45FF4">
                        <w:rPr>
                          <w:b/>
                          <w:sz w:val="36"/>
                          <w:u w:val="single"/>
                        </w:rPr>
                        <w:t>Explanations</w:t>
                      </w:r>
                    </w:p>
                    <w:p w14:paraId="50C1E9EB" w14:textId="77777777" w:rsidR="004145F2" w:rsidRPr="00C45FF4" w:rsidRDefault="004145F2" w:rsidP="002441CD">
                      <w:pPr>
                        <w:jc w:val="center"/>
                        <w:rPr>
                          <w:sz w:val="36"/>
                        </w:rPr>
                      </w:pPr>
                      <w:r w:rsidRPr="00C45FF4">
                        <w:rPr>
                          <w:sz w:val="36"/>
                        </w:rPr>
                        <w:t>Use each explanation only once.</w:t>
                      </w:r>
                    </w:p>
                    <w:p w14:paraId="3A37BCE1" w14:textId="77777777" w:rsidR="004145F2" w:rsidRPr="00C45FF4" w:rsidRDefault="004145F2" w:rsidP="002441CD">
                      <w:pPr>
                        <w:rPr>
                          <w:sz w:val="36"/>
                        </w:rPr>
                      </w:pPr>
                    </w:p>
                    <w:p w14:paraId="0755DBC8" w14:textId="1BC27CE7" w:rsidR="004145F2" w:rsidRPr="00C45FF4" w:rsidRDefault="00822548" w:rsidP="002441CD">
                      <w:pPr>
                        <w:pStyle w:val="ListParagraph"/>
                        <w:numPr>
                          <w:ilvl w:val="0"/>
                          <w:numId w:val="26"/>
                        </w:numPr>
                        <w:spacing w:after="240"/>
                        <w:ind w:left="360"/>
                        <w:rPr>
                          <w:sz w:val="36"/>
                        </w:rPr>
                      </w:pPr>
                      <w:r>
                        <w:rPr>
                          <w:sz w:val="36"/>
                        </w:rPr>
                        <w:t>Greenhouse effect.</w:t>
                      </w:r>
                    </w:p>
                    <w:p w14:paraId="03DD4B8C" w14:textId="77777777" w:rsidR="004145F2" w:rsidRPr="00C45FF4" w:rsidRDefault="004145F2" w:rsidP="002441CD">
                      <w:pPr>
                        <w:pStyle w:val="ListParagraph"/>
                        <w:spacing w:after="240"/>
                        <w:ind w:left="360"/>
                        <w:rPr>
                          <w:sz w:val="36"/>
                        </w:rPr>
                      </w:pPr>
                    </w:p>
                    <w:p w14:paraId="5BA7DCB3" w14:textId="7A2DDBCF" w:rsidR="004145F2" w:rsidRPr="00C45FF4" w:rsidRDefault="004145F2" w:rsidP="002441CD">
                      <w:pPr>
                        <w:pStyle w:val="ListParagraph"/>
                        <w:numPr>
                          <w:ilvl w:val="0"/>
                          <w:numId w:val="26"/>
                        </w:numPr>
                        <w:spacing w:after="240"/>
                        <w:ind w:left="360"/>
                        <w:rPr>
                          <w:sz w:val="36"/>
                        </w:rPr>
                      </w:pPr>
                      <w:r>
                        <w:rPr>
                          <w:sz w:val="36"/>
                        </w:rPr>
                        <w:t>Ice melts when air temperatures get</w:t>
                      </w:r>
                      <w:r w:rsidRPr="00C45FF4">
                        <w:rPr>
                          <w:sz w:val="36"/>
                        </w:rPr>
                        <w:t xml:space="preserve"> warmer.</w:t>
                      </w:r>
                    </w:p>
                    <w:p w14:paraId="51CAAAA0" w14:textId="77777777" w:rsidR="004145F2" w:rsidRPr="00C45FF4" w:rsidRDefault="004145F2" w:rsidP="002441CD">
                      <w:pPr>
                        <w:pStyle w:val="ListParagraph"/>
                        <w:spacing w:after="240"/>
                        <w:ind w:left="360"/>
                        <w:rPr>
                          <w:sz w:val="36"/>
                        </w:rPr>
                      </w:pPr>
                    </w:p>
                    <w:p w14:paraId="67008FAB" w14:textId="77777777" w:rsidR="004145F2" w:rsidRPr="00C45FF4" w:rsidRDefault="004145F2" w:rsidP="002441CD">
                      <w:pPr>
                        <w:pStyle w:val="ListParagraph"/>
                        <w:numPr>
                          <w:ilvl w:val="0"/>
                          <w:numId w:val="26"/>
                        </w:numPr>
                        <w:spacing w:after="240"/>
                        <w:ind w:left="360"/>
                        <w:rPr>
                          <w:sz w:val="36"/>
                        </w:rPr>
                      </w:pPr>
                      <w:r w:rsidRPr="00C45FF4">
                        <w:rPr>
                          <w:sz w:val="36"/>
                        </w:rPr>
                        <w:t xml:space="preserve">Water expands when it warms up. </w:t>
                      </w:r>
                    </w:p>
                    <w:p w14:paraId="1B948145" w14:textId="77777777" w:rsidR="004145F2" w:rsidRPr="00C45FF4" w:rsidRDefault="004145F2" w:rsidP="002441CD">
                      <w:pPr>
                        <w:pStyle w:val="ListParagraph"/>
                        <w:spacing w:after="240"/>
                        <w:ind w:left="360"/>
                        <w:rPr>
                          <w:sz w:val="36"/>
                        </w:rPr>
                      </w:pPr>
                    </w:p>
                    <w:p w14:paraId="2B2FE7FE" w14:textId="333E87B5" w:rsidR="004145F2" w:rsidRPr="00C45FF4" w:rsidRDefault="00725FF3" w:rsidP="002441CD">
                      <w:pPr>
                        <w:pStyle w:val="ListParagraph"/>
                        <w:numPr>
                          <w:ilvl w:val="0"/>
                          <w:numId w:val="26"/>
                        </w:numPr>
                        <w:spacing w:after="240"/>
                        <w:ind w:left="360"/>
                        <w:rPr>
                          <w:sz w:val="36"/>
                        </w:rPr>
                      </w:pPr>
                      <w:r>
                        <w:rPr>
                          <w:sz w:val="36"/>
                        </w:rPr>
                        <w:t>When land ice melts, the w</w:t>
                      </w:r>
                      <w:r w:rsidR="004145F2" w:rsidRPr="00C45FF4">
                        <w:rPr>
                          <w:sz w:val="36"/>
                        </w:rPr>
                        <w:t xml:space="preserve">ater </w:t>
                      </w:r>
                      <w:r>
                        <w:rPr>
                          <w:sz w:val="36"/>
                        </w:rPr>
                        <w:t>from the melted land ice</w:t>
                      </w:r>
                      <w:r w:rsidR="004145F2" w:rsidRPr="00C45FF4">
                        <w:rPr>
                          <w:sz w:val="36"/>
                        </w:rPr>
                        <w:t xml:space="preserve"> </w:t>
                      </w:r>
                      <w:r>
                        <w:rPr>
                          <w:sz w:val="36"/>
                        </w:rPr>
                        <w:t>runs into the oceans</w:t>
                      </w:r>
                      <w:r w:rsidR="004145F2" w:rsidRPr="00C45FF4">
                        <w:rPr>
                          <w:sz w:val="36"/>
                        </w:rPr>
                        <w:t>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046D470C" w14:textId="7C1A9F7F" w:rsidR="00131C56" w:rsidRDefault="00EF02FF">
      <w:pPr>
        <w:rPr>
          <w:rFonts w:ascii="Arial" w:hAnsi="Arial" w:cs="Arial"/>
          <w:sz w:val="22"/>
          <w:szCs w:val="22"/>
        </w:rPr>
      </w:pPr>
      <w:r>
        <w:rPr>
          <w:noProof/>
          <w:lang w:eastAsia="zh-CN"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 wp14:anchorId="30A6B7F4" wp14:editId="0F96E908">
                <wp:simplePos x="0" y="0"/>
                <wp:positionH relativeFrom="column">
                  <wp:posOffset>-133350</wp:posOffset>
                </wp:positionH>
                <wp:positionV relativeFrom="paragraph">
                  <wp:posOffset>80125</wp:posOffset>
                </wp:positionV>
                <wp:extent cx="2497455" cy="5902325"/>
                <wp:effectExtent l="0" t="0" r="0" b="0"/>
                <wp:wrapNone/>
                <wp:docPr id="15" name="Group 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97455" cy="5902325"/>
                          <a:chOff x="0" y="0"/>
                          <a:chExt cx="1870019" cy="4885401"/>
                        </a:xfrm>
                      </wpg:grpSpPr>
                      <pic:pic xmlns:pic="http://schemas.openxmlformats.org/drawingml/2006/picture">
                        <pic:nvPicPr>
                          <pic:cNvPr id="16" name="Picture 16"/>
                          <pic:cNvPicPr>
                            <a:picLocks noChangeAspect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6299" y="1192193"/>
                            <a:ext cx="1747520" cy="131953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7" name="Picture 17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69448" y="0"/>
                            <a:ext cx="1732915" cy="12319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" name="Picture 18"/>
                          <pic:cNvPicPr>
                            <a:picLocks noChangeAspect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3634451"/>
                            <a:ext cx="1868170" cy="125095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" name="Picture 19"/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6299" y="2476983"/>
                            <a:ext cx="1823720" cy="121666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C9C9557" id="Group 15" o:spid="_x0000_s1026" style="position:absolute;margin-left:-10.5pt;margin-top:6.3pt;width:196.65pt;height:464.75pt;z-index:251664384;mso-width-relative:margin;mso-height-relative:margin" coordsize="18700,48854" o:gfxdata="UEsDBBQABgAIAAAAIQAi7Q4cCQEAABUCAAATAAAAW0NvbnRlbnRfVHlwZXNdLnhtbJSRQU/EIBCF&#13;&#10;7yb+B8LVtNQ9GGPa7sGuRzVm/QEEhpZYBsJg3f330q572VgTjzDz3vce1NuDG9kEkazHht+WFWeA&#13;&#10;ymuLfcPf90/FPWeUJGo5eoSGH4H4tr2+qvfHAMSyGqnhQ0rhQQhSAzhJpQ+AeWJ8dDLlY+xFkOpD&#13;&#10;9iA2VXUnlMcEmIo0e/C27sDIzzGx3SFfn5JEGImzx9PizGq4DGG0SqacVEyoLyjFD6HMymWHBhvo&#13;&#10;Jsfg4lfCPFkHrOuSNeZCaN1cbRlk1kt+zmg1sFcZ07N0ObrQkQRsfOdV+Td3Luao8MZYBWUXabeo&#13;&#10;zj3WvLX/wgjTf827LHuD6ewulk9tvwEAAP//AwBQSwMEFAAGAAgAAAAhADj9If/WAAAAlAEAAAsA&#13;&#10;AABfcmVscy8ucmVsc6SQwWrDMAyG74O9g9F9cZrDGKNOL6PQa+kewNiKYxpbRjLZ+vYzg8EyettR&#13;&#10;v9D3iX9/+EyLWpElUjaw63pQmB35mIOB98vx6QWUVJu9XSijgRsKHMbHh/0ZF1vbkcyxiGqULAbm&#13;&#10;Wsur1uJmTFY6KpjbZiJOtraRgy7WXW1APfT9s+bfDBg3THXyBvjkB1CXW2nmP+wUHZPQVDtHSdM0&#13;&#10;RXePqj195DOujWI5YDXgWb5DxrVrz4G+79390xvYljm6I9uEb+S2fhyoZT96vely/AIAAP//AwBQ&#13;&#10;SwMEFAAGAAgAAAAhAFXQjOM2AwAA8A4AAA4AAABkcnMvZTJvRG9jLnhtbOxX24rbMBB9L/QfjN+z&#13;&#10;tmT5ymbLNnuhsLShlw9QFDkWtS0hKckupf/ekexks0mhpfRlIQ9xdJvRzJk50ujy3WPXBhuujZD9&#13;&#10;NEQXcRjwnsml6FfT8NvXu0kRBsbSfklb2fNp+MRN+O7q7ZvLrao4lo1sl1wHoKQ31VZNw8ZaVUWR&#13;&#10;YQ3vqLmQivcwWUvdUQtdvYqWmm5Be9dGOI6zaCv1UmnJuDEwejNMhldef11zZj/VteE2aKch2Gb9&#13;&#10;V/vvwn2jq0tarTRVjWCjGfQfrOio6GHTvaobammw1uJEVSeYlkbW9oLJLpJ1LRj3PoA3KD7y5l7L&#13;&#10;tfK+rKrtSu1hAmiPcPpntezjZq4DsYTYpWHQ0w5i5LcNoA/gbNWqgjX3Wn1Rcz0OrIae8/ex1p37&#13;&#10;B0+CRw/r0x5W/mgDBoOYlDlJQT2DubSMcYK9blqxBqJzIsea21ESFXkco3KQJEWRkhg5q6LdxpGz&#13;&#10;b2+OEqyC34gTtE5w+nM+gZRdax6OSrq/0tFR/X2tJhBSRa1YiFbYJ5+eEDxnVL+ZCzbXQ+cA8mwH&#13;&#10;OUy7XQOUOfeciFs1yFDn04Nk303Qy1lD+xW/NgoyG2LmwXi5PHLdFxsuWqHuRNu6OLn26Bqw4CiL&#13;&#10;foPOkKE3kq073tuBcpq34KXsTSOUCQNd8W7BIYP0hyXyJIDAPxjrtnMp4GnwAxfXcVzi95NZGs8m&#13;&#10;JM5vJ9clySd5fJuTmBRohmY/nTQi1dpw8Je2N0qMtsLoibW/zfnxdBjY5FkZbKjn/pA2YJBPn52J&#13;&#10;kEkOEmersZpb1rhmDWh9BoQHmf2Eh/YZTQe0AVY4iSMekAyXkLaQ7wiVGJWJC9QAh2MEykmeYjiP&#13;&#10;HCNQgso08UfRPq8h5trYey67wDUAW7DGY0s3AO1g124JOPRsim9Cd8giaLweNuQnbMhfNxvwmQ3+&#13;&#10;dM9KQqAOOL0ZUJ7g0l08ngcYiBCfeYAAquEinu9uheJ18yA58+CgykmyhJDUX90HN0KRFSjf3Qg4&#13;&#10;jcv0zARX+R0xoXzdTCBnJngmPNdHmORZWRzXRwVO8n19hFGWZf+fDf7tAM8qXw+OT0D3bjvsQ/vw&#13;&#10;oXr1CwAA//8DAFBLAwQUAAYACAAAACEAAkM/N9QAAACxAgAAGQAAAGRycy9fcmVscy9lMm9Eb2Mu&#13;&#10;eG1sLnJlbHO8kk2LwjAQhu8L/ocwd5u2isjS1MsieBX9AUMyaYPNB0lW1n+/AWFZQfTW48zwPu9z&#13;&#10;mG73Yyd2pZiMdwKaqgZGTnpl3CDgfNovt8BSRqdw8o4E3CjBrl98dEeaMJdQGk1IrFBcEjDmHD45&#13;&#10;T3Iki6nygVy5aB8t5jLGgQeUFxyIt3W94fE/A/oHJjsoAfGgVsBOt1Ca37O91kbSl5ffllx+UsGN&#13;&#10;Ld0FiHGgLMCSMnhfrqpstAb+XKKdR6J9KdHMI9G8lFjPI7H+k+APj9b/AgAA//8DAFBLAwQUAAYA&#13;&#10;CAAAACEAu6oQoeYAAAAPAQAADwAAAGRycy9kb3ducmV2LnhtbEyPzU7DMBCE70i8g7VI3FrHDhRI&#13;&#10;41RV+TlVSLRIiJsbb5OosR3FbpK+PcsJLiutZnZ2vnw12ZYN2IfGOwVingBDV3rTuErB5/519ggs&#13;&#10;RO2Mbr1DBRcMsCqur3KdGT+6Dxx2sWIU4kKmFdQxdhnnoazR6jD3HTrSjr63OtLaV9z0eqRw23KZ&#13;&#10;JAtudePoQ6073NRYnnZnq+Bt1OM6FS/D9nTcXL739+9fW4FK3d5Mz0sa6yWwiFP8u4BfBuoPBRU7&#13;&#10;+LMzgbUKZlIQUCRBLoCRIX2QKbCDgqc7KYAXOf/PUfwAAAD//wMAUEsDBAoAAAAAAAAAIQDoFs59&#13;&#10;MrUBADK1AQAVAAAAZHJzL21lZGlhL2ltYWdlNC50aWZmTU0AKgABp2SAP+BP8AQWDQeEQmFQuGQ2&#13;&#10;HQ+IQx+v5/RGLReMRmNRuOR2PR+QSGGAMBAKRSeUSmVSuWS2XS+YTGZTOaTWbTecTmdTueT2fT+g&#13;&#10;UGhUOiUWjUekUmlUumU2nU+oVGpVOqVWrVesVmtVuuT6JxWuwWSSaw0SBwSyxav2m2W2HWO3XG5X&#13;&#10;O6XW7Xe8Xm9Xu+X2/X/AYHBYPCYXDYfEYnFYvGUq12W4Y2PWe+Y/JZeU5HMZvOZ3PZ/QaHRaPSaX&#13;&#10;TafUanVavWa3Xa/YQnLV3NazKXvZ7HObXdb3fb/gcHhcPicXjcfkcnlcvmc3nYbc1vearb3ro8++&#13;&#10;dPsdvud3vd/weHxePyeXzef0en1XPr1ntajq3n2+vpSX6ff8fn9fv+f3/P/AEAwFAcCP0+arve07&#13;&#10;4rxA8CqTBMHQjCUJwpCsLQvDEMw1DcOQ64MGqrCDSwWu8QQ8nERRPFUVxZFsXRfGEYxlGcaRq58T&#13;&#10;KnFLRxIu0cRslEdR/IUhyJIsjSPJEkyVJcmRdHyoyC0MeLrJ8mojKMrSzLUty5LsvS/MEwzFMajy&#13;&#10;qp8sM/Ka6TNMc0TJN84TjOU5zpOs7TvPDzzYps3M7NT2IpPKEz7QVC0NQ9EUTRVF0ZRtHJtPamUI&#13;&#10;zc/rlSMwUnR9NU3TlO09T9QVDUUL0upVMsvSq41LL1T1HV1X1hWNZVnWla1sv9VqRVrG1St1cy5X&#13;&#10;db2FYdiWLY1j2RZNlABX6jWCxderbZstWfZdrWvbFs21bduW7E9pqJarE2itlwStcVvXTdV13Zdt&#13;&#10;3XfeDSXMoV0MPci03nJl63jfl+39f+AYDgWBp1fKgX2wt7rLg0lYRgmH4hiOJYnimK2VhifYcweF&#13;&#10;LDjEkY1i2Q5FkeSZLk2TyZjyeZAwOOK7lUjZZlGZ5pmubZvnGcvFmCdZkv+XK5nkiZ9nWi6No+ka&#13;&#10;TpWlsFoUUPs12gK3p0haJpmr6xrOta3rmuppqibasvmpK1sEbbFr207Vte2bbt2cbMmm0L1sis7j&#13;&#10;Gm57fvW975vu/b/ZO7plvK8bqrHBRlwnAcXxnG8dx/ITJxCYcUu3DKvycYcryPOc7z3P9B0MJ8yl&#13;&#10;3Nrpy6rdJF3TdF1vXdf2HY9k4XVJZ1i5dQqvaxZ2/Z993/geD4XhtxQLIag1vcqp3cV974nn+h6P&#13;&#10;pen6ieeYzPkNsgbK+NQ/ner8Hw/F8fyfJ68gey1flKn88Pe/8v4fj+X5/pxv2pF960/WqX7w5/L9&#13;&#10;YAQBgFAOAjNX+kgf+WF/ZUYDoagTAWCEEYJQTgot2BpHoHlcgWVCC6GIMwVhBCGEUI4SKPg6RyD5&#13;&#10;WoNlPhOhaFMJYYQxhlDOGiS4WkaheVggIIA/4E/wBBYNB4RCYVC4ZDYdD4hDH6/n9EYtF4xGY1G4&#13;&#10;5HY9H5BIZFI5JJZNJ5RKZVK5ZLZdGwGAgFL5pNZtN5xOZ1O55PZ9P6BQaFQ6JRaNR6RSaVS6ZTad&#13;&#10;T6hUalU6pN4nFarWa1W65Xa9X69MZnYKLA4JZIvV7Ra7Zbbdb7hcYZYrldbtd7xeb1e75fb9f8Bg&#13;&#10;cFg8JhcNObVh8Vi8ZjcdGrpj49Zr5icll8xmc1g8jm89n9BodFo9JpdNp9RqdVq4hltZr9hsdhnd&#13;&#10;ZlL3rtlud1u9LtN5v+BweFw+JxeNx+RydzuOVzedz6LvtVtr1zOh1+x2Z50u13e93/B4fF4/J5fN&#13;&#10;XOt5/V6+d3NR1Lz6fZ8/pyvd9fx+f1+/5/f8/8ALA+UAwJArDPu0z4LxAcDQbBzCQRB8JQnCkKwt&#13;&#10;C8MQy0UGQ1DsPKVCLSQUu8OQ/E0TqREMURXFkWxdF8YRjE8SxlGsbMgmTYxGu0aRvH0foxFUgSHI&#13;&#10;kiyNI8kSSyqKSVJsgSE0MdrrHsnSrFsoStLMtS3Lkuy9L6CypMExv5LDPykuUxNgAM2AAgaUTYAM&#13;&#10;3IEoE4oRN8yP9M08z5Ps/T/QFAvBNVBUK7U9s3NC40I1C6H4fp+oROyProfZ+H4ACZLGmzfUtTFN&#13;&#10;AA31GUM4tEVJU9UVTVVV1Y6smVbWDr1MzNFLhUbRLobBsmyAAtV8ABE2CAAiWIACKKwiy6EkSZJg&#13;&#10;AVRUlSABcFyXIAAXa9jVeky6FvboAE3cAAGvcYAAVcwACBdIADUNY1gAEYRBEAFb1i1dZ3rfF831&#13;&#10;fd+X6kN6X9gLM3uy9arfgGBxydOFgAKGHAAZGIgAVhWlaAApikKV520hM7AFNpa5CAAq5IAAGZOA&#13;&#10;BuG6boAAbl1s2QkK6E1cIzjMMyEApnQAHtnueZ8EOggAXJdF0AASaRmGBN3gml6dp+oajqUs4Rqa&#13;&#10;AACBQOCQWDQeEQmFQuGQ2HQ+IRGJROKRWLReMRmNRuFgMBAKOSGRSOLv+TP+SSmVAB+v5/SuYTGQ&#13;&#10;gGaAABTVoTkAGCeABoz+Cq5Xq8AFEoFCWS6Cx6QScAJyoAA21MAPmrAAOVkANVrNYAA2wACXS+MR&#13;&#10;+QOa0AAYjAYAB+W8AJa5AAk3UAPG8ABDXsAJm/AAw4EAJ7CUmyTLEYnFYvGY3HY/HUzIZPKZXLZf&#13;&#10;MZnNZvOZ3PZ/QaHRaPSaXTafUanVavWa3Xa/YYyW4fY7XbbfcbndbvH5LeZmTyjfwzZ8PHTQAgB9&#13;&#10;VdEc0AIroAAEdMACQSiUAMtlMoAUKiUakcWb8lueUAHE5HIALVaLQADP4ABx/MAAT7ABrthsV+w2&#13;&#10;OMskTC/jSNA0AAQq+D0PI8gA4QAOSgR9H2fYABsGoagAcEMgAaxrmuAAMxAsSlONEkSxMzrfRPFU&#13;&#10;VxZFsXRfGEYxlGcaRrG0bxxHMdR2jLix5H8gSDIUhobFMiIo4MYR9I6GMkb8NBUFIUgAIEqgAR8s&#13;&#10;AAVktgAPsvO6oaiqOwwAMkSBIkiAA8DuO4ADpN4ADkOY5gAHoeB4AB2z0ABtG2bb+AbETaIqyQu0&#13;&#10;MABS0S7JmGY94ZBlMiCMkPY+D4vRCkKABblwXAACQI4j0ixDkIjUkHyZVFU1VVdWVbV1X1hWNZVn&#13;&#10;Wla1tW9cVzXVd14lUlyBI1cSTF9f1hUi8HiABqWWAAdWdMqPy7L5CWpMDvzG8Savy/cGJQFVvzJK&#13;&#10;Mp2RPk/UBQSMrNOoeh6nydG4bpugAC4LAtUSBMkUBQlCwCekmShKAANg1jXe6Uv8fGEoifWGABhJ&#13;&#10;8IEk1e4m0YN4timMYzjWN45juPY/kGQ5FkaHnLk2SZRlMZgEAYBgACeYTLlsf2DW9hxdYtZ1I8ax&#13;&#10;YlnkvD6AFqEJa0xPDEaB2Cf2JLefgABaFgWLuvM+z+sFAv8ilSaaAAYBeF4AHnsStq7c+s6TaJYl&#13;&#10;kWQACgJ4ngAQe5ABStLZyjdSHfvQAGDvuIuEmqCXUYpiGIAAH8QAAK8XdGVcci408jx/J8pyvLcv&#13;&#10;zHM81zfOVeS/P870PRM0fa4Cd04ABAD4P4NGma1tm8W7vXrJaBoVqu9o3WoPra4ahqVyars2kIlU&#13;&#10;kJQmFwWha5WGmkaZpgABnpcbtCQFkWZZgAJ/UD37vb6J2aZprniIEh83D8SKv1ep0fLAd9/2/j+X&#13;&#10;5/p+v7fv/H846eX+f1/z/yEsPAAUMogQ4DHVBICR3aMnXq1diix8Ku3arTdwmE8ECyCu9ac79qay&#13;&#10;XhNXfYqUmo/YSNdBcC4AA8mxlcK9CBs6+G0trba29uLc26wYMmZJLAjwAAYh8AALMQYARDiJEWI0&#13;&#10;R4kRJiVEuJkTYnRPV6VYfIABRRVAAEGLECIFQRRfA1WkD0VxcVzBNoLQ2iwXjEg4mrXIOPBXNC54&#13;&#10;ihFog8XYAAaRQBtnmXovZYq+V9r9DAAASsgwABqkNDgyEOksgXkYAALUj4oSRklJOSklZLSXkxJm&#13;&#10;TUm5OOTHvJ8AApJRRXizAmLccXXLRV3GBFUaVbxke/GdbEqHeRrd81GDq5WrH9loRIyQX5gAAFHM&#13;&#10;MAAz5jAAa+2CPq0Q/B/D+3EQQgj1i2FsAAJRdpXGMkVDyRgF5HSQk7OGcU45yTlnNOedE6Z1TrnL&#13;&#10;J8e8oZRxYCDFqRCLovKzlYiebKtZYRmdzGiXsGZbQblxG6XbWKArqVOQQ4pkhLiYExIVyQhhDiHA&#13;&#10;AHkPAeEGEDVOPyEoOgcg5Pwh1shXgPAdA7PUyK0YdrzkbI8LU7KZUzppTWm1N6cU5p1TunhtZ3Tw&#13;&#10;FJKSecpqVIsnurKfKJp9q0n7BVa7R1BkIg00+grVI3y8UGqcdieyuleAozFb4KkHLRHFWUtRbFuk&#13;&#10;okGJUAATK3Qpf6XsQwAHPiXAAFivAABTCnFPCEzc26XTephT2wlhbDWHsRYmxVi7GWNf1T+UVQZ5&#13;&#10;T0qWiao6sakolsqrIySbE2nQEUAAVaXAqBTCnSqqYIwRAilyORk8cFBmSFXbMAAVrbAACLbkAAur&#13;&#10;eJksAek9RBJugAHrcUAA9LkAABDcsAAuBci5AACY69RZE0skXS+cFjrtXbu5d27137wXhvFeM0dk&#13;&#10;J4ylgTdRFVl1YWZRJZtWLPBaC1FqAC590AyX5mRCdnqDSFKkhIP0AFFaLU/D9gcAAB8FVpIKzwaW&#13;&#10;DwACbwkACE8KAy4Xv6g4ga6ncigE+J+kaHgFYjXWu0OGJ7KUBr/dabl2KY3kxhjHGWM8aY1xtjfH&#13;&#10;EnbzWSvRKeqKM72Kvvcca+FTJVEHyKpLI5AqlxejSsEfLDV1AFPvQzFRnrAXDsHjnLmXcvZfzBmH&#13;&#10;MWY8yJDx3ULFOP4GZLWEU5YmV7EKkIJm412WcXZlzxnnPWe8+Z9z9n/QBEsz2TqJkk3+QVXZDOHo&#13;&#10;bQJIc7WCuzo3SWk9KaV0tpfTGmZKaDx7epE+iFW6KN/ozTUvsWWBm/i/Uuq9Wat1dq/WGsdZJH05&#13;&#10;UO9OpDdagVZqI3muNZkG0fqnX+w9ibF2NsfZGydlEj1rmlHOulV68N3r7Y2wct7L2xtnbW29ubd2&#13;&#10;9mHZuhc4It2gqraRutqbF2tpHb+7d3bv3hvHeW85M7h1vuOo2bGbZ0dlvjb+69Vb04FwPgnBeDcH&#13;&#10;4Qx3e2Ptn76dhvyCG/tvcA4TxXi3F+McZ41xs43C9PWW4crUgICAP+BP8AQWDQeEQmFQuGQ2HQ+I&#13;&#10;Qx+v5/RGLReMRmNRuOR2PR+QSGRSOSAABgIBABHysABeXAAtTGSzOaTWbTecTmdTueT2fT+gUGhU&#13;&#10;OiUWjUekUmlUumU2nU+oVGpVOqVWrVesVmtVuuV2vV+wWGxWOyWWFPe0ABSWsAEG3AASXEAROK2a&#13;&#10;QyeU3amwOCXqLXS/YHBYK8SqWS4LzCZYPGY3HY/IZHJZPKZXLZfMQx85sANPPABlaEANHSAB56eE&#13;&#10;A3VXC5DnXAAV7EABHaZnbbfcbndbveb3fb/gcHgWh72q2W4g6wSXOKbzC8KQXzL4DodXfYWVo+Wy&#13;&#10;+Ylrrd/weHxeOnD/zABhemQPj2AAD+/yfGcKD6AAw/eORSKgH+fKnlnAAAC9AYAHhAyejnBIAD/B&#13;&#10;gANUBr/Qimx3woAAJQukB+w0ACULzCUPxBEMRRHEkSuE4jjFItq3ri5bqN058TIK6TLRfGUbqq7D&#13;&#10;Du4xccR9H8gSCqp7SIAAFyOkhUyUAArSbIS9H5KKOAJKiSEtK4ADXLSOQ0fsOJRJ6ZnBMYABDMyo&#13;&#10;wSOYAEZNkwxkcs4AADk5wzDcOzdPE8z1Pc+T68EULXFTkOU5i6xhMEcRoysbT9RqSx07TEMU71HU&#13;&#10;rS1Lx/K5LSzLaRghT4AQod9MKpOByzlOiNkVVYADrVyQU1Tg1y5O1EVIhkAFmAAnV4rr9AA/gA1u&#13;&#10;4NTVQDk6y9O9h2XZlm2dZ9oLOtNAxW5MW0K51bRlRTKUZaNn0g7bEu7b9y3Nc67WCnJ1XYAAK3fd&#13;&#10;Cg2LOdj1VVlXDrWEsS1WaNy7L8PWYbWBgAE+DLCEGEgAb+GXiy951Sj1/2Vh2K4ti+MYyx9AOPFi&#13;&#10;5W820Y22gbpubjVL3DSVyZPlmW5ckMxnBMszpxNM1zbl6Z4heqNVWRVW1ej9Y35Wlk21TFfgHpS/&#13;&#10;E/poADBqGcrtndkYBqWr6xrOta2i+OUFj0XZNQ+AxNbjJ5BrkfZTHlKbTt233NchT7mnuSbgjWqX&#13;&#10;tn98JAYm/ABWMHowTPCWe+hQPs/CR6aT4ACLx7Ztrf5z8oABTcuABA80mtf3Vu6rbziVa7Jz/S9N&#13;&#10;0/UTDr1q0JtDMZFsu7UXsXUxHtdxx72vdd3Euk6WoBpeCAAW+J3iEdCjOfaBfPjIc2gIwLA6N0+C&#13;&#10;AAHb6+rI3KJ+XdeEDHgkBs/EAATfL5ql+Rovs/P9n2/d97G9XQdr9cy/YRLszJfr+DhdvSb/IAQB&#13;&#10;NsLyAjjnIFAB9AkAAwYGPtHXA8AAFoJEcErBUAAaoMP8d8AMkC7B1PdAqSQzY+QAAIhMSB5TfIBF&#13;&#10;AfSv50cK4YQxhlDMnz8mwLYN2/dEj+TIv7hobd/zK4fxDiIVtMwIQAMxKKewfB7j4E4NOPMAETCI&#13;&#10;D6isuIACVACEMiUIeLwABdRhei+B74AIPQgJA9sAAwI2AAE9G8AAx45RjIYC6OzrApx5AACyPiwD&#13;&#10;+kfVEACNUWgACxkM4kMJHAmSLAAKKR0gkpELXfCEhcIwADskwAAA0myMSTJ7GqNgwI3RwjkMeOhC&#13;&#10;47AujxHqPgLI/LCLAyRihHXOx/Jm3Jujenlk5iiAAVsv5fTAGpMOU5BnqAANcDkAAYpmAACBM+LK&#13;&#10;VSmS9lCAAWk1wADJm0AAcM3SGTHA9OEAAKJyAACHOcAASZ1IONWWSFpGmJtHJxKCNsbxPRxjnGWV&#13;&#10;Ed1Bx5CnHuPrnijy9l+K2YNBphjUmKQWY8yZlzNmeECaMW4i0VotRco0NlrMfdobiHSI4eGQh9Rg&#13;&#10;gAAgUDgkFg0HhEJhULhkNggDAQCACPigAC8XABajUOjkdj0fkEhkUjkklk0nlEplUrlktl0vmExm&#13;&#10;Uzmk1mLznAAB07kQvnwAFVBACnokiVNHABWpUyCNNADwqEeP9TACAqwAe1ZAArrgAcFfjzfsQAEF&#13;&#10;ljz5tAAKlrAC0t02RVxAB1ukef93AERiU2jj9v15iMFReDAB2w0ivz9wF7lFofNqtluWlwuV0Ot8&#13;&#10;ll3f+Lk1ib9ks0tUGjABh0wACGphtQeAAT+vABg2Uqde1ABF3AAaO7mRz3wAwaLAAB4k2r7gABB5&#13;&#10;VesGY0AgAC/6XP50qcvXAAc7UmxOcluOyBUttvmtxRVzus12rr2+53bR3u/4PD4vV+33/H5/X7/n&#13;&#10;9/z/wBAMBQHAkCwMkR7wSABSQY5LlhJCAAH6fx/QO+yIMZC0NISzTNw2l0JwrD8RxJEsSwwiaKou&#13;&#10;C6Mo3E0XxhGMZRnGkaxtG6Evmww7KMpAdx+7LtpC1IIAAd8jpkGElN03iOteT4ACnKSdJ4krPOoh&#13;&#10;hmS0AAay7AJ3TAACmgjDi8L1ALuzOghLTYAA1zexC/zUkktGZLkvQBMB3TEp0LQpCoB0ClRpUIAA&#13;&#10;W0PHCER0w7+HlRwAAbSKXDpSgAEbS8CllTQACbTsSOucsgg47k5MClM6zuGsvzDMaVUXHlG0fSIG&#13;&#10;0TWtbVvXFc11XdeV7XySwSe8Fwa5QggBCASQlClfo7FFmPtDtnoLENpWraz/RQihHosjCNC1a9wX&#13;&#10;DcVx3Jcr9uIAKTHrdYAAVdz6XSkp1XmAAK3sl0lBhJj4I6M1/AATWApVK6yughBZ4QAAnYXDVHHl&#13;&#10;SFJIIzTvP/NNTIHNhLTdOCQ4tDKPYQWeFYZC2HYhWkLVa1iXPNFtvg1mF4RJbyhqLAl1nrdt3pKq&#13;&#10;xAAAQOgRJgjQwPUFRVIxU5pHkORidhtZYikGaKIU8C5xnQFXNrWt65ruva/sFw2DYZSQdY1kWVEW&#13;&#10;tWdsKTWja9qbbuWwWzFVuxdue871ve+b6vhtcAAAT8Gnqfmhw6CjPxWAYEkLfDmABGclfElvekUi&#13;&#10;KeqMrLHgqCuOAAQ9DGGJoJP4AUCAc0VLj+M42Nc46Ti6Hc/0IQ9GvELdbN/XucH3fdds163u/me5&#13;&#10;/oMR9NdCPaM7VRpTzAXeiABxeo5jkJT3wfAAYPuQ15khJJjyRdp0UX9Ijni6AQMSeS+u/ff+H4/l&#13;&#10;+f6V3scGbLYtjwjuO19k/Ug7b1rP9gBAVGzdVtorZdAaBkDYHQPVwp0Jp4zJkhF3BcAARINOeLA7&#13;&#10;VtzuCWL5X2f0bMJQAAmhQQVlTmiSBMhcAAQ0MQAAYhpCMKsN3MmtJKJWHgAA1Q/IK4AbQADwAHiM&#13;&#10;AAU0SXjPrJCT4F4ABVRRiIWkhChwWkJd0xwkD4iOwrh1C2F8MRDQzhq5aG4VYckmh4JWH0QECMTa&#13;&#10;UgF7LwIXBMawS5I47wAASj4SaJzkXJx/auJSQillMElKmH8qpVyOwSgoSJzozpJJ8TIQhiYaJMOM&#13;&#10;E0SZ9q8UBvfec+F1ZIovEmjrDCGUNAMQ2hwyuHcPYfhqITHmPcfSSx/ckIwAEgl2SEEpIYRpJpEy&#13;&#10;LZ9BCY0x5kTJmU/R+6xEHv8WW1ttkEIBLVgJMubB/IELcRYzSbM35wThnER0fk5QAAFnQSYfc6wA&#13;&#10;AEncQl5RJVCDSUMoglMInLEtc7MMFk/Y0jPoAAAN1AwARGAOABVCXVVElGXQ0AANKIEeiy7wkDnU&#13;&#10;rkdPWAAC1GyRRrjbLIktE3YMUIVQlPBJKGjLofREjtIiQ0WLGhaUCJI5iwptJQkwP6dAAGFT1Hoq&#13;&#10;SklLowbajYFpOLLnjAFMz/yQzrH3O2d5IYPOfY7KNAlMySxcI5SahdKKHUQBpRJNru5IFmouQenQ&#13;&#10;P6eU+JCUeoBSgrEeozUWo6FakzjrxXmvVe6+HVma/mZ6yZrrkmnA+aq0rB19sUSWbcCpvWLshZGy&#13;&#10;TYGmMLacSGOb3BgkNUoHSYBIpTtMnu5VJpKJ5z1iuSWfFpSPpPNibMktd6RxxIRVgkDLTLEmpdFu&#13;&#10;qxC7Vr8JBa42QYCTWyqq7Fj9VzsPNRhR6WJHisj2AAAu6hIphvFJKMS7QAAe3dJEMO8AAAeXjTKZ&#13;&#10;u2hHLMvdtVaS4BH6tICtsSO95DbfkiuFbAklxreXIKwVq6gC7rFUuwSS7QxLuXeJDeAYd4ryWTwd&#13;&#10;g/CGEZlV/eC2ixK4rCwOsOs/C+EsPWNbut/D2I8SYlRjVM5pIKU0rrCQy+JIqnVQAISa+pJRyY3A&#13;&#10;ABvHVdXTqCJK+ck6ryRNXXc1nF1y3wEftwekklu73W9IM6Z1EH0PEoyESHIjO0TZXQ/deRhC4oiq&#13;&#10;AAFfMls6mX5fcR+9NmyGXRQkX/KZCDugJzpjIkU5R+TnnTVnKCAcX3HpIQnKWPiSZAJNlwj+WWs5&#13;&#10;hzHmXQF5yR36IdmvE2ldLaX0wszCj+sLTRf9cmBuG1mYd0zYrEE3W8al1VqvVhKZaR8AljzSU8M0&#13;&#10;0/qDXG9a+p8kgX8GYAAmdgHWyRKEj+XpiksJwPMkSs3l7DJFksy9Iaxxayffy2uziQ7GJdsnZbUU&#13;&#10;asTGbuGJcj0CQXF3BmDZCJHGSJFCUbJKgDbxdA+UkDmJaH8zwkZJAtd+GlNOSm+aAM/370DtdUNz&#13;&#10;Ns4Cy+SvbhIdmEE3WeQkG7t4byg8kM1W99W8b45x3jxfNN2BbS1zDOodDYc09NmwupCF8lIdywk/&#13;&#10;LiRD+Lxyc/+p4F8f51zvjj6XjkgcfICXRIcnEe3skjXMIyQ43HJjnHZKTRig38GHdsJoUAmRpwMh&#13;&#10;20LdbToptXgpA+o9T6ru/q9eWJjm7UAAWPbTgGEqofeTpBcaq14CSA8A4e9ds7dT0YQABqeBesdX&#13;&#10;u5/utEe8KQXsZpuqEh4p2dC3dVE+J555Xy3l+O8hbPNBtS5uZQF1Er/mEBkUCHEQIgAA2oTCeNg6&#13;&#10;YhiKBr+xAAJz2lCNxAEUEDu8gX/eAABGCIEXIyUvK6YAAVBRcqkdAWu8L5s7/gA5sfrnFj/MfV+t&#13;&#10;ZLWbjjf8NI4wGTZKU9U4JD5LxGfdpMarISFobBkZeHIZ1z87wNH5nIF0Ujv68POmeoOIAEvrPiYs&#13;&#10;FMGAeIVCnJXO7PzCFmmAvQFo0kLPKD9v3C+wECDP7COP8GUwCoWPJwJvrwOwPQPrFvNH9rBOUlyv&#13;&#10;PoAPQlfPRn3nlABDihVBVhViMgsgsitp/BonEMOkUQAgpQegAB2QgMenUnTGJgOAOgOi2mEo/wVu&#13;&#10;WjAhQwnrXriCQp3MZhwnqgNAMgMvhObjAltJuOcwQQwwxIIBpwygAHogXFbttPxr2OjOMukCWQKi&#13;&#10;HNFOstsLbjKsmCRw5CGvEw9iGQ6ONrKmSCUOuNBnUldPEmJtYQGkTQHj9QIuXwOE1uvMhl2MikCx&#13;&#10;DFdxHQxxOROxPH5QRNOvOwTP6IDQUlewmG8rCnWg4xWgAB9RYAAAbRZgABkxbQtiBHlDwAfLvNwh&#13;&#10;mgAA+xggAPmriB9xYhJRkAAHWgloXhYqbnlPkiQEULOrPhEBEhEiyAPgPgAPXCDgERvgAAjgkAkA&#13;&#10;ARvgEPoIQFsQum7NUMRRPx3x4G5uIoKlcvor6Q2iOo/nDhoCXQ/CFwLv2w7MlQ8NosmxKP5tQP6y&#13;&#10;DiQSAGuo4RSiOu5ibicidgHCTNKCCMUHrwDtrCDvyJ9CzAcyRKPsDgemkOwvDSBMzSEiCx/CFSGk&#13;&#10;CyNFbxNx4yaybSblrRQvOOSSIQUR7RUQSwWDihsPZA8yjAAFNBZCtiuhuymrUAABlSoxcHTjAhfh&#13;&#10;gBgAAAhDlgsiNhTBShSkOCBoNAiAABhqfBnnEAVihRUmZHlAjgjAjSoSpBviwAIjVSIuax0kAvpt&#13;&#10;UycS/S/leN8p0AClfrTorCPSPiFqYDPiWyXCEzDJ7CWKMwqCPFWiOxICEv4SDP0NqPyyOwKSFiPz&#13;&#10;ILUzJDbTKIuk+j9yHyWCOh8TXKCojiaufImKKqzKYiBzEiFHMPwyfj7tIPUnAnBgTo/Cfv/AZTjo&#13;&#10;7iGTcw+RJQISVSECGzHCETRiXTJqoiOTLTcR8COTdkwzej7TfzATxTxzyEaydQSRRrCSen6xTleS&#13;&#10;2GvkUA1g2A2AABNmBA7z8DSgxAxAAAYkluzsVprkUBCUCRgRhBVhWBWC1Ep0BDAhMmBA0HFvaBOA&#13;&#10;AAx0LSpiGEzh6UNitihQswtRbBkgAB7zXjwSKi8jih+ncS9ECS+R3Ty0YUYkStGMyArlfrQmEiOz&#13;&#10;liETFiXHyHbCQtetftgiUohHBHCP1HOGiCFTMCETNQ9TQzPSUPBuLteF/tgBMiVUjThCRSYDnRMi&#13;&#10;SwArxwBzZCrn1CRQaQaokhTCCmpmbCQSJEP03GquEpFMBiR0diFyaD70m09TmiBUfiRUhUsUtTg0&#13;&#10;kSGUlDoU5uZqkNa0ZVH1IVImwzz0MFxwTz2TvxESgm/QXF0hgqfS7Eio/h2B2h2xsxtgU1UgAUAw&#13;&#10;SkULhgAQnhQgAS0R+AYCf0GiJBeBfBfDbghghj0DLmWy2EUBsITAWCugl1kgAJ+gWAAQYwZGV1mA&#13;&#10;AAzHFgsMyuaDN1MiUmJxuiFEUBIVwAAUPwwVJVy1zD8pSlpMYzTrfTtiHUeiWzBM9iSU4iRnFAzp&#13;&#10;NMYJ2V2UmTniOLnI3TNv5OCTf15TCCS16iRV718qm19zrj9V0iSTXB8TYKDiYx5tnyCCCxBLLuJu&#13;&#10;rIUiUtuFLpgvniGSRAcwBCE08iFWEiQ2IuwTwznODskyViG2DNZVHCQWFvvV9KnzKWOOyoT2QCUW&#13;&#10;RFMWSiF2T2U1z2l2mWmiV1KT3le1Ln6T2xNVNn4uZB0l6Pfvg1UgU1VqHVcAAAlVlBdhdBdAABsn&#13;&#10;AgRHRWxBnKAgZzkT9z+BO261K1vDAhZGEgnxBiBKDN5nbDwKziBUCBCAAA93EW7iVHlJaVd1eGJr&#13;&#10;ZEzhaGEy3y4gsQaWnXM3NCUK5qOCSvwzsiXtuUTiSyklOFPTlV3CG14CYK0q1u/0g0r0iO8C0xzH&#13;&#10;Lw3o9TL1/CHU0okIlP4v02CT1gAXXO/VBXZUsiQjwXbOMEiuND/NECTF5h1HhAKiVWdnGiSPH2hi&#13;&#10;BXlxwXmt9XciUSZCOugpc2VXVCO1tCFtXpbJRTPs/Xd0pWYiDXiq2UrNfVCXlXa3vt63cCC3vRz3&#13;&#10;wXniTXyCOXzHJ3NiAACBQOCQWDQeEQmFQuGQ2HQ+IRGJROKRWLReMRmNRuOR2PR+QSGRSOSSWMve&#13;&#10;UABSSsAEGXAASTEAP1/P6TTeQAMBAKcT2fRJ/0F/z+iQ2aTai0mlQKdTx0up1AARiIRAAU1cAMut&#13;&#10;TOawWmgAjWEAMSyABrNdrgAQB8P1ykQOvtBotEADEYDAAFq9ABS323RGvoxGo0AHU6HQAD/FABM4&#13;&#10;2YTJ8Pl8gBfr5fAAx5kAPDOABh2UbDUa3+cUKG19H6kABjWXm90vYbHZbPabXbbfcbndbuTYfEYP&#13;&#10;CRQIcMAO/jUW73i53SKCDnABv9GG8kAcuI84QdDpSRwd0ACHwRk/+MAIDzQ3uuDv+GMIr3YU6nWI&#13;&#10;uX6AAOfeMp/9AArf0AMkyZ4wEtTnoQS0DgANcFIqfsGgAnaeIY9L1hC8TyPMQD0O88EKva974vk2&#13;&#10;57RGAAFxMkIfRSAA+xYAAZxeAADxk/7JABAR4gAW0dQTBaQNMhi9C0ABTyIirhggABtSUAAKyahr&#13;&#10;jHelqXusih5SsAAGyyhLqSoibom/Ajsog0wJTKzbOoxBp+wenbePocr7PxNMHQgiMJw5Cw/vK88J&#13;&#10;Q29iLvcRT4RCg8gyHIrhOJJRtSZJyGShKQguquaKyseUsS03lNU3TlO09T9QVDUVR1JUtTIulB7p&#13;&#10;UliXUkmISNJU6czbWVOKEodaoso9c02r6nqiqaqquFKsq3XaCK+JNlAAyzLmwbJsu+59jrhNq5Lo&#13;&#10;uy8DDbYAE9b1YocANxAAqComnc4ABZdQAAy1p/KCAFxADeKBkS948DuO7CjsOwAEURJE3A2jUNUC&#13;&#10;+DNdIVeYVheGYbh2H4hWTTTqjD9E+AAwYyopZ44AAnY+jJ3ZEAAI5LLa70m5iHuw7UwJxLlKI4LO&#13;&#10;ZgAE2bAAUOcgBCaOTVNkIofidaJvn2KIHA5LR4NcGTpoaHZhlSNZmLOa5vnJQ5272e6boDc6RpWI&#13;&#10;oEXexgAImzIbEZ7RLE6OZYL+3gAem5AAVu66y9SMCZvQAY4WaGkXwAAX5fqMFTwwAWUJIAATxgAH&#13;&#10;1x4AF7yWPZAkGi6c3E3ziDiM8vrqI6gjup6qE2cZ1niN88hO07WBaO7duG5Hpum7dQi29CZvmO7D&#13;&#10;3ne993/geD4Xh+IpVU1WUlIsfWFqeKhCv+cntb+j5vopLXyoKkqirKwrRl4Er4ti4LgAFMvxpmoa&#13;&#10;l0hWFfwTaYJhGEAAgMWOX7AA4GBIh6CD+rZCbRgDBGCS0IAQD+BXCuAAVIqBUP6NkwQR4AGDAXYQ&#13;&#10;9aC0F4MQZg1BshIzIPAANEaMjA9YSAAAVCcoqAAAAIhYnlPaGSEOhIgyxL5PYVQsAQqEYcOwAA8h&#13;&#10;8RVoTnySOqII19BTSyKREIfDeFqoIdjDh7D9UEMleIpB8ACAUAyKCqi4ACBECVQD7jEAAAkZSGi8&#13;&#10;jQAAIsa2Fk1JsvJNx9T7ucTmmtoxEomQ5idDyHwPCIxcFVF6BCoYxD7jJGaDkiZFSLkZI2R0j2FP&#13;&#10;HJW8lVry4HQWf5JAiz03nP+k0RJ7CwHtrDWK996pXw/SpAAIOVgABcC5FyAAI5YpTptL6KUAD43y&#13;&#10;CSl4AANsv5LkJNM6yOCJnXI/IOV8XcaQjRsC6F4LwABRM6k8bGCEEmDqGk/Nubk3ZvTfIaYoH4AH&#13;&#10;4vyIoC+dAABoTrNpFSTa8IYsoS6Q6Gh2yfqQTKBI3igVBkdCbP8AAtKBEliUQKIyPSJ0FIjPhMxu&#13;&#10;5+IgVrO5UM6AXzqnYRyg8SDdDko4AADdHyKp4dsqVcqjQKxxThHNzrXCM0Mn1Q5D58SM0ZN5Rwcl&#13;&#10;HqQTgp1TunlPafU/YjJJVhL1XzBejJmoBBpOPFmrUkAEoXtLCe6sYrr/yeCyqwAAJ9WwABwq8AA1&#13;&#10;MEV3lDjgvMgU0JoijrUWMYoxQAA7B0Dov6dazEFH7PAroTKADZGwNiV0sGaglBKACsa8Vx11Dsvk&#13;&#10;AAiz3iTscAANlkajFKmvBOCtTrMWZs1Zs3DrJjEZqwLIAE/wmm0jQLyNUbCMDStYAAFtryC0SIZP&#13;&#10;VlxSh+W3AADS3TKTYPetzbskjJQIpnHgSGhVNIk0sIxbcflvwaW8KXb63Vz2HN9coE5TrhhUn8P8&#13;&#10;SQsgxAAA9vEbSkqTaT3LtwAW9RsDxp6EDe8irYxdtlbObtzVKo6s/I7cy510ClXSuAR+794bxmzv&#13;&#10;Ko6zmCcFYLwZg2zVQpKVEJlU2o7mLNVLeJhSoFUFgvcWJb56oAlxjuOODIGIMQADsxUYwTQmgABU&#13;&#10;xgTNBwoD9hxxsAB9j7RijGGNCuJq8B5DzHmAAceRVMANAAB3JVT02h8RaIUQghLR0Al4JIAAHssA&#13;&#10;AeOLHLgAAy5fABPkAAyitgYYPYU29lZsmvwdm3N2b84AAg8MyEBoiMyFkOAQ2l/L1AFIyJXQAAA1&#13;&#10;aDILOKcj8SI0UosNA3C5xpgAC7pG/xHmLAAbeF+w1dSfSAAAvlfVI7kx2cwKDUgAFthhIrG7TJId&#13;&#10;HaQ0lPMjuldL6rd+aYVet9O2K1ASNI9YDVVov0UTVQmNiNgJAyytQo4ox+JwhgAF7xAkhn4b4ABp&#13;&#10;gB7XIq6MU22zeUupXqKIRH9W6RC7pPWJ+9ZxwJxsPYsRyQ7IrXH3OO896b13tveSJKZJvKqLhp4t&#13;&#10;SMLzIwzVXBJXx0DpHTR4DQGgAAq4cADVtTSvidW+GQzRBLBWDv5DWHAABXiwFgAAJARwjl/K+K7l&#13;&#10;AAAp8rAAEvl1AaBmmHeZ0KFXIn5HAAWwtrsm7utUOKfKdpd/GwzVBSbW+OkdJ6V0vphEtVDi6gAA&#13;&#10;bnUwAU2ITSpF4M2SMmVBfxnzz9sbXAHrRhvT+o9TG51WjpCOsIwuFJq/nVtW19r9wjhJCAGd54bw&#13;&#10;86nOkYozVA6wbvgwAFoLS6wgkJwFYedJ38A5tDTDm8l4UtHaqbkEAn5lMJUgRgjhNCjppG+zDi6l&#13;&#10;1Tq3bD8dZ63cNTngvCeGAB4ggfivGM2dKjLx/ofde795733xCcIb8wnwSDXALM4YeH0OnuIl5jxS&#13;&#10;uG2yQGz8CHEMIawk8CFlfFZ9sAAl/vAAtYNKp+2AZ27DjV9swRGBfMlLYtwINQbA2MKYf65Qyvjt&#13;&#10;/wAASP++YC0AAHDAAAA7yAYAAByriAADeDcDdAKByBysmNq6Ksu9/AnApArAtAvAxAzA1A3A5A7A&#13;&#10;9A/BBBCYa+Ckq36+Igy+MswICIA/4E/wBBYNB4RCYVC4ZDYdD4hDH6/n9EYtF4xGY1G45CADHwAA&#13;&#10;pBB4nFY2AwEAgA/oEAHjLwBHwCAAgDwfCJLEJRKoXOYXO4Q+X0+gA9qMAAJSQADQYDJxFI7UalQE&#13;&#10;fVQAF6wAC1W6lXa9X7BYbFY7JZbNZ7RabVa7Zbbdb7hcblc7pdbtd7xeb1e75fb9f8BgcFg8JhcN&#13;&#10;h8RicVi8Zjcdj8hkclk4Y98sAFJmQAQc4ABJnwBPspX6Bo7/A4JpoxotVrYtMpjI4NAwBtLpsNhB&#13;&#10;4pJsfVKtWAvWq5ruJxeNx+RyeVy+Zzedz+h0el0+p1et1+x2e12+53e9345lnvmM1nCDntBrOvpf&#13;&#10;BXdR0vV7fl298j6vWa2Wvn+/5/f8/8AQDAUBwJAsDQPBEEwVBcGQbB0HuM8TyFIzbOs+EjQqg7T2&#13;&#10;Qe97ovjCEQsA+r7uC/MRRRFMVRXFkWxdF8YRjGUZxpGsbRvHEcrfCTMwo8z0QxEDqQ5B0POhIUdS&#13;&#10;Si8SOA4T9SVKEoylKcqSrK0ryxLMtS3Lkuy9L6Cx48sLPTDTsyJBsjOfJEwRvJj8OHNs5TnOk6zt&#13;&#10;O88TzPU9z5Ps/T+4kxR9MkgzM7E0QZNTnTZQEQzfE040bSVJ0pStLUvTFM01TdOU7Ty90FCrzwvD&#13;&#10;LeUOlMRUU5tGU/ANHydVtY1lWdaVrW1b1xXNdV3XjGVDH9SVY59EQXVTmWFXsN1Qqr7SbE9k2haN&#13;&#10;pWnalq2ta9sWzbUB1/QlSvpVEQ2M5dkW25lX2fc11XXdl23dd94XjeV51vbtRzLUz13DCFxuVct6&#13;&#10;NHdFI4BgmC4Ng+EYThWF4ZhrW3tIFv2Unl+NtI9DYcymBSfjOO49j+QZDkWR5JktoYhYOMOtYkFX&#13;&#10;65N/5MvuN5jmma5tm+cZznWd54/eUXxcGKQ7i015Vnq+Zno+laXpmm6dp+oajqSFZ/Qt85Xfehpb&#13;&#10;D+jamuGk69sOxbHsmy7Ns+0UrquJTPrMi6JReu7Ssuwbnu277xvO9b3vm+u3teYOVlkE5c5HA78n&#13;&#10;Vlt/OGOcRx3H8hyPJcnynKo1wG5OlwcEcK4/D8sgu69B0fSdL03T9R1OHcxq7q83A/OuNz/QdF1X&#13;&#10;bdv3Hc913feUb1mg1TuFV8z2/a974/keT5Xl+Z5sEd/ifg63i/W9143nex7Pte37nu+8w3obboW3&#13;&#10;+novq9z6/v/V9f2fb933/gAHw1P8c0+FY/idt9P4/5/v/P/gBAFvD819P1US/dcj+XVP7gFA2B0D&#13;&#10;4IQRgkwuAjWIDLFgQv6BTqYGQTg9B+EEIYRQjU7BV1zbn7Plbi+d3EHYSQvhhDGGUM4aI4hMkOFE&#13;&#10;B4VPDhY8VxSzXGQ1iFEOIkRYjRHP9Dc6br0DOxOK7Ny0LokRTipFWK0V4sF/iU5qHMGIdv4h6/qH&#13;&#10;6JVYRZjNGeNEaY1RrI7Fs6MTECxOOJFBAiRHZxwIVHQjMeCCmpJXBsvcUo2SDkJIWQ0h4PRuOhHx&#13;&#10;AUcjXR6P8UATImhNAAGzJcAAjRGCMJXF8hJQByShAAKUUwpgADNGYMwAAAylA7lcAAKssSrgWAs2&#13;&#10;wsRQBsSYFPKUAA1ZfAAAXMEAAQDOhUCmFMpYDQGy2MDIKREz5oTRmkQAAQKBwSCwaDwiEwqFwyGw&#13;&#10;6HxCIxKJxSKxaLxiMxqNxyOx6PyCQyKRySSyaNveUgBSSwAEGXgASTIAP1/P6TziPAMBAKcz6fw9&#13;&#10;/0J/0CiwuazejUqlTuerungAm1IACUTCYANNpNKaTaE00AM9oNAAFMpFIAN+0w0VCsVgBYXCYzOb&#13;&#10;UmL19cLlcgAuFstgB24CGj7BgBWK1WgAKBMJgB/UKlw2vo/JgAL5YAFrM5DN5zO57P6DQ6LR6TS6&#13;&#10;bT6jU6rV6zW67X7DY7LZ7Ta7bb7jc7rd7ze77f8Dg8LUyl7yuWy8g3ISVy68OIV/n5Ch0TpQekda&#13;&#10;cdGBqlVKoAGczGYAPHygAbegAMn182CgH3gB+Pt9gAikYjABhMFggA0moagAGQYxjAA+YGAAkYJA&#13;&#10;AqYMAAVhXFcACnhMAFDRUAnwPB5g2DUNQAOCIAAHqIwAFSJl/YEhIqAAvYtAAd4wAAiIze1pWSZR&#13;&#10;lgXZhmnZj2Po/kCQZCkORJFkaR5IkmSpLkyTZOk+UJRlKU5UlWVkDcVxykS5MEycx2JKduV0RdSQ&#13;&#10;pgmN7nwOKawAIQgyDAAnZyAAHZ1AA6p4AALp7AAyp+jVA1fMUxjGAAPA7DsABPFAUFvK8r0JfN9A&#13;&#10;/pRYDPM8ADRVoAAmCUJaAQ5X4TKeOxaAAbxwHAACQZRCDtO47gADQMwzgWBzUNU1QABGvGNV1oY3&#13;&#10;I9lWXZmpposeQ10AAn7MACtK1DC0bItO1LVta17Ytm2rbty3bet+4LhuK47TllLJbcly6gkeYrem&#13;&#10;WQZntNXxuG8bwAJMkiSAAZXiAAbr/AAOw6DqnFWAAy8IutXyJwwAB4w8ACmhQWRYFjCk8vclCUv4&#13;&#10;bRtAAoChKEABfF4XrrQxX3ieMm8sAAxMvwGiMXT0cBxHGCCQJAAC/MAwAAEClbxZ6wbDjqxbk0ho&#13;&#10;4WHPTAAZOwgc1Fb1xs/SdW1fWNZ1rW9c13Xtf2DYdi2PZG+uZyJdTPQpGu23bvkDa5ohgAQALQtS&#13;&#10;1AADQMAzPxAEBf6wAAHweB4AAp4fB8J0JX4DgQnuPAAzTOM4AAyDEMczAAulQEd98OxAh+hydC1f&#13;&#10;EEQhCn17DaNs2wABsGga5kmycJwABmGUZQAJnu+2v3cUiTxPUM3RAs5zoFvIqXZfLRKytMHOq85Q&#13;&#10;nUQcACj6QDT2fM9v3Pd973/g+H4vj+T5fm+fWNnujaZfr+SdttxAQIA/4E/wBBYNB4RCYVC4ZDYd&#13;&#10;D4hDH6/n9EYtF4xGY1G4iAwEAoY6XU6gAIxEIgAKZUAGXLQBE4rB49ICZNQAuZwAGw2WzJZPL4pC&#13;&#10;JmAGazmcABoMxmADHTQAnKhQJjDgDVZe/X6ABiMBgAHdXwA12w2AADrMAIpU4LQ1esFgACkUSiAE&#13;&#10;JdQAe7xUo5D6qAQA8MAAGHg4hH5AsbcACHiwAWcde8hkclk8plctl8xmc1CrSADnnwAkNFGA5pQB&#13;&#10;brfSqXm9Zrddr9hsdls9ptdtt9xud1u95vd9v+BweFw+JxeNx+RyeVy+Zzedz+h0el0+p1et03v2&#13;&#10;QApO4ACD3wAJPFeuvl6H5eNA4J6I1MPZxaHIpJJpRKhTLJd7plHwARv8ABiQCABrGua4ABAD4PvI&#13;&#10;gyhmiaRpAAGAXheAAtQsABSwzBaGr6AB9w+AAXBaFoAH1EwAGkaZpgABkWrQoL9pAWZaFoAAnCaJ&#13;&#10;q7ryupCQ2zSBw9ECHqGSMigADckQrC73yZJsmRMfQADtKYASKSLJNKDgAFXLgABxL8nTDMUxzJMs&#13;&#10;zTPNE0zVNc2TbN03zhOM5TnOk6ztO88TG7J7u27rviC8Lxv1Ozzzyyz1TfQdDMo+KRp8+qVpaZcf&#13;&#10;KGJNLAAX1Mp0ngABCEAQUo/hoGiaKtK4AAwVSABP1ZHyFw6flYgAF4XBcAB61wABqGqaoAAbX8Xr&#13;&#10;UAChlkWZZgAJ4nCcABA2aAA/WhVzWQ6h4BKsR9sAAC9tyULVF2/O5xXElKVntczLDVdIAErdlwXd&#13;&#10;d94XjeV53pet7XvfF831fd+X7f1/4A2k9z6UjvPA8QSWlONC4Cg9ETdRWGrW/j5Ufcj70lUKQMcL&#13;&#10;IAFRj4AGqaxrAAFSV4ioZhwEHweh6AA4ZgAFsEfhSEQ7DoczAniem2bhuAACeg2CoT+FJDQui4Lk&#13;&#10;qyMN2m5q3Kh5nbVuQtb2Jau4kgO5goy66AB87Ajgi7GABR7NqYL6xtW17Ztu3bfuG47lue6bru27&#13;&#10;7xvLMYHreDUBhGnzdhmr4fNuI4lRr5p++z8UnlD+D0vJDkMQwAF2XheAAIjGcekBUFSVLGiwLAAE&#13;&#10;dbI45jw6HKGK/RgAVku13XoUhQFGNAAQ/cgAPXeAAVxXleAAoigKHAtvqNs23tOq715rLwyUoADR&#13;&#10;6YAHp6yIAJ7IAGF7gABz7/nfD8Xx/J8vzfP9H0/V9f2fb9zhb5P2D0FGFCP5tfCzZ1WA8Ti3GMZc&#13;&#10;668VorQABVCoFQAAeXeiGEKIUtBAiELWL8GeCgABNQXAAL+DQAAgQdL0h2CQAD1tDKGIuEyUkqCb&#13;&#10;KiGQpx7jDAAL8QU/wRgADBhsAAaY1BqAABMCUErxjbPIZo8pbr74jA1iQAAZkSyMBLicacxL2QCR&#13;&#10;GXmPOKz23uhEi0AAA8XYqRfjBGGMUY4yRljNGeNEaTePxYKn9QLCX9pwcGxJ/Ka44r/f6fRi7jUf&#13;&#10;QvJGSRWitkoIYQ0pYJLQxVSJKYU4DsjSWRMAYAsBcDyCD4ksV4sACJNAAAlJ1YZ/GRMkKSUsDMpW&#13;&#10;POgAADaJKHx9rrEsJYAAcg4hxMUYwXEt4YH8SAcGITaIixqbyN6YSEVTxWHmQiIg6ZlEMEvM16T1&#13;&#10;JgJwesPQAAW5rAAFlNkAAXZuAAE3N+LkXpozjnJOWc0550TpnVOudh1o2N+jfEBNcc2Gx1TVHdfx&#13;&#10;Qx0TLA6aYFU/wAKkVLHGXocqDEIe+DlIMrYljMhgVYVMioDQIPcsSbUB4EBPo0ltLtFT+BvZiJJI&#13;&#10;0XQDypBuDcv5gRpoPRYi6W4uAAA7plPI3EvYiPMna2xswowABep8QgCNQQAOYcyGmowABlVJIQBS&#13;&#10;pgABj1PnjTk9ExptzdFjVchk3AuzenBSSqVX6wVhrFWOslZazVnbbO+NzgJ8JtnowGeyaa2r8hCO&#13;&#10;8wLzAPgeA8AATFfZKEMhiQgTU4JmiXLCyNYYAwBohQmZ6g4VrIR9P4MQwheA9gAZay4QkDWhodH0&#13;&#10;2ER1oQAChtIACYQ3gASaAQACJANQAB8tgAAIVs6aG7ps1RJdaF91aYIQi2YQgAC9uEYIwjYwitfb&#13;&#10;CQdHCOTUAAhfbo4tVGktKmyLIjFvCoCcAAAa7l0LvXfvBeG8V47yXlvMRmtT844P1TrW9gFcU0Vz&#13;&#10;cQ/cg18iDQgKsPeS461HABP5EQAwBQCxAhfYEg8cb8F+Hm9cr47gARSAABjCUnyQX2N/bd5duU4w&#13;&#10;QAAKcW5BRmoGe8rYAAN0SAAA6Bis9VEJoUG/i8hEDYHO8D0QhKYdgAQmEWQy7Miwx3nNuO/ISqFV&#13;&#10;XVMlbxdglVfLAyBk3J2T8oZRyllPKjEr0t/fosJOd7l/3wTPhZ9mCSED+ghLs3GBTOZlw4dDDEv0&#13;&#10;5DCKOAAH4YiDJRLWQUCYFCCgwBMQUIFrs5GrBdD8AADwGToGLokAAPtGQksUgBASXwcEIHjpWzDL&#13;&#10;YcIqmQtyp4x1OghBDlUzIrNSQFCqFUzTwHgvEeLqLV2r9Yax1lrPWmtTb5XnjmBM+XF/ZeTNrrWy&#13;&#10;Tc204TkL0ZRBQiY/gjgMtBB5WkFPWAK1anQMkFxMQUIdKKYoUAACWvdziQRhEHuNZ60SDuAGhukA&#13;&#10;EkpJkLuEL0AASt5IlROQcKe96OCrofgbYJEDADwx874VwrjJBi4MAASXCd1yS37w3h3D+IcR4lxO&#13;&#10;qWuK2XsTprxfuvky7A4odLYeGk4D8KzBaAmHcPshG6QXIe0CDRT3AQXMhBtnwwIKA0BxBQVAjz8a&#13;&#10;sIOgAZH3AABUCL5UgRuhsMEhCqQwKrVaRdmAcGlpXIWKLq1Vat8fIargeoAAv9fABAPk5FumAAEz&#13;&#10;2e7d3etdr7Z23t3b+4dxXvxbLKeONL844mTj3cjj8hasobDg3xyEFGOitTGxwADIQgAAbY4yCj7T&#13;&#10;4QWwOzNwloH4QYqezANgWIKDToQQttA9BiQUFGoQAAJpK3BcQ4kQq1ABpUeJCG+zWC2RjIQ76Y0z&#13;&#10;QLiIgySAN1OqhI0DvfAADy+MrOxo4PlEQEp80AAa/ofE+l9P6n1frfX+wbrul68tJy7uvvvKY+9/&#13;&#10;ZN535fg9fIjWtQ9sZpBRfKTAAM7EQ6B2EG8uQXcIAuYczIL/eEQgoBABQgoEpBQAAHTEgITSbEoF&#13;&#10;ggoD7apgBj4VAxox4g5X4BpFClhT5UAjYnAXIAAmoJgABWL/wgpjiQh6Jajtwc0Fb1pWwdsF4iCk&#13;&#10;6lBAIYjB57T8kHEHMHUHcHkHrij7a2pND75fT8JMT8cHw2b8xt7+ggoZhkjw4goYbOIa4cAgoeqY&#13;&#10;4hLmBazmQqb/zcJoRCLPq2QGzPwGggoF0MQBgBJeIprH4T0N4hCzIAAYEOjcDyovZdINQACwpmwq&#13;&#10;wU8P4AAK8QTuAXcQo/o/4i7CDRIYqVIG0MkJESESMSUScSkSqdcIEI5MMIZfMIpMMTMSwzMJRvQf&#13;&#10;b+4bQcIgoYgZ79zxAZRXoAAcQc7mQfBBj/DZgtTmo9YAbaYEhLUAzbgIkBQHLEgEL35OBcwewrQG&#13;&#10;L0YbUZghAP8Z4AAQEaQywdkasAwHQHTxgbYbYhCvSvbToAADUcTthyhyqywhBBJBQzoccdghCgwO&#13;&#10;QAARseUUEekese0e8fEfKtI7RvqtbupO8TZfETpJ0T8fQyEUR9od4eQgoaIbQgoX7+AYD+AaZn4A&#13;&#10;Dlr/4gsLTcJ+r/yGICICUM5hKDjQAIcR8NAgrQxMJjMbEbMEbfcOcOrRgHwzRYxY4uQuYrDkogy3&#13;&#10;jqwUTtjVgACq4WIhENpoBoQRUpAhDUDULdIaAsos8g0qMqUqcqkqsqw9kTDjDLa+hrEgZJsgo2Eg&#13;&#10;Ii8sC70hCNIb4crwjwwXoZAgoYxUrxjxwl8WbyQgzyjzEXAtYAwgoEEYsYTbDbQHbbgEb4bmI5zH&#13;&#10;SFDHAg8dMDBCAsznI1proMop4qIg6F5LjfQKUzTiCab5BCi04hEPimQHYAAGU00ERWQg7VQAEoEq&#13;&#10;810182E2M2U2YzMrL7phcrhwjMx/UrQ3DMQg4cYcjwZjJFRFYcs4R6p64BU5bFCvUFoAA1QAADyR&#13;&#10;wg7Mggk3bJssydT9AgoaUioYL+DYwgoZ4noAAdr+rl0jL/EjaEbmqGIB4CAgoFjnkkYgoITQAGJ2&#13;&#10;wAACMyA4KGZy0Qwg50Z0kP4U42SZQdJ7x8DF4b8pTUD4DTyIjYJB5CAGlCyhcOy4gYdBShTSSpCp&#13;&#10;Qg7U7VCRIVU2lEwgAAgUDgkFg0HhEJhULhkNh0PiERiUTikVi0XjEZjUbjkdj0fkEhkUjkklk0nl&#13;&#10;EplUrlktl0vmExmUzmk1m03jD3nQAUk9ABBoAAElDAD9fz+nE1AYCAVJp0af9Rf9PlNGpEwpdNgi&#13;&#10;+rgASyXS4AXK4XAAelnjIMtQAIttABnNBoABEugArNFo9UvV7lV3R9/AAXwQALWFvmHxEZcbogTI&#13;&#10;acCXjIgTEaECbbigT7e8DAMDAsCrQAfz8gdXAQGgQeDMCG4sgREG8CHoygQlD2g0Mjc27AAt3wAd&#13;&#10;3Bgqe4gAMPHlqu5QAKvN0V5ghk6QATfVxPX7EsUXbABf70FwQXADU8gACnnACO9QAOftgoQ+AAaP&#13;&#10;zAAe+3Z/H5/X7/n9/z/wBAMBQHAkCwNA8EQTBUFwZBsHQfCDEp0zaelIn6gqGEi8KvCKGLvDqWKk&#13;&#10;qcQIEqyWruaUUgAPcWAAWkXgACMZAAHofB8AAdh0HQABME4TgACsggABEiAAfcjgAdR0nSABsm0b&#13;&#10;QAGIYZhgBKcqHfLAACFLYAEJLwABzMLRKiACpRJM6KL8wDwsIw00TejZ7HwgRqG4gRgmagRfGUgR&#13;&#10;nGwgR1HW0qBgI3CBH9EYANIgoGgcgQWBGgQgBqgQhBsgQZBQgQJAejRX0+AApVEgoF1KABoVQoSi&#13;&#10;Jg7wvgA7ZRIKAdZgBT5XgAJtczhXaSDZXwAErYKCiBYgAK4XwAADZQAG9ZoABhaAAHnaaCklawAD&#13;&#10;bbNeW3blu29b9wXDcVx3JctzXPdF03Vdd2JNCaeJ8oAg1VDUTW9D92ohEU0Xsk9lM6Sdrj6Pw/KE&#13;&#10;EdIjfhIACOJAkAADDBpAdElrEsivLAABpPoPGOAAPUW1mAcyzJfMFTUR7AsGwotZLdRynUgRlGog&#13;&#10;Rez5KpnIEbRwIEfB7M4zzQNLRdFIGA7UtWAAcBa17YxoGLatuu2RISNWqgAsCwoIG+tgAYuvalqa&#13;&#10;Xt2c2khwHAAHHtKChLtgAGNt7zPRltuKOpAebuABj70gr2jmABGcAhIocGABY8MgsdR2YXF7BufH&#13;&#10;cfyHI8lyfKcry3L8xzPNc3ziO3fCsL3nDMN2/fHMX3M9+pFf4AHsep61xXQt9mAAui8LwAAOAzUI&#13;&#10;J1SO9NRR+n7WrlkuTBMAAUvlAADIMAx0nOuzk+UvFlfo3GfJ9IEa5voEYU8gAXhkoEZhrIEc9BIF&#13;&#10;odCgAplD0ToaB0agQUhFSQZoEIocoEFQQM2EYIQLwADVGsNsgoeQ8h4AAIYQwhykipggAALME2Rq&#13;&#10;JIEGmDBXhLCWeugpsZvTfnBHcQUVUJTmHOIQKuFQAArQtIKAWGDeW9gzhpB2G0N4cQ5h1DuHkPYf&#13;&#10;Q/iBEGIRLnPrxQwUR3yvHgOWdQiSJJI3hPDHzFMAADS1qIKmmYmDrABLLHuPhOZTCmgEjJEMpL00&#13;&#10;2PWjMuEdI7SBDLGqZAyQABgs4AAzogQ9h6M/IE+yLqh2hocd4BoCZpB1DgFoUUeIuiBD1SoLoWIk&#13;&#10;S5hECEXoLElwAQQFSQWMihUXyJCPKGNZ1xeylLYW5MwCZVAAGfK0ACPkfkISwO8AAL5bNobUQQO0&#13;&#10;uwACJl9KOYEwZhTDmJMWY0x5kTJmVEKIqFl5L0egt2JblYmogieSaMRz0OEKmyZ0gSiW6vtfdN5M&#13;&#10;sfCCzXIK6yLUyyWRoZUm6di3R9D7e2N4gQwHwC9fGAB8r530tEaC+19iHFaECm8AEficwXgoM+EM&#13;&#10;GzIghNNBoCkgQEwIEybSONMCYhy0dIKCmkDXWvoyAjPEmEvhEgAY5AoggKKXSslckQBBDVfBsWAs&#13;&#10;IgjoxnU7iqA0BtJqgVBqFUOolRajVHqRUmYEzXQzQnQmiablJqodqeTMu60x5gAF+MAYDZWzgVPQ&#13;&#10;PUezPhDCFEKAAXYvBeH1PuHGtwAAeA7B3NGpSJ33F/ZRGmeFdVvDojdPyOL4Z9vfIENkcJAh8vDI&#13;&#10;MolEY/WhtDM+AADoFiBA2aWWxs6NDaI8A/H1sJIxR2hAA7d3BCGEhvAAJC1VfCRBTtcAA5QriChX&#13;&#10;toAAVFtyIteGKAAH9vSivCIKLK4TsQm2suNce5FyblXLuZc251zyFVMme6OqqJKouTqmhG6pLYum&#13;&#10;dHSOpmAU1RtvGM+GUwQ0uB0vUAARt7XGxRAAqUBb4a1VerpdAjU7nq17vwtueZkxlqCCgFsRy0gB&#13;&#10;P7AEAxS5SLKFFK1g+gb8CBojAWo4AAKwQkCB4/gubTQZ0UAABYCRGpwwtCsAAVuKSCu7NQWQssz7&#13;&#10;+kLrGz6W0AhuY3ILe0RoAA5Y9IiPrIFG3907jsQOCYWQACmyVjHJmTcnZPyhlHKWU8qH6ulEdep0&#13;&#10;JpPuc1dlCF252vuD2HwPkC6zAAtoFcAAiM2XxLWCml4B0ii2zo6114AAo55AADbPgALhCyvvlVD1&#13;&#10;d01zvZZoJM4uhci1AAw0Jk5SBAKAebcRwlxiAAG4OkDqxmbDYe662rNBlCGgm8aNQcfSBAbPEAAG&#13;&#10;oKyBUONlZsFGGXc2RIYN/XGQgAJLSYQQ3zSwabBYe85LqX5s34GrskAENH8RTHyslZdXKuo2RuRQ&#13;&#10;RW1wAB320QUCe3T5H0A3uHRG49ybl3NufdG6d1TLyu6KJGWluXXcll5B+YF/LLvgDXfQAAH79jpV&#13;&#10;wgorxYCwVDnoNi2mAiSILLsOwABP8PjuNuAx8KLzh3WXbQledDcXQWHDjwABI8hIKDEGALgADOGe&#13;&#10;zZ3KRlFjZZ2AAYAzGaRzGW+YADLyBtDwg+/nOE9IgMIECYEBAgf4c1gAAGmrnmAUIMKIUAnAABgD&#13;&#10;EGVkZDqa8g5Fse5mShTAAdmFsgqQQKnjPKBbsxFeJQGBl2ssxaCCQbg5BgNPHO6d17t3fvHee9d7&#13;&#10;P9u2p28Ft7ycjvRB29psPuqwjxtqrZey/II1UNTV2MCxuGE5XRBBHGAD+wRJqTwAAaAyavw2Ur9J&#13;&#10;t0P3w/eQHtNbNiqgypBOPBwABXgio65aT85s+J7z4HuSNHlOaP2pZAkDK0BjBoNAVKVUuAAIANHh&#13;&#10;h5DiFJiugCIdXtUJBxtyfY9YkkQRu4PAAOLGFtCchFgmfnAALX9RBdqVaF+L+cRufUfz/p/X+39/&#13;&#10;8f53T366ngIlMuHMvCEGvRiSHWNnAAAWQEq4K5AABQwHAAJ5p6AWAVtXLwGYBrBrhrvPvQiCgwQP&#13;&#10;AAMXAABsPPAHgHFHOLN1vSo1P9DDtko4tmAAQDiCP1NGAlQbCQh9lFhtLDmbjIGbBlmZgABxDGDM&#13;&#10;viDQKBiCJ6JviBMKiBAHADmYB0huhWjRB5q1gAB6p9h9hyiEg1g1vIrVJJJOqlJwv2rdCCrTrUrV&#13;&#10;iOBTw2vTCCgDw4gABkw6JapbwWKksbk7GDlInWQ8Q/xARAxBRBsoP+N3ptvAwAHTp1prP/KrH3Hb&#13;&#10;HcBYuBgABQRLAABrhsE/g+EWnBgoLYDlh3EshWIVurgnxTgABWRVNAwUuMnqQ3xCCkmsAAPIDwDB&#13;&#10;hpxcEgEhCYB2h4E+k/gAJ9J7nwBrBuiBB5vfiDPgiDAAn2NIABB+I3B/B6E8h/wrEyh5v4B/h7DK&#13;&#10;g6A5gzgABFhGOFKAqiNeQEQFB2R1CCuuIJIKCOB2x4w7IBKOwuCCA9R8AAKzKzxYp2KVgAFrOFC4&#13;&#10;i5HABGP4x+yESEyFSFyGIhxDMsxEP/v5ImRGKqRHCZJsj5homFgjAjEkrwFSFTBbyRkaAegegAA8&#13;&#10;x8hEBDoHHnHnyRhbpalowUO6QVL+SGiWlRPpFbCClcris/jECjCBBuDMEovXxhG8jHwhGyDniBAB&#13;&#10;neDRJzPyqDB/Hhh+h5wNALAHE7BJhDAnGkgXCmgOtVqgtpKmiCKZAABmy1gAAVS3CQyBgABMy5iC&#13;&#10;pYS1S2L5ScIzR/qUCEvtsdSDy9TBTBzCTCzDFuyHxWE4PBHIQBEGQCCVi7hvNchNTKs7HYArpMEc&#13;&#10;kdiCBSHlhgP3gAA4sfAVy3zINESbPTzDiRoRIQGloPiCOQpJA3TaEBh4NQhmhrHhhChIhjqtBitn&#13;&#10;gCAJlLh/gCKfiCrGI+GSB/HtMQgJiBAYMQAhFKCfzqAVlIr4gEphSCgAA6zvCCgTTwlTlUpVTtCQ&#13;&#10;Bgz0EtEuJwnWQaAAAkz4TVocS+PHCHw0j1MCutT5T9z+T+z/T/iazEzTkFzGHHzHEF0BiSJshJ0G&#13;&#10;FpB5Pfg5r1gEQ5HevAIuFl0KyIu8zU0ACPBd0PgASOyPCCMWAABlUTx5kFh3h2wuTMgwK0BeoDAA&#13;&#10;AJF5gBgHAiwmEdh/gDuhh/E5tRH2rIptwlNIACzzDbMNIBC5n9mkrLgOnnoeMTAAIVBViCgqUr0p&#13;&#10;oViSQDvWNvyNiCAu0wlXjuUOnJPVAAGCGCy+iMQ0y+w4mjUy0405U506U6iB0BSLk30CnHCAgIA/&#13;&#10;4E/wBBYNB4RCYVC4ZDYdD4hDH6/n9EYtF4WAY0AHzHQALpAAHQ53OAGy2m0AA0GQyAInFYxMZlM5&#13;&#10;pNZtN5xOZ1NQGAgEAEfQQAF6IAC1R53SaVS6ZTadT6hNDvUwAiqtCBZWQAzK4AAPX6jYZi73e7gA&#13;&#10;VyuVAAu12v4SAwgAB2QzQACSVkOAF0xYK0W5BXi74NBIKBYKAgDBYpBn5BsSAAmFIKMxRBSENoKQ&#13;&#10;RrBRYJIKCgRYtFo4i99MABjqZM2WzCKsigAddlo0LtQAfNxCApuwA0t8AJZLdJw+JxeNx+RyeIxe&#13;&#10;YAB5z6aoukAC71eV1+x2e12+53e93/B4fF4/J5fN5/R6fV6/Z7fd7/hB9M9wApPsACD+QAJP5LsW&#13;&#10;+Klp6n8APEgbCQImSXuyjTEn2fR9AAG8JAAcUKgAbRtm2AAKAmCakwVBEQvfASgKEogLqMpERRXF&#13;&#10;jtn7F4ABzGQAGXGqEDXHAAEpHcWousjBCpIIAF9IiEBOEoPgAaxrGoAAAgGBgAG8caCmMaSCl4ZM&#13;&#10;qmigpvnIgp+wggrHgEwwAJggp9sGwoEoKEoPIKHgXoKIgcoKHAWoKDoMR6qBrz+AAZUEAB8ULJyN&#13;&#10;l7RL8P00RsUcAAZ0iAB7UohBN0uAAyU1PtOU7TztnbUIACrUgAF/U6cB3VQAFTVoAA3WFP1lWdaV&#13;&#10;rW1b1xXNdV3Xle19X9gWCmr5vq+78iC/b+xBYMSWEpkDV1ZbtRIXlFDLTYW2yAA2W4AARv6r4DgA&#13;&#10;gaIANc0Nt49lmosfyBXHdyoJ8n7HpxdqCXI8ESKCR6hqKo4tWdgMepQlLUhjSdKoOV+FgAKGHV+Z&#13;&#10;GIuc6EXn6AAB4wABh43GMZoeeR6r6lMhmWgpfGQgppr+ACyTWwrDse/4AMbMaCsigoYhOgohswAA&#13;&#10;fhogoWs8AAGAVYFWlSAAsaWhEOw8amoAADGptHcglauABca0hFjgAXmvgBeWBbHsj21CdqzrQAFE&#13;&#10;l6jFIhmABb7kAAK7rsu77xvO9b3vm+79v/AcDwXB2G077FJRdkP4z1pV/dfCIbaFc8a7ESDxy4AF&#13;&#10;HzQAHNzqEXCAADLBd6GQOHlVltudyXw78SJIkpZloWgAGiaBoaIBoG8SAAiiIImL4zyibQYAB4Za&#13;&#10;ZBky10iL9FcVVB2rywdZaafRLfkTxTgHIe24pO+9TNNoPpwAGn8rgJZX56fUAAX/bKRvG8hDakKA&#13;&#10;A9fspJvnLLaCl3lAADHSulIcRBR+JiScYdMyaAAJqIKYQAZoT9gcIKDpOYAAiA4IKDkFxBQQgbVo&#13;&#10;HKED1iEA6hIxpjjYjiOaFGAAL0LSEAIhgjRGxWQWPcOUK6HAABYw7AAI2Hy6DJQ2RYG+IgABJRHI&#13;&#10;wDCJQABjRNAAAmKEQopRTipFWK0V4sRZi1FuLhx1iOHd24s/0CnHPViw5JXDwjlOWcxE0YwAACRx&#13;&#10;XGYMxb03SkGfanMSMeyER2cq9UYTHAwhgDA+9+JDwoyJAApcTYAAJIdTOzInj1RVCrFWWcKwViaL&#13;&#10;mAMAAb44BwEqfRGo5K+kTL+RVF2VRD2lhYVYq4g4R5ZNZa22OFoXnMubIOEKXjXmwPEKgPMezIiC&#13;&#10;i/GUyZ5RfiCllZdHAw6A2ZM0gOAACIEiCguBMZYzYAAgNAAADCbIAAHJRPauQIE5wADCnUQgNs7Y&#13;&#10;jRIOQOueRHyQjonsQgP0+QACBn5KspQsKAAAC5QMAA9aDO7ktJd8c/jwMEAADWiAAB5UTJoJCiwA&#13;&#10;IiBvoZRujlHaPUfpBSGkVI6SEWi+sY/UYpSK6cfFWNCt6VnXmAQoxC9CEoHpsQZe0fV4HfbEOOoB&#13;&#10;coSjkqIAAMIYgxNKaYQeFR9XNhWbUKWqTYXqx+IsiQPtWQACEq4ACQkhWpp8p2QsBlZaMRFAbWas&#13;&#10;Z25TPXlQ9qksV6JjyAAtlPKFYBkHEXXsAAdK/NkOkKIAAX7CEIAjYd8j5lYQeOw/kgoxUuNef9AA&#13;&#10;go3UvkuHwY6BBCR/QMjmxeToAAQwSAADqDbvE7IxTyAAEQHUx05OyOq2VdVtWyHUQiptAwuHZDHb&#13;&#10;0AAnrgEIBVcMrZXYoJtriQqgAsDqHWfUPQhjXRVXTiBck4YarsAAEvdshADrvLbW6MC8UTInEHA9&#13;&#10;ee4ozG6N2ute0gAAgUDgkFg0HhEJhULhkNh0PiERiUTikVi0XjEZjUbjkdj0fkEhkUjkklk0nlEp&#13;&#10;lUrlktl0vmExmUzmb3mwAUk5ABBngAEk/AD9fz+mlFggDAQCo1LkD/pz/pksoVEqMHpFKgjxeTyA&#13;&#10;DirwAe1hAAxslgsQHtAABIIBAAf1OAFPqsDq4ARSLRYAO52OwAM5oNAATCXS8NLGHACpxQAYbEYg&#13;&#10;AHg7HdBocRAOXAACzBOzgAXufADgcLhAAVCgUiNvqFyuYAuqP2AAC+zABa22t3G53VLYO9nc9uQE&#13;&#10;4QAY/FAA05G7mLd5gAF/PAD16UFVnVABT7HKeb2gTSbcCYLMgS+ZUCaDagTtdkDqECAkCpMCt8Df&#13;&#10;cDAMCB4QgQtEkCIIaoEIQbIEGAToECAGpcxzHh9Bq4rgAsIgAZ0KAAFkLqKX0NAAIsOrcyrLvuXM&#13;&#10;Rw5DzlROkJXxUAAvRaAB6RgiIfxmADqlYADTtRFEdtwbEfAAG0ggAeciIKN8jgASElMYYZhgAIco&#13;&#10;AAfcpoKQErAAP8sx43Zry6ABxzAAAjTHLcyzNM80TTNU1zZNs3TfOE4zlOc6TrOzWpse6cJ0nggp&#13;&#10;8oCpzuii60EmSnvbQqD0C1q6njRwAERSM9lIABzUsAAHUyABvnAcAAEzUAAFWVRVSSSJIsgyTKKo&#13;&#10;ua6uwKYAFdWQAGUZZlgAGrk0Wuj4leWBYAAKQoiiABAECQMsD8P1VoizT7nwfJ8gAFwWhatQEgSA&#13;&#10;BpW2iNdxO17YtmC7atvRNzXOitlWWQd2IKE93gAZ95WvbN0W6fp+sgHgeAAZF/IKM+AsETBMTecR&#13;&#10;zoEZBpIEXhkoEYpooEbZxIEfc9IE+6BAK+CBn8fiB4+zK2gADwNIEHNrSeG6BB4GCBBIDyBKQj1T&#13;&#10;1QOGboKn7+mhngAAXn6inxoVcBrABqaOgow6UABPabewAFHqIAXfA0gwGlB36yADmG6ABo6+ABjb&#13;&#10;EABUbKszuIwHu1ABFRXgACe4afewzboABN7ugoI70ABmb6AARcAgorcHURVlWgscgAZvF5ID2Y7k&#13;&#10;jWeGgAAn8qrqvklzIADbznIc9z/QdD0XR9J0vTdP1HU9VN080m38/Z1ZnTUJ1aNUPz1vKLEMXyKK&#13;&#10;YqCoABeF2XYABn4zMgGAYAGsapqgAcKvlKnWbjgAAIeuABfF+X4ABg6Hcpouoj/H4JeF4ABtm4bm&#13;&#10;/hCEPZV4pReNAIoiCIAAs/wABTf396HLqN6AAAAUwDAAE2AwAAqBVCqAAU8DQAHqPWDEGQMgABgC&#13;&#10;+F94rx3wEnd2s4iLmRJI4NOuQLTtU0vNecK2FQAA1QthEjpQq+F8ozB+AAYsNyChkh03ZvEJiCh7&#13;&#10;iAAAQ0QyCgriM4pxhaADp3HsPggQ1WugAGAeJ7LDkJjXIEOodrHSBnvMyVg+ZAmQkEAaA4/Z/QAA&#13;&#10;/BogFq4MgUECAkA8iRtoSwNFOQUKEeW2IrNasdZCVhAEFXE15sEg07B8kQAAQsizSgVAqACFQrQA&#13;&#10;NqB6RFaK0kwDjAA0cajfG/N9PEl2LA5ZSFBXwSUDMqV+r/cc4+HyZRrSxSAkI6Q9SChylwAARsuy&#13;&#10;EryGeAAyRk3WkEDdMUADNZXkEckACPIUHnmjIKUkpRsBHgAmKG6ZM2ZtTbm5N2b035wThnFONMrr&#13;&#10;ScqUT6n8/sG3QO0nIQh27kJ2ExLqIkRQigAB4DuHdJKSw2T/AAJ8UAoAABrhcN4b43wAAbA0yYWg&#13;&#10;tRagACq78ABnAnGJMXPMmBdQx0daY04XFIQAPjCOsyDpmBGS8DqHQOgAAk0vAALamRbi4GsIWXV4&#13;&#10;bxExhGAAAynyL0YgGqEAAflRUPlEAXT8TYmhNP3fzRojbux4VTSYk6mxBi6ixq0k9KL+AszvKNCh&#13;&#10;yjlmuAACBWdwrh3Ep2gAN57oMGXJEHmQUxQqQAODCtNsz4vUShFQeVBCLGxlWDrey50Q5h1kCGSN&#13;&#10;NhkVhhjOYkaQAA+G0AAYyABjZmWOxjVZZkDwGSBA4BYQIIgOCBA9BiQIEwH2OHcBUCtaw1xsVuIJ&#13;&#10;IsQoAA9W5NxWJoqAJhkDE/cGCoYAwJziAHuIURCESOkfXVCyGJRRIGaABWyt2vsRNGaSWpUZ0qkV&#13;&#10;LWusBS6Ohjo+J4goEr0ITQqB+9hDW6Bmh4JsgoDb6AAGTfeAUBHVS+mZHorzFCGTSABNSa0xrw4H&#13;&#10;wRgnBWC8GYNwdg/CBHpzJ8J67GqDcp3YKni3LC5KXdwylmgMCd6XzPnIIJdggAA4JIoRQqhjJiCQ&#13;&#10;6DIAAWmNQADZG0ehTMZihqsJkXUWFWwox6Bk8cUOR0LRHNUAB7b3AsBXCuAAdmUwABIysAAW+Waa&#13;&#10;GrLgQwuojMwAADrmMAAI8zKmVRBOCg9UYq/WAH4PofS1AKAUv2/AJc8VHJLiBGA9CGl1EroEAAIN&#13;&#10;CQkwiSWTl/ZnVlIRWcIFaYXpznOAALulSCvXP0tthYHdOTbHdp9aYLgXAAlIOUgqShIAASOG+V60&#13;&#10;In20GDdPJh5W+DWIEOg9cYounwjAoiMZA4yn7BKQIFwIYtigEuGGyY7EnABH6PBJgupgA8r8a3Ht&#13;&#10;I3yYlIKh2vyIxc2WMwmqRAfJFSMIgz8BdPafjp3YSF5LypU2gBVvPEIABz73AAJ3fRGdRajMIYUH&#13;&#10;XAdDkkGnwUAAOeEHROmQTMYdS7T3Ii+p9dvQAVT2gQTSoXQACi446e6tEoFTPskRPAUuxGubc7u/&#13;&#10;gfK+Wct5dy/mHMeZczJJhOdGFVAGVdmfHBuG2n4dJRgKuQAATZ5gvBgRPSSC4oYLivVmLaF0NIKI&#13;&#10;42If1lY3xyAADUqugQcMxiAL6Lo7AAzpnU54L7JrRXihVfa/L+SUyxlrJdVyEweGsl6nLrznaiIb&#13;&#10;w0AGYBGAAEF4MAGcc5ddI07vAJmNUAAAt4/Q3NCKaJcqE8AFbSI6O0heBNnR+N8dIJOmve4LLzcC&#13;&#10;l6ePbbiCQGCaAAWXr7wjn1yMuToABd2OshjeyQ+M/MYIHZkrBboxntAFEsgQ+ZNAFHxdMQQeAfUV&#13;&#10;CEBIAAJbWGu+CUtpt5rxkFWwtlxd04BgpR5iBLIf9y23Jhej6WZgR2FaIgAslqXY6YISHP+wABHf&#13;&#10;5kEbRvQEQAEfBsCEr6EEukhEgAA0wEPJCKLiLisjhQnEIRkKLINOAOiKp9p+J7p8CCIlAABhQPN6&#13;&#10;nRK8NICOQBgAOJPHPIQFQVQVwWQWwXQXwYQYk4ObO9MLOdHSsMsEufF7PECSndh9QgNQtRgXu+HD&#13;&#10;HDsTsUunPLqEuosYCBgywoPXPYMcD0AHwrM9CmMBCwjuFIhEIGH+JMgAAMQxgAAwgxAxDrvUM1K7&#13;&#10;soAAHpFKQeijueFFQbqsD4n5K+H6H7AsjbhTBShSn+iilwJqpBo6QZCDLovWGtjmiMEGvnrnQxgM&#13;&#10;Ezs+v3NGCBl2BBgANxpxhLROqCg1g1v9lxtEvOMFB8h9CBBrqFQOtZGGiBBmNbN7LEtdGRGMPSiD&#13;&#10;B+onAANgoBARD/I1mVCBAZPxG3o5CWt2B0gAFqlrB1xmiCxMRNJEkdlHB4rnrRhyRsCOrAm/nAkL&#13;&#10;rRjkI1njAZr8vxKGmTMBCMC5P7A5lYlZn9hTGpl4Jrn9H+CGQGJdJeP1QYJluAgdAALfiBA8SBAA&#13;&#10;BDyCiMt7mERxN7N8CCKLAAM3PSHPpYtbKvFtFuCKKhADFPlQvPPFRDyPyQSQyRSRySSSwZQaJ0wb&#13;&#10;MfHRwcsEQdl0Q4iTi6wEA0ryu4hbgAAhSdN8mnA1QEhzN8MRvpBjDjAjkyEoAhyHlfxAimSWiBB4&#13;&#10;kih5itxdr6gHlNKHqIgmgmAmAAA/EtBAkryYmZQ5iBFENriEC6hgDfAgq0Q+ISw/RASxCSxBjZDa&#13;&#10;RDQVnWplqQhcQ3Q/xFooiPkFpgFVEzDihjpJm1sQMBEmknR+pxtExwAAJLiCssycMrAkPJB0Itrq&#13;&#10;HnPbBjiiBRhXjSB6B8mTB/gColh+xUPfDMmMmPIuGNCBAPRJAAAbrRknrTDILDLVmNIvCQPPOOBR&#13;&#10;CCxllaLCC2GRkUIhhDAALjiMgcTngABKTpAAAUTqmfGgCaOLHrHsCCC5MCF1OFJbCESFGCGCzIwV&#13;&#10;guT0y+xACCLmL1LIAOT4iOwugAA8z7CCuVS9gAH6n7HRJcA5MBjYtzmgNAhKgAPPSTUE0FUF0GUG&#13;&#10;0HUHnVSUOcJ1w6yWSyMNO6SYUKiaMBMcj0AfF9joixJ/g2AAGsh3gAQHFPqmP/kvROhLEpEqPRuE&#13;&#10;AcymCZnduPhhDfApDsgRnAiGMZN8t9hchdNpAjEPFAndndu6NrgzQoxsByUUuOgMwyHci6i7i8i9&#13;&#10;i+rbLcLdS5CSS6RClynSspj1tSjnDoCORqLqFbAAKIKI0itpQAQsCPyMgAUXgAPtk1BCU+PCs4iC&#13;&#10;nARfLrt1AGJxwgRUGrJCGIiCKWKWi8C8wXh7B6D1gSgUEABzB2kEgAgHE/AXgdg4oHh7gQEvmERa&#13;&#10;AAIvOeIwqiCDAFkEgAAVxfJJxxknmrgaRiAKvpCK04sqsri5HdvRp0jdrnA41iSF1SiJ0aJIIVt4&#13;&#10;k3hgVnAADADAhs1piEv6PAU8qPOYL+THGhRdCBxNxoCQUTv3y/iCoaHynzjhTfFzzKlgvUVuiIxI&#13;&#10;nlpZP+sFMQL+OzrMEJUIV+V+1/V/2AWAk60JHYOcyVnRSnLwyXlz0vyZD4obhiwDoXBpyLiHpW0A&#13;&#10;pqvTgpUbCjKsvYAoHLIEoFhQLhN0CChZBZhZgAArnCIjAVjGDHAAQOC5KimPnW11F6PrClQoAygA&#13;&#10;BOWfgAUSC7C8C1C2CCrBjypmzw02FbgSgTATU6WOj4sCUxISrDlL2NAAJlt/wymliGB1WwIbIcMa&#13;&#10;haIpVnvMCMG4AJoHh2zNiHwOR313WNkzC5SkMmHtiCkWgvUUskMEx5hJ3ACCzIzDVTjhwV2IAAEG&#13;&#10;pKihioADIvFalbgMgPo1hlLGHgorBhNZBslPCwPerLNdzWj5LOPfiBANgLCBAa2Xz9mV3EoKTqH3&#13;&#10;LMV1vjh8k9CyRxroiCWeAAKmKmimMQU+BCAARoMQCEMBSziBzHJIwxQyE7FLBzMCpsXlCGGAgzuH&#13;&#10;p8MdtDyKmyhURRF4l51mCSFQBM1oDACEwjIEKKFEwwu4LswIDUQrI5RLCDXxAAL3rwsQHqU7xPR7&#13;&#10;zy19LM2BYAYA4BYB4CYCiQ2CJ1WOHP2EqwWFlzWGiTMMh5kYsm2tF5h1RnAGGgAWFqkOH6y6lxiC&#13;&#10;YIQfDMTJytSuPR2XRlYO3nQOwPwSysXEzEjKi6qZBbLhriqXgk2+QHlEBwQmT+PLoAziYVTtBfkN&#13;&#10;xTxUIQOUA24FHw2plwy7Uxm5Uz2s2kCC07WuNuAADehgsaMbQPBhVjCMnY27Al4zoMxxv8hHR8OT&#13;&#10;iIR9V21EkdwwziU1iCGohRgAT0guMFPXhZKxvLCCPu3vJfmqQWXABJ3oCCn2n3FtmIqfVXCDh9D6&#13;&#10;gARVCBXMiBBeorBlRYhzh1GQCBisABIvVVPhiBAFVCzqVR3ExgAhmrgcrDBKBHs5ErXgiCJUxJFt&#13;&#10;rGRSiWW2otxQRQrnCERtzlRuRfOMwhPU3lzaSYJTwMvBPCV4CETnrTX+18sEuPu4TJiCTwI/CUwt&#13;&#10;gATHVBiCP42xWI5Bk5Epj62s2yCCnd24pguQIFr7orCBgb57gATBWcJvX8GcTpBKCEwzw0X+xt4D&#13;&#10;aDCAACBQOCQWDQeEQmFQuGQ2HQ+IRGJROKRWLReMRmNRuOR2PR+QSGRSOSSWTSeUSmVSuWAB7y8A&#13;&#10;KSZAAgzUACScAB+v5/S2fRIBgIBT+iT5/0d/0WlTqeUuDAGoABkVMAUKhjgbjeMrpdrsANywAAxW&#13;&#10;MAAazACkU6C0GhuW3AA6nY7ABaLNZgB53kAAe+AAd38AIHBAAeYWmT2CWwALxer0AG42m0AEPKAB&#13;&#10;J5fDgDFNbOAA+58AY3HPHSQUX6cAHLVAAva3M2qF4pH7MABfbAAtbnYStzb0AFLgABk8OGgPjAAH&#13;&#10;ckAO/mRXjAMACrpAAi9UAEvsAAa9sAA3vQmeT06eMAJvzAArekAKX2AB8++Cib5aHGgAOffdwpV/&#13;&#10;v0eqCAZAAAGjAYABFAz8wQjBzwWAAWwcAB2wigpOQoAAxwvBMMpYLsOJimaCCbEIAFlEiOnUdyBG&#13;&#10;YayBF6ZKBGCZqBGwcCBHqeSBgCgYCIEAUcgAfx+IGxAAR2AAOgygQLgacwAGeYZGx+eRgLQexpvW&#13;&#10;UZLNwLgyJaakvAAMMwgAZkyISC0zgAS01AAKc2oKaE4AADc5gACs7Q0opdT0AA0z6ABvUAhIKUGA&#13;&#10;DZkeAAuUTPFFoU9IrAA/ZVoKDNKAAZ1LgADFNJaVVOgAK9QIS8xNgAMlTUYixDVUAA91ahI0VgAB&#13;&#10;L1mgpXVtNk3IIqwAF9XoAB/YFUQQ8IADfYwAEpZKIrGMQAExZ4AALaVhWpatrWvbFs21bduW7b1v&#13;&#10;3BcNxXHclFpee8PFImibJwEjX3KjDFXg/KkKTeaHJ3IaVACoSqoWI2AAABQFgWABYFeV6Mh4Hoeg&#13;&#10;AZsym+cEaAw298zxeSBnCcRxOW5rvAaAAQ5Eqqo4shi0rSqEc5UhOMIEci3nZmQAAQvoPhAEAAAS&#13;&#10;BAER+o60Z/VDZNo2wLtw3V7oMcOlv7R5laekq+AOAAYaqAAk6wAAka2ADThfmmeIzYhu7IAAS7OA&#13;&#10;BFbUAA77ahLKCGABY7mAGCYLDQzby8rzoIv4dgAYXAqrfukrVrYkAAXPFILUArgAVHIcLa59coAA&#13;&#10;Z8uAEvGogpB86AA+dAlJ9yCABtHCgRiGegReRcABlGkgRxHUgZ9oGoaqyKf17MSAqBACfvan8ehq&#13;&#10;gAFwTHszw4B0AAbhagQNgskUSFkAFYDQAEFnOhOqhgABQe/rrUckleN44NnzgAuy7oRlnzjYABD/&#13;&#10;juuCAAU37AAzkVs+Pq9r78ZDjhouB9AMADlB9EFEFAkzxoCiD7gcAAIUEQADEgoQVs4JXXNQAhBt&#13;&#10;b6vRfHXOyPiERBQaQlPoY45IDiCj1hYAAGUL3SjaG0QVRIXAACjhw/8jUIh8FwDqHVZCyiMJhDCZ&#13;&#10;YzDdodRJiVEuJkTYnRPihFGKUU4qRVIEuddK6wgk3JyyaKxmnCRfJAvWKEXiTI9RyOU3wnY2AAZY&#13;&#10;YoT8cVorTC3HVnzuyFK7HdHs8omhNHdO+NQarxAIyFR+U1azLiCu6KSWkijLCCSOIfIogkjGgR4W&#13;&#10;u0NQ7RWjhaiSZEySyRKEhCBKUAATJUAAYAEY6J0znlFLSqZLgnpaEJDLLcAAmZdRuKiU6LAMZgAA&#13;&#10;GzMMgr+wAQJEFGIkojJmQ+iAQQD80QADSmocg5UyiVlgG41Rq0LB6kFFxOEAAR5yIIHaPEgQzhro&#13;&#10;sdaMBGL+BukCHmjcgyRTju+IEP10hOiBAWAqQIGQKCBBCBsQIIANCBAsBGQJnbJwACLEWIyBb/D3&#13;&#10;j5ISm0KaslaJ2n/Ngj0DnaqqEMACkUBXKkIgiEIAARKWAAD/S8AFIAAIcC63tUjUoo0YAArYVxBU&#13;&#10;5gbUsphM70SnOKFyAAJVSZDr6bS2uH8z1sjoqkABhjDZtEFg2BBXivpgAxIa50QYAA/VjIKA+swA&#13;&#10;E4DQAAzhnNHkRolCfXEkMOBRqIUVW6vFea9V7r5X2v1f7AWBiTFgmS6iaxbXau+K0lLBMnklE2Mx&#13;&#10;JWWD3Hs8iVYABjWZJSywOkPwACJtBUuxsypNG1NubmT0OlLjON+cFpbpyMTGEBbNwbt1GD0twABE&#13;&#10;ITQADAt8QmiAiwAHjDoWpMgzAAA5uUAAflzba1bg+sAH9oyKDLusAAHV2bmXOZYMG71VGGXUI2wh&#13;&#10;hJwApVYg4NO9R9j8LWJ2QIbdsBhuqNC60ZKVgADiHQ75IpaCBr2veQJ2pAl7AGAUQIEoHiBA9q9K&#13;&#10;p5Z0QPDzoeIYNwABOieFAQlXYeMOAAtmICObvbxEZFpiUAD7gAWvIzDUACFBOP9anDqzIxgASlCB&#13;&#10;TGB5BKSh5x4ggtNuwAC1yEQUDWRWHDNRipoDCwh+5NAAFjKAABWZTVEeeWREVADehdDA0k6CCCFz&#13;&#10;AAAPWY68R7RQGDND6S7EZpYEQ9Z7ah4jzlnPOmdc7Z3zxnnPR+bCEzsPFxd1kYqWMzvGSJ+giTq7&#13;&#10;YkjQZ+jUiHHw4HjGGHjBrEIaz9fhQ1KJIheDKMBQ5MZ7h1aWTlqIm1pAAFHVQANFkRrGH4wJg1vP&#13;&#10;lpXS0betyClmAM49yOqgolFmZRKp5BQPbFmnNWswD9REGsq8irsMYZkEw/S6mGyyGaRs/aEgkJaE&#13;&#10;FTGQZqe65R3T0DIGwSYABXi4RQAMCYR43AKecPwfrd594iR6QKRFzEdECAYAmb49B0C/jcPcYRaB&#13;&#10;4wfAmAy/YmRLCITYFWG21iLjf4oACUAABbcZkuRXFmLtJrwLTr5uTdCCAd5NUG1igwKJ428r9YMB&#13;&#10;iC7YfiIdYShjUmrIRmgMAAI4ifIzHULb9X7kEBR0VMaZYkVutwPSEAS3AOCIYyycm7n7CmABIUCP&#13;&#10;Eutdb6513r3X+wdhWzn2wy7Iu75sXGHPehonaIJVoRNKawCLTDNLgjklrH9iXJqS07SInoDGiAAK&#13;&#10;Hg9WMSITq/WIgV58tawEkAA8PIEF5UABPQugAbPJY4dxLiyCON14KjvRYiyc9ILAMHwABf+puf1/&#13;&#10;NsJyCy3DKACP0f4dC3FswkJQS7zo8M0Aldwaw79Wm+DO3tyNWDlwI7dfiQsCGIACdCfBAh9JBAqB&#13;&#10;CdAVgmATAAD7BoNwWECA40b0JCHv4Zyvk0fpGQs/rps/Nu64Rh/xghBK5s+yBWgESAAuRc1rYsPY&#13;&#10;FKIK6w6OuQQMBEQQGLAQnGnKm8IKBdAc9Q9UAlAkIyg8OoOs0sIGp41S1WrciwMKB45QIa10gyGU&#13;&#10;fCa+/HBRBTBVBXBZBbBcxG7Ii00AsUiq7gzq7Ysg7QQQ7gGwmIGyGwGwAAHqsrA21+HXCOl4RyA6&#13;&#10;Pw7dBeWy74aM1Mio8AAAriCexSaY8QME8Uh0FPC8NYNc/qIKOkBUMWF4F4AA02JKqkv2BZDcQgQk&#13;&#10;II48QuDG9DC8FOk6IKhS2OdgmiA+64zMQaQeN6SZDkQrDoiTAY062gIKDGDCk8E4wvCEHyamnUIE&#13;&#10;DcD0FiQEG0q0AGAe08H+AGZAH6os94dw+YR+gPFMAs+0aoBSIECGoKxqoQAABWoWbqAS66baDuqa&#13;&#10;EUI6gusws08mW8LSCdGMLoxMmgmkyQRiAnGcWukGeIKyK1AYIIeso0EuLUZkHY5cumfyIKQAAZDN&#13;&#10;DRGmI65hA+AAusGWIKqSCVGQFpCSmU/KTATEIo5sDhHxCdH1H3H5H7H9H/IAQRBiz+sTCaihBszp&#13;&#10;BwiZIMKWMUG84qDoDmDmreeo/QbAZ6HOqmEbI29kl2EcNoC2N1IZICN3ChDyjFCo1QC/JWiirArE&#13;&#10;rIIQ6m3QYQZ0ATFyJAbnE08GCgILJtFy1QPkBM9C1aa8AAHlKOIKcg9A8862gCuwu0WIAJKlBI8u&#13;&#10;mCiYx4DyAAERK2ouTcEkEkEgAAEgEeuEEpK+JdFUWiBCIEAdBACCCYEKAAHKHgA6AAG6Y4J1LSdu&#13;&#10;AEdyIIwGv8WjJuwSIEB3BOCIK0AABxBOA8yWztKORuWYAAFbMmIyEjMsMeDcwqXEt8SmOqCKu2/s&#13;&#10;AA2CABIlImW8xQErNSIKAVNYAAGPNeeLAeJYLSNaC8iyIRK+Ek4sMiJKVnGyDVOAIKZ4Z6afBKQc&#13;&#10;ecio2bMSBwBwAAvUvwIGuyeWpw9S4EIJOk6e4KlfJJO5O7O9O/PBPDBZIG7M0DB00G7Uz1IUiXJG&#13;&#10;JajQewqm9aGuM61NCGeQK6K8xUF0cXMywq8gHgAAFwcWCIMrPbPEJTJNClQOJPIsiIhuhyIROADU&#13;&#10;ABNSEqJDNRNUIIO2BrGCxpKkv67CWIukgmgqIJEQ4863N8ABQkILD9OcvWY+ibOeO0O4oqISk4HT&#13;&#10;RyISAYAWamEYEW5oDODRQmHkHsamGfCCV5BKt7HWQEm2AAHiHev+IG3sR83yn2R8Am5WapKExrQ4&#13;&#10;V++Ia6gwORHEsBOVJWC+ykyoIo2TF6AAbyDMW2WIOw6cnCFwIKZFLXGY6ukMW81a25DgHaIKygCw&#13;&#10;ABDuJbRVRYIQ886q9WJGHVUhBMABDYIKNUDkABI2SgioFFU4ABTQIKZY8qpMgPTo1yLPKce5QXVV&#13;&#10;VXVZVbVdVeibPIsQ7OqZPQts7W7zPZPPIaX6/2AAEdWBMlMpCswslqDUT9IeG+TkyNCo9aBkcwFw&#13;&#10;FuFujvVgJbQS79WqJDMe6bRIGIISEhXAWKWOIxRtUAc0ILV8/xBcpeD+mOgUIIBPXiSa0dJ82s50&#13;&#10;AAFDXyILVKxLHgihK24cmNDEIpAKxaQqz+IgaCG8HGIEGKdgMW2/NdYeG+HInzLSR8AExEX1L+Xs&#13;&#10;AG12rWqAeZOQCFS+B0e6bMwU0emxTPJYymFYvQq0LywlIsIIZZKxXcmTO2UZAqsvZoIHXBLCWMDe&#13;&#10;XmmMEJaMIKWkd7OqL8MAJIuO1qzcy6ILXiBPOyAAziJY4ulEp8TpCpGdFaiWixOZOampYeIGb8AA&#13;&#10;u8GDKNKROPLkLeIIdAD4ABJdWzbtbvbxbzb1b2JDVlBnQMiXIQznPWiVcAJMZYpkBiasBO6MFeVu&#13;&#10;IIEuWgDgWPWTWWA0IKDiNWFHU6G01xAFAxb4I7WutTdCI64pWUbgABdOIKpxZclOlSIpCoBtdnVG&#13;&#10;ILVFM9BdbVBkLTQ/NdNhUAzy5hdmoLCoIJXYw8toh1DFXVbkIzTaNEcscwJIHk6YQEG2IEF/SaF8&#13;&#10;daGleuY7SmIESKcId0IHNCkAIEBPLWqowaoIIEBnDLDTS2ihOUpoQEQJMmFbXmdUDXf4ABOUIQ1M&#13;&#10;TUSzTaPyWI8a8oT2IIBHgWyORjgIXLUgdmcu+IHJgqIK80yEFrUcI1P/Bk1QIJNYwPWlWm9MKKtX&#13;&#10;KeeXRsIIVGVKVOiYsKpmQ6IQFhhpCqrkIIDPhy9kj8ILDc+/HVIvdLiFiHiJiLiNJJb9ILV2ilcE&#13;&#10;zlcIiTcMJKV3ZkAABMbRXvYAILciEwABcnaHcqA2yMIJUyMCtoGwhkAAA0UrijiOIPdHjaI2gpW9&#13;&#10;VLW2IIk5PxEFOQIeMu3PP6yIyNRnAkAlBdalbcHHkOIKuCuGPIzzdXAcBcAA6WILgyqQqUh0hkhn&#13;&#10;aoJC5mAA2wKcG8+QOFYeF9SWGNYfYWIEHweQ+iSIR5Ssn2SGSKAxS2BioEJpS+B808AABYXdFwfH&#13;&#10;RtipGGIGqNHoiKeyIThLXyFCrWZwLVjw81dAiM3OxQh1WAEdNJIkIKV3X6auayI4yujYE6ISbVF8&#13;&#10;2GKcLTJljwIIuUBzatd6cKixOxg+IHnZbSu/aSILDPDQsuLSV3aXhLjhoDoFoHoJoKsFiTVotJPS&#13;&#10;zzieh1jYJGZZDFEWp+cSnFchclco4rjDcu86VDAQGKAAGvCAABHCtFoMkmX65s1LWxpOInU4FFmL&#13;&#10;pMIHkeABjxawIXGMCczUfWIHJ3JmYTH888U6FVgua5hGz0enhtCuIJD3bKABRch0ixGvpeIzVTdd&#13;&#10;gXFuUYHuh6fwy1bSneGBSaGZSSHOdmIEn3L3L6dpfAALJuBGA4IEBzkgghMQBy++QLLql4iVRnfr&#13;&#10;eKIPKCABqpHKJZItJlegIJsBiBD2h1W3Q3EZOuu1aXBGIpHnQcIRWJddneN3qGU+VCMSOPAroAaT&#13;&#10;Ua6AITfwta92IPOVEWmGGyIKxRj5pbtltntptrtsW9oRPNVqiniaxHoaf/oeJMMUD0VcEOVWE+fA&#13;&#10;DBJYE8jkDSViHRR0Aig4FQFSFSUQjtfq9JuDoNjftuIm8RbqIOyAUi4+IHCOHXjyABRyHSILQrRX&#13;&#10;ODH8489gIKo5ReSsk4zreazBLiIJEW5bnwiY5hThXxX0IhVThoFhqemkXgHTUEYcnXbTSaGAtZpD&#13;&#10;q8nnfAWjlc3wSHSwIEAeq1FrFuB7TCCLFllqIEAk2UXnmOyu4yFsITa+lyl2p0JRTtW5mjgET4T8&#13;&#10;ig9JMiIQ//JOIfqcz/ECIJYKcC4LooQ1ipEWquIJU/HmXgh5aYb/hOIJHLyQLKLOIZV9kUIIrYrQ&#13;&#10;Tjgfu9zJzLzNzPzQI3tzBpVs2tt+fHu2JJPfuhvZQIbjG/WIWJmIDsbcGovXwQUyUrM5iqPnmjzT&#13;&#10;u7zSIXDFfrKUITHwDgUKNoIJxtgOIIpxT2BX0zH/CBCDEWiwIIfVdeCYzs81mJRMQxRQinRthyDP&#13;&#10;wJmWIRwPhrqg0O/SK/YYsxlHSWGTlPEKH7q4jdSpFMR/lgIHY/MYIEBxORMOIEB4waBNZS3CWzOV&#13;&#10;UtxkEyITBHk52oJBIs9b0G6I6NOKkAZAihymqrAGILbcxnpIQCIRipdxKd0sL7qSsuWtC3eQxAIJ&#13;&#10;AE1Q2LZSXDUPQUINvICp4GIj3DbRYGIHJyABpz0T4b4d4f4hu9zXPaV2R9zYXDt6vFzeclziJOMU&#13;&#10;G6UDNKRHhq1CITHRmtRpQ547pP0R4iIRg6813gIPxyT6DSeqVil12sIJVT3DwBH7DFHLysIHaFLF&#13;&#10;XCxHg7bdgrYqIJ5zTeb0jE5h1Ye8fB1jwT1mr6Hmm+mnSeGFrBSaGhSSHVwcR+32cG3wd3fMAahU&#13;&#10;AABTFuCDTCCHMQBlFeAAAnxUWtizebZ8INj9nJvKItkoyA7y9mABvmjEvIVwoy7zvdUUIPa0iEIP&#13;&#10;3s8QW0bIni2fioIJXVV8W9RtHRaeIJeHaspwIgplOx8+IHtLhh5d9X9Z9b9dbt4niXHiHgNKHqty&#13;&#10;yLo4XL4yup42cL5XQRPSkEeJG+HZCQAWQDk1EWAMWn9/tl5b9eIK1vevdTkP1uIHRjHbTVZf73i7&#13;&#10;Hy5tO/2p++IHVTKdsmsFiBOxDEle5beAo85h6ayBzA2WHLrMGWeJSUIEGFwoGytgIA+HoAIIAYIA&#13;&#10;ALBAFB38/IZB4SAA8GIINxZBCIOIIPhnBBKHoIA4XB5JJZNJ5RKZVJVRLQAaJgAHjM5ST5sAE3OQ&#13;&#10;AFZ5K5M/KAACFQwAw6NJRVSQAyqYAAXT59UalU6pVatJKBDiNWwAv69JRFYQAoLIAA1ZwAzLUACz&#13;&#10;bQA/7hJSRcwAsbsAANeave75VSxfwAqcFSKUy8MAAVib7i8ZJFVjwAV8lKceqgAVcxjURmwAec9J&#13;&#10;QtoQA0tIAAvp8bqdVq9Zrddr9hsdls9ptdtt9xud1u95vd9v+BweFw+JxeNx+Re3vywApOcACD0Q&#13;&#10;AJOoAH6/n9KZFC0CgkEAEulksAF6vl8AKSKgB2Ozyat2/d8b7cLj8tr1/b9gB8Nn+P0/8AN4+BHw&#13;&#10;I0zUC1BEAwVBbhq8X4ACdCIAHpCi+FtC4ACTDUGQ42sLlsAAlxEkoDxKABnRQ9ClQ64hMxcl6YpI&#13;&#10;DsZtG0oIRvFkcx0+x8n0ghrG+ghgmaghemUghmmqghznWg6HIUhQCIIfx/ycg8qgABoHIIFIRoII&#13;&#10;IaIIIYboIGQUoICYHuCoxhgAL83gAb85JSGk6gAUU8AAFM9qiWU/AAKFAre+qDk7QwADFRMdty8z&#13;&#10;zq2IzrH6fqSgDSoAAlTFByqd1OJKDlPqKo4QVHRaSl3U4ALmJD1uwkpYVeACbCfBh9VqAAe1wpam&#13;&#10;pJOswmJX4ARKA7GmvYoABnZAAOWe6SlDZwAC9aNS2nalq2ta9sWzbVt25btvW/cFwr5Zbmue6Igu&#13;&#10;m6r/JQ+AswSVKXHIcpyrMDIMutVtFv5cTevpLF+JJdb3Pg8rzlgV5XzicBwUjSa9haFiLkQRJEpK&#13;&#10;+mAYw2sBwK04LgBBAtYzkT7E/koADLlGGqrN4vgBFxM2DE2RxydeagBiKLnVnSSkvnsYDRmbGjHo&#13;&#10;YAE9oySiPpIAFxpmg6dkR0HaghlyU8hkoIYUiAAbOGAAeyBoKg8pAAASDPXJ71oggiJoqFqMTIAA&#13;&#10;eBiggTA+ggCAG2pt73aFpGRv6Ug9wSxrLc4AHrxAAFPxYAEpxwAGjyKS5wABk8sxDFaeqOLskK4A&#13;&#10;FX0C+AR0YAMqAAm9RbVax8HXWgAZvYJKJnZgAWfbQYVncsuzKUFN3y2Lc1b2AAIvigBRqSxEJYAF&#13;&#10;p5vNef6Ho+l6fqer63r+x7L3XI5xSOg6TqBJfD8pMAXzAAXX0gAME4DSNQ1AAOI4DhLIGgavl/+G&#13;&#10;399+0vqAgIA/4E/wBBYNB4RCYVC4ZDYdD4hDH6/n9EYtF4eAwEAgAqY8AC3IQA/ZJGIePpQAGAwW&#13;&#10;CAIHLoFJplM5pNZtN5xOZ1B41HEfPwAF6EAC1RZ3R6RSaVS6ZTQA+6gAEPUwAgqtI5LMy/WwAla8&#13;&#10;AAXYadY7JZZsTLQAFra4QU7cAFZcbNc7M/LsABteQAz75CD7f6rV7pg8JhcNh8K+n3BWw4IKwmdB&#13;&#10;V4x4KymtBXO6oM/IMBILG4K/oJBc5CAaDYKKRFBR8MoKQxxBRmKYKFQjSHduQAZ95cLlC9PqEZww&#13;&#10;AvuNHY/D1BywBWy/iOhO050wAZetNDD2QAnu50cGlPAADb44QCfMAGV6QALPZ3oa+vgAJQPgAyft&#13;&#10;CBn+QAxf4AAO/6lkzAQADRArTNOABoQUAARQa90HwhCMJQnCkKwtC8MQzDUNw5DsPQ/EEQxFDp7x&#13;&#10;KABSRQAAgxWAASRckaKIYAQAgCABlxuAA9R0ABex6AAOyAAARyGADgpg0aFJePo/D8vC9IoirCJ7&#13;&#10;EcPIHJEqJsicou9Gkan8koepSaC+kYRpGgAHs0gABU2SOjDzASAAMznLE6zshkpp+R6gqGootTvQ&#13;&#10;FAouZFCAAHNDqWS1FAANNG0FR6GkhSQADjSqEA5TAAGnTYAAhT1IKYcNRAAFtSgAedUIQWdVgAtA&#13;&#10;mVBWFYyodR3IKZZqskZDHmaxjHAAex6INGqCs8AEZtC0oAS2AqCg4CyChqFjXhsgoetcAAUBAgoD&#13;&#10;WYjCoMWPNwgBM0zp2GVzgBQldALdlZKYXN4AALt5gAdd7JpOYMgAUN+AAIt/3cAB0YGAAX4MAB1Y&#13;&#10;ShA64YABFYfC5XYkAC3CmhhS4woijKcceOgAF2QAAeGRoQSOTAAN2U4DleWZbl2X5hmOZZnmma5t&#13;&#10;m6lRKe8TxTFYgxbF8tTw0F+FCABCkMQz/AMAwALsziSH7NyHpeTWrAAIWsxhLa6SnnCxytmuhPcj&#13;&#10;aOVQedsBQFAAB1RC4lYpex6/uaczyoChAvjU/7pviynlv4AC9wQAFjwqcLzahVcUAAP8bvsNmdyI&#13;&#10;ABxyinqjLoAF5zWsa1x6FLWWtWrSg8jGj0wABD1PPdX1iFsUgprm/XbJGTWzLgAzLNoMjljWK0Xd&#13;&#10;IK0YFNRbAPtYGiCiIG9oBWgoLAkiNFEsAA+eqAB3+wmkhhGABZe8AAVfD1qD2/J1qQUaCj1KFoAG&#13;&#10;b9wAXZbtZDX+gAekhEgA7BMFgl/sHvlB/AEAAx4CEIBhAcAAxoFAATgXMKUDwACvgkQgHkFSVDAG&#13;&#10;AAAAcG3xwdg9B+EEIYRQjhJCWEyEmdM8FIipFiLgSNbIg1FpxdyeQcAJDchA+YdQag4lBNz8VjGg&#13;&#10;MQ16E5EWws0bkdFzEMgag0eQCYE4JwACqI/EmIsVyMmgT0nxvKfosRfHpGFwLg4JCvIwDeNAAGJC&#13;&#10;uAABqN0XzED4jkAA/IMwADWjwQgPcewACEj9B8QEgQACBkIQhgwLwADMkUACG6xY4SPZeOkdpBRm&#13;&#10;O3F8MogowFeAAGw7JX7aCCrDkYZ9YY/lkpbWKBkCpBQaAqNe8sAAP47AABXC+DQ/1gg7l0ukZQ0i&#13;&#10;cPbjUxNkALoPi0mMSAkTfx5E0AfM0ADGBSgACXNNl0ihmAAl0DsAB8B9EIE/N8AAYJxIPFhOUAAU&#13;&#10;Z0EMFHOsAAXJ3GFI8KkAAWJ6EIP+Ac9B6phyQn5P2f0/6AUBoFQOgkKUUQrZ80CF8ViFuYRnKIgo&#13;&#10;6WFDaooABzAOqMMIYUBSjkjIOUMMPESgMR2Z0gOilNAQmQAMMDqcUX4vwAA0P0Tuk1BF3N2T23hv&#13;&#10;VNoQxhWC4IL0EYJkLjQ8uNcbY308LmbwM4AGrCaIRRgHQABh1ViC7x1c0wlgAFtV0hBzgAHLFBUq&#13;&#10;sioHXgAG0OEgowzIuZkwjYaZBRxmaIKYsz5n3fJIWSaMBACiCgrBKQUDADBvFqFUHMgo9Rl11HKT&#13;&#10;gRNjwAB2slCN0FO5lEQmaA8AAp7OAACTZ9mUPgjWjR4j4g82QAEsJbBsAZhXy0JP4MUhE+11QMPO&#13;&#10;YQdtuVSKmHPb0hEgRAAAD/cOstxbjXHuRcm5Vy7mEWoMz2FrQUYxZI4blWr1Q+AAFNdsAA8bvJCS&#13;&#10;INobY22KQQp8AATd6QAAgvZDCIcQqBUkZlTUxFDkaAADJfl7r3wqBVCqAADgGwNrKJiRAmIHnHTu&#13;&#10;C41O5qdacRcp3g1vo9cKLyXpGV81QozRuA1hIpTbwAX+v+QcBmJQAOmGigxBzfbLz7VFWog791Gh&#13;&#10;pw9jVEQ7B4EFGcNcyVbxgzXAANewqp5lkJWKsdZSySDADnwsYfY7FlD1MjLgXhLh5ktH+PcahoR7&#13;&#10;UWIMGEMVQRJiTemmwBcJ7KxesuQezNm7O2fCS3Ozgp8ImdhxBiDNqDCPeFkAAKGf8GEFrEc0rh7g&#13;&#10;xaHABN8T9s2QnpkxPfGxR4ZBw0oyJklKU1pt0jpvTmndPaf1AQe59CLo0LumQpzEKQoBPCfAmBYa&#13;&#10;Q1BqAAOYctjba3ivIJU8Id9eAAgODBzKPk2V+JelK+FI9i0l1OhBKc1pkBbrRRVcy6BmPvJfsnUK&#13;&#10;FMH06i9tlml5xL7hp3gLAe3iasdHGx9kLI8ckHoPs9x7kTI1FhmZy1h+z+703NvtCZEyCjcHEY+t&#13;&#10;ovFdLpy2AAcQ6CDTdru72UNWKsLCS+S4fF5B/DuF8x8E2UBXCjDwgwDrTZIVdFsAAK/J6LX3njZ6&#13;&#10;0GLHAAx5gAAb3MyEHZDCds7pdS7tZCFVSqxB31rpULsNB4uOjcszjDW1ueAAQVB5vwh8MmUhufso&#13;&#10;sg+IqwnM6J1DrnXevdf7AwHUcLGfwuvcQpKegwyBjDGAAXIuxdgACG1rMYkwACL7xWi8YAAEIAz5&#13;&#10;n7QArBWitAAFKdN9Cm0ioBfJmPiDB33ACTEJZaRcC3FvoQ54QEWdEH/sshhLwLFDCB6PQPYTobbT&#13;&#10;6xv03q3WEv55BeDJB6waDb6J321+L9EHw4AAanvQAAR+B6z4R0R3ZFGeNggsl5M5AGpeQADgMjEF&#13;&#10;g5KFYX0neARzPr6KXclqAACADUgoLJbAJybCKl9MN7nzg+kxJog/3EIf69B9CP0glOmMLQAATv9e&#13;&#10;lO4J4ADmxCa87mAGIAAbkAwhDqYABkwSL0xp5lBlTcIS4iAKkChfZfrrb4cDMDUDcDkDokzsahLs&#13;&#10;ympKaLwckEwAAYUFIhARoRwR0BRSbXDvhAA0QggE4EwEzkyeoQj97xwpbxSf7xhmEHosxsoAC84F&#13;&#10;MJCWh8ReAXJuLz0Dwub1CLr1UKEKplz9wQYAD9ghDsz+YsL7JnCpipxq4g5f4IrtxeJzEK0NYsq6&#13;&#10;YbjdI/Z9JHit4Y6XzmQchKIfZ3hYYARbpriuwlxbavwAAEoDxasAjuSWAHB9jABvMNgua8a8hc41&#13;&#10;y84g5h4RSlZhopSGT18FIYQhAFcUI+o+8L5C4OkU5cZMwhBBo1b+ZIzfZ8oN8WQAECImkCgKjrKs&#13;&#10;cUsR8XkXsX0X6skEDUrs4hJKZipX4ezLryzy4g8FkFwSMGDvbSAg4FCKLwqCAqYQ8YkKLY7xbbDx&#13;&#10;sJ4w5zCbhUg9pyg2KdYUcbcYBDEKTOsdkeBEK2KWKASGTe4YkfByZypsQksc6RKRYg5cIPIABpJp&#13;&#10;UeMg4sYeCUAZYagfIAAYgaCfAX6xYAAaT5weLdsQIgpbrJDU5ZJYYCwCggoGA2gAB5QgoIB5CWh7&#13;&#10;hNYBEhAmQK0mIAAVcmghA9haTRy2xOInbkh0RV8b72wToADQ4MRDaAgyhNIHorBqQg6yoJUp7fkU&#13;&#10;4OkVJconUW6FQ/xAEl8rcrkrsrxWMYTsq6RrghBKYv4PsWjcRTauJfIAARwoASAoAbgboboABbhZ&#13;&#10;gZI9RtoHI7acAL5wcIYpMH6f0IJl8wJro0APZ6wTz27eROROimkcMr4jEdzbsycy46Js5gpg4b8z&#13;&#10;ohEbIAAPE0RmzdC3Z9i7weIhCo6dAKMzE1wnZJAb0OAYzFJzJ2qBM2ob4cggofrhjLxY0Px8ggw0&#13;&#10;YAsncQogoHiREk0vhycRgDoDEycJjpD0rv4Js6wnCGUMwAD84hB8KV0nMXZDMckfwvgZ4hCoECxo&#13;&#10;zfZ+gNctMCUb4mbP4KCKZxaIE18+8/E/M/Qp0sKhUdZ3Y0EAwbhyaNM7wACLYXBeITZq4ZRHAZx9&#13;&#10;89ghFBqxYCZ/0Ggwswafswpl0w4uah4AESLEK/zlJGoMoMwMwAEG0HAAT6Yhwl7NsAZEcIqiAh1D&#13;&#10;ondGYi1C8+BDMysKk/dH4pjBSZ5jMMpgE6UNRmE6QJFJYhDogaVJ68EllIFKYm4eQeogoaIbQgsi&#13;&#10;b5LgoaFAa7od84Yg0jiUpLcj4goCckQAAGRtZrD8CWNOAFyWwBcncNiHUh0fz+Yg7/QJxwhwwm7o&#13;&#10;wXCaSaiHwg6p46o65ESPwQgAEs4hCnVJ6XwC1SjbMzUScAsA4m7SgOBhxiE+1KlUNUVUc/M/sEUy&#13;&#10;Uso0E6ReYLpepe8IqHxTwCDSzHJ/KZ67gHqC1G0wUbsIFHdDlVC94jk1gACcoWApbegY5Qra7ApC&#13;&#10;pKYeJwE7j3rLYBgsQHaCyJp5BJFQ1XgjlaCZbuDuIbFcbTKv0vYAAG8fYg1bkdqLRu71JvdUleQm&#13;&#10;bQcAAg7+JTRTj3ZmMLELRJkmw9rZ0adedggm82QgoYk2oXbgsOogocE3Ykc30Pk4Ig0QE4knYEYD&#13;&#10;k5DYEk0RU5QD5fUDkBYAFTlJpNpG6xdAwi6GQI9lq0oXohEJA2knLEoBhEYatnCmKJwACOQfAhCa&#13;&#10;Ed7T0gTu7vKGQnc+U9wAADFpdgtptp1p8DVU0sYiC+xGocVq45CeVST55wABhBCmSOwLALILJOVp&#13;&#10;lbdYIstDKflDZltXYslD4To7staq4hNZqIwmIERIgNlvb0pCRKbFEobRExwh4Mg66LYBZNtC4m5K&#13;&#10;YaRTgLxelwAh8ogAASgr7SFX5B9HteNqFzgg1ELX8ZDLog81adJmNPoABVYWYhFIUdNzt1wnIeJY&#13;&#10;LE9LU7at9Lkir5x7J4Izoz53kjz6oAACYCckcHBFT7r74goF6wIAABkQbfa3oc8zaRBewdYhDXgO&#13;&#10;4AARF7QjAXV7s6ddgAATF8Q3Y3pOqHz161QhF05woWLTw4YRkTKlohaBqFIg6qQAEE03dq7gIhcm&#13;&#10;7RKcCJ0lV1+AeAmAq49qTU0sghdPCbY+ICCZwm7F6BhNqjkkVzAp1tSSFthllt0bjiIseDsIi+4d&#13;&#10;Re79QbQbIbIAAJr/YK8mTdxjLyry9E1FF8QTAhGC7VC++Bj14ZCAsq7rGEl6saASFTNAct5PYOLS&#13;&#10;uENtNdynNeGA1p6GV+8nIg7WLWQrwSpl0zSQ4AEzqTwgzuoAFvYNmKGMom5JAb82cOwXk24Y0Owb&#13;&#10;tiAf10SDVMghViz6UlxIVjRQyYljogoHOPoEWPa+7SLGd8N8Yg4D2RR/Z9L4A24haH1JYJAAFcIh&#13;&#10;CKKKVlBIpBBQOLGMVvjNiZ1wBxp4zBpor3AMjepS5TJxQVQAA6YTlV16q7YU1/EE6cQMEUc24hVf&#13;&#10;GMMy2M2X+YGYKD2BCGFtS9ITdYpwwWqY4mYeRVIFZ8QM5AwPiPmJYmuDKR+DZlea2DwhEGIbaioe&#13;&#10;jCtmrFQ1eS5Yy++bgsxKYSTMYAAN5lQLQkV1tD4g4fgkrVbVsZZdI+9bM/4hpKYWqrwJiagK6eoV&#13;&#10;CzohYbKioHajNfAZ5BYBQ89xRCNzWYVgs0Tj6x4RIhDoLZxpjkRWVwGAOVMIsfAYhQxRGi+lYnAe&#13;&#10;dK7E7512924aV2i3V3ZYl3o0JJEQBYYB+R9OYgoIT7oINOAF94oCB4i40nLpxy0QDQQ5isAhZzTK&#13;&#10;tloI5ZTz2TuKxWAcGrjXyBE1AhA8ASgAFCK5T+7kzlEZOOYguR1P99spIjB7FMUBLd4hbe9oa4YP&#13;&#10;6RiHGlmvuv2v5R+YhoUnIdmwp+CHEmgVcFCq0uJPblNvozqDgZpyWagPYAC4C4S4mdQmWbCOGbRg&#13;&#10;OzYphKeLwAF6+t2Bs30YqDgIm1gAARJiAF5kO0MHw0EmIK0mcmoYqBdc6KxKYVYuQK1EcgoAFodD&#13;&#10;pKdktkYXTuBf21u3o0C/OVEoOfh2oG4vW2Ynei2wFKmSq0YIwhGkBGxHCfZd1eo7Qg8ttud4V4e7&#13;&#10;W9gnQcN6JdM2uNggs2ggobcOAfZnb6kjbhpZWO5YzkQEDDpyePoIb7oHcRAEp/SIKfs7JgE7gg+u&#13;&#10;E7je6HzOAAF7oXQhAEvDcf6a4B3D5gNpF9ghCAIH44o48IqpQgDGgQAJkFADvhAAhUKBENACoiAA&#13;&#10;J8ThcVi0XjD/jQAREdAB/kAAfcjjEKKUnACXlQAC0tksvmExmUzmk1m03nE5nU7nk9n0/oFBoVDo&#13;&#10;lFo1HpFJpVLplNp1PqFRqVTqlVmb3rAAUlbABBrwAElhiyfUCgABiMJhp8tCwAWa0WgAGw1GoAfr&#13;&#10;+f1TAYCAVWv1SjUbv9+u95wcWAQBAIAdLqdQAIxFIoAaeVAA0zAAIGbAAUCoVADudrtADJ0wAYOp&#13;&#10;AAd1gAYGvAAhEQiAF4w2Hhd7vpH3gAXm/ADc4WxEIhu14i26AC9Xy+ABEIZDABc6gAUfX4+3mnK3&#13;&#10;hH1GqbLabQAD4eD3Z5N8ACVSyWABsNZrACf+gAMH39FKxWLxOLmxJQAzoKAoAAtQM3EEQTBUFwZB&#13;&#10;sHKW0bSBbCYAHPCyLEpDIAPi+UHqCNUQJSlaKq8IIAOa50PRVFcWRbF0XxgqR6nuhRpG4hRgmYhR&#13;&#10;fGUhRoGwhR1nYhZ/oWAiFPU2sioUfaFv8BwHIUFgSoUIAZoUIQboUGQUIUCMoxjBJSzG6bqoqAk0&#13;&#10;AAYU1gAHM3RO5rICMIy7H6fqLEnPL3jYNkwp4U1AAALdBoshoEAAZlEgAFdGT9GBq0gAAlUmABxU&#13;&#10;s5IBgGABM04AAx0+pZYVEAA01KAB0VQl4X1WABPVcAAZVjR1Z1pWtbVvXFc11XdeV7X1dqxGitlI&#13;&#10;rqvrCEklSKfllgAXNnAAfJ8HwABXWqABh2wABHEeR6LMCmYFASBNFhYFjYhAED8qq5VfwQwMl3am&#13;&#10;LCwW5Q9j4PgAEMQpCgBfd+DpgAAANgaX3hYb7C+L4ADLhgAExh91QQ5QvYo6zsF+2AgB+H+IgA5T&#13;&#10;2Pc+D5CTkgAFtk9kgBb6Sv22rkBnWR05kABsGybIAAfnOXO1jz1FYVpWgAKoqCoABD6OAA8aVjqh&#13;&#10;ZaeOngAZWpJm5WgaCH2sAALOt3jruva/sCoihsYAFjsyLImJ4AVEWFfTtO4d7i0rToqOu7AARW87&#13;&#10;Dve+b7v2/pkcZ0IUZBpoUXpkIUYhooUbpxIUfB7SchYCyQhZ/H5y8kAMhQPAwhQchchQiBwhQeBi&#13;&#10;hQSA7JC+8AmGnniAAYdmABwdsiwydyABN95SVKFv4CLWPRFFZyB+wnX5IAQmFrGZmipB+iAF73x1&#13;&#10;ylHJ7AAO6ABre6l6OkQAA7/GqZqfMAC0rVRMdJLAcCEr+AACt+frfr+37/x/P9f3/n+r+sErRXES&#13;&#10;lgLEvNlp/SLDHgUAAZ40BoAADUqYoS8zDrsf8UJd7roKGDZaPwkgMzMgKhEAAZEJSLG2JfAcxQAA&#13;&#10;usVF+nEa42EgAMhozs3ByhTkRC01wH5nBRiiFEas1pFRnDPGeAAKBFBxxLAAEiJwAHgC3ZSysjDL&#13;&#10;SRpNBchQfMWzKPnhoAyGxFTlFvLiE4JoTXpr3AA9EQbTCgn+AAPokjyR1tUPU7wTYAASx7QKgeC8&#13;&#10;f5ASBKYhkSgAA2yHIsBmRRlDLATkcroc0kQALlXMQgd5FhVyZAA0RosgpPSflBKEi491pgAGqN5H&#13;&#10;AzXDo9AAM4a5CjGuaIUkcACSR/LwcyRYBqYAWrIAAD8GiWAbJbBSQoCSYHXB9mUAAQkzSLPGOeEQ&#13;&#10;IgABZTVJESQiokZtAADdN16zCWFRAiCRUGM5YSQmYG5yURGEIgACdO8ABAhjEvDnPUAAjJ8G4nbI&#13;&#10;cNoABTz/JeplTT1I0r4TRLSddCaFULoZQ2h1D2vwAYPAN4cGyYQWIudowROYqF/oxRAjNHW+0WL8&#13;&#10;Xwvo86UAABQCcE7vglAAE5TGN1Fz1LbW6H8PwfgAHhPGBqRdJCrMtH1FwKQUwpxQZQBepSbU3ykW&#13;&#10;mMAX4vwAAmqoAAbtVwANYB9FB4Mt0i0iIrB1ZkWXmrSWmNOL0NYURiPVGSd0ZyPkhEBXOmZR6TEz&#13;&#10;jgJCvRLCXIGC1SCwFgW/GVcMXQusWx8kWWcLlOSdFci7sg9o3q34RAKgZEaqdVbBWbs5Z1GI5o6g&#13;&#10;AGWNVw4ySFDCGcQobI33IOSIVHBystXLy5NqQudTnnQPNOeloAAO3UVTPOx5TSvjxHjMxMGlA8yb&#13;&#10;gjuY8RHQELoPWZOLYAAS7rKYU0tgYdTAc0LHtd8AAV7xAALgXEks4KYUyoOguFAhr3AAEFfGa6TS&#13;&#10;ShVvset+JnzQWev5f2/1/8AYBfxRKASxoCnIJkcoYpAxMsQG9g9lVGyaLfES3oHoPAeV1KVR+zkG&#13;&#10;XAVAKrB0kisQZAAugBAAAxMVMqcvgiKsK4EBixkAAXGNWaM2AAA3HUYUEnKHaO4dwAA9h6D0AAVm&#13;&#10;RwATtSglELShFPhjt6DoHQAAokoFRQDEBF2WkVLmXV2w4AADaG2NsAAEczY8IUcoVAqRUtaCwFgA&#13;&#10;Ajc5AADlnXDS6z1LcW7UoC8fa/4C0BoFBA+tCGXMzYQiwdtFAAETo1XTRxDgAyJkUioKtLStGdak&#13;&#10;A+m9Bad09p8oI+b6DXlQah9gvbTKIGsQoc5jyFG3lpLaXBF5dkKBUCMhQQZggACFMNWCXQAATxQr&#13;&#10;aM8aLyk3byIoADdg6v4uSACcrqKrjdItnUOWcc5yhbep5UAodvEvIKEwAGbM22VRg1aCCITHauIw&#13;&#10;7MGAANvChAAC7ekzJnJrGEw5iBszaag39v/gHAeBYCwIsSimB2eEVruNHhhmmNgAdgAC5muADAFc&#13;&#10;qvAmxKhLy/M5WsqOHLN4eb/lkvxyg7PkEW3rPUhpvcgIvJkVaZQuXhvHOLO9HkkkYHMhfIGQQJc/&#13;&#10;ABT4DIABdWRCOnPSQew9r9mdyQkpygoBRCiAAWpcAAQxSACS5tJDlCO68ACeoc5/ERCxePp2eC+8&#13;&#10;rz5n7gfbe3E6T4n1+AlSLA27sAAYveQAXrVqScKQABX+BIs1sLIAFACm7f4nxXbR0GkaiNQhQvHE&#13;&#10;pqtTTscLkB6OTIVbF1ptbaG3tjbgAAN1zHPdKAAHtvwTAfzTcNBVkBdwsC6F15w6Sb4YwzuToIGg&#13;&#10;NP4Dj78AFehIPCLFEaI8X5PMADptgRpL8pZTFn9EAHPwJK24Y4zGQYtMeVIxIrocA/DkWko2Vs+/&#13;&#10;PF/n/R+n9X60Y8FWKiaiuLiLnKDjnYS57VqLWmlNMAaaVauXLAuRG/OziqK7hzpJAgCvhtjxAAAd&#13;&#10;G5GNGODPDQB5GoBjoTBcsbPvDlheheqVAUpiuPEEGWnzPIPjJoppgNveCZp+AAJCJqPpAmiDKSMt&#13;&#10;kiCNjlCQA/r4L5GfmggpiUIDMYIVgrL7hWlrBnIHAAAXkKQCC9M8luAAO1q/P2QpuAm2MqOpCLNz&#13;&#10;IHIHo9kqE/LvnJN6HRNpiLOVg4QzwqQ0w1LPB8h9CFBrNShgpVETpWBmNVkKrQgALaHWgBJaJbiF&#13;&#10;raCFsdgAAUtcCutdghtfAZAVCFAJnjinqoqpKjKjpLCfrDG1lRvePenXMVBiJfuHoUGWrpomonoL&#13;&#10;tknxHyCStLRGMahcIhHVleh2RZENj4gABVRbifvxwrOJw1xexfRfxgRgv3ODlkOSDlRJvasUsVl4&#13;&#10;KwCaxmiqQALAQBKRv5F6D1Gambg6mAxRwQiXjojpMKtlGYMSwmCrDlBVskQhgqizlQBNFOqBCLRO&#13;&#10;rqrrgNx6jSmpgGAFgFopiNqRK7jlQLHEsLsMgZyCm1mzgMgMHPiKhayGmhL7wPpihjIFuLOLsJIb&#13;&#10;wnM9qlwpRgyOrNpIhzHlkKOeiLFXBPH0C0lHQtvRgbktNCQ3GWjUhgvUAegeyPSbycKFB0EhrRLS&#13;&#10;DfNUrUCFBtMwAAB7PMrXnKHLNXvPykjVi2vRrdAhreAesSqpvWAAACqECeo8AAAzSvChx9R9oFBj&#13;&#10;yRLdHALEC5O7hpS1iLH0lWlXn9yTSuyvttiKjWHVoolFlGmwNto2N7BCE6k7idRdFRxeSczDzETE&#13;&#10;zFKFxhsDRixqq2C+g3A3g3jUDYPrx+OMFHRoqQRpm+RyjBjlF4BqnzriuIB5B5AAAHMdgTKWAARV&#13;&#10;mei+zQC/oEB6zbAARvmompgemsxxgAIlhxi3PpFvhXlRgllKF5jlDfheE9k+v9wWkNKvIbH5grPA&#13;&#10;FrDijjFJqXxZEhlqhXL5sjMkRkTZwmu0wnwoo/TFz1JAFvntvYCLQpExhSkYI6JNmiE1E2CKyFHP&#13;&#10;y1hpAAL9T10A0BH8o5CFBrrWPKPIvJhlw7tWxACFw+Q/NZiFElgFAGiFAUjjKskrzcNfAaAViFAL&#13;&#10;vqiZttq5hAS/idsTvDFAmSAkn+L4hBK4wciKwNNEJHAJnrJqhZAAM3s4IACKvqThBZwGspHrQXTK&#13;&#10;TKxuidAUUmDvyZi2UB0o0pUp0qE/TGv4OECXq7hsBrpXk5k6L3BDPZPaIJzIOPucrPTPG9zyChTO&#13;&#10;CqU2O0MwsxpDE+OiLIsIiLFVgXr4HpIzI0OuD1S8j7gwAAUWgACyizF5q7t1s6PgBXPBB8CsiKjz&#13;&#10;DztJgAAz1MIbTNEGDlO1SNz00q1Qm/NGhEmkmliKl0F0z+scxBkGzuT7GiyZCXxLmpJWVRVb1cG9&#13;&#10;h0sglESfNULTn2BrvLyirlSkJZkkD/HMJZO9iFAMyngaxGUOiFAfUOUMiFADp1CKq5g+gABAhAzA&#13;&#10;CZJoJ/hT1CmSoL1Vu7Jhy0CKiIBUOaArm/LtCJCKRKiKlxFxxbhVCCCDH7mHhMN0g1MI1NicsSOi&#13;&#10;BdBdNgpH1c2F2GWG2HCd0roCTHuE0IIVhrUugAA+o1QrAhDozXwPgAADiHU8CSlvgwSUgVtLzpCp&#13;&#10;U3KH01Gw04CeIEFOBMpWrMQaCmiNgSI+Ow2BEWDlF5lILST6gIGdAUtLlwlxwmFlnMqzO9k0lDKA&#13;&#10;00U5MyTgWQtOUmEugKJH2YuSyMwoVPs/2H2xlbjTLTG4gdzApaj1O8higAAcW4EFz6r7R11ZCZWo&#13;&#10;1SJuJvWyW+W+lHB9pchsyiBhQ5heNUrRiFByN2L6LZJa0JUH0KCGIwAAATyryqCFAireAbPShMhK&#13;&#10;VuBDhDTANRJjAIsUBSBSvEVDJBIUGNmOR5CKupOpzvFfBNXagAVUgAR6gNrJDvBy3fLsL0hOD7D8&#13;&#10;ILp8BGAANFA7WfCbW4HSt0RNW/Xo3pXp0B2Iv42KM0j1BLmIA8mlr1y0UlCauYKXObij2WqHWXy+&#13;&#10;UzCkDlJ3gnUhC/E3LusFp5lvxnkFoVI4CLl4XwiYGWmW37SLoUjFgBoViZWuoK2vz0WxXqYGkGzb&#13;&#10;B6nZHaDhEbiKjqOZj6BP2nytCnoAMxsyQWN8Cdq7uvBHJDJEK74HYVYVkEB1pLgABmpXgABfpWBg&#13;&#10;VgtSqUiLtY1kjbw91ms+gAAa0QAABohjBJMkhwmghRBNA8MqAn0XKFEAYj0kCLUVTMVKFbGlYm28&#13;&#10;tzMzAIgAXfByiXhF4yAAPlJRM5PmtmXliYu/AAN0YWY445Y5vE3rUsmWCFh6Tbh4Y+AAX/oVx4CK&#13;&#10;2mJaoV37CF0ggEiHWBinXzqG30mv4ECcmWmbGbjRDSWcCll4MdULlGYh46CMVOzz2w5P5SCqGGAy&#13;&#10;3giX1MAzzoJCu+Ca5B1Xhv5ZqdscNEUupX4P4wXf0fiiwSS9ZPZS5hZhikFmMwnHsUojjltUhkPI&#13;&#10;FKhziF3GUItXiKr6ABADiFADHWgVJfAcPSghvTvSCFANynoL5ZrWN3AATUTUiKuNAAA0Z4FHYtNG&#13;&#10;NHCbGW3kiOCPKHY0tlm737iK3ahNGFmG5iaC6DaDpP47WJq8Qg39Q9E7AASQIbAQAPvWB8IuAENO&#13;&#10;CKzpZ/im5GqGZHmvZIieaPin6R2+ZQyNM+yOaEaWigPfg4vgq9iZZVwdUYySIZEgHutVtEZdMviD&#13;&#10;iE3+intrF8r3tN5saXak6lCfh3HYoGEgDlpWEciFBqYKzUEiSm4CiFC73IXGgLL9kuHRreJgCFAV&#13;&#10;t+5En6tiryOrCKgha3AAT34UkGlvg86656VSidTczlrO3jFmln4wur2MCKn3J4iBwurAtt5A6l7F&#13;&#10;7GSb6FXyq7yXgABLH4qY3hZdAUWQSVncgySsOLNGCPAHro6hZGWpsO6Omu6T57IV6JNnwNMl6IpJ&#13;&#10;B6bZ4/YDCelv17gAAObd6D6U2waV1QbG7hJspt41oribz9gAY+B4AAWnCnYvIbOIibYzxT5Mbh7r&#13;&#10;7sCZw/qrZkBinGDfPJhkT/AABvyQjaw3SlQ+5qZo6sGBLLLgCFLfaxCFAbrdAO4gF4jrhRgAGKAv&#13;&#10;CLbchm8AxCWQEHVLNICf7oO5mtGuL+1ZHt11iF1DUdYNqFtjplVuZT2Abs8N8OOBbHuSGWttgzGG&#13;&#10;1EAAa1QwAAMHpUMxMyMhsixTm0xbRcACbP7UXzbTOQ8bF27VCajlW6PAPBBQogFBED43cJijKtDl&#13;&#10;k44A5F4HbfYF8O6l8FJug3M0Cp2o0oHhqWKWnmKVUm8tgAT60emaIZCX7qG9brco81c1iYh4yjhn&#13;&#10;6oEeCFBfhliFBp4Kh47mXIvN1kNX4e0ICFALUcNoJiteNfAgNdgWJfAFFDlHGZPbQxAAVGCK0wgA&#13;&#10;a6g8jcbjxRvCAAZeigY3Y4MAHxg7m8G9CS4pYTp+pQtjlBgt51arx4JtBIxaEO82dbdbqIcP31zY&#13;&#10;8gBXgAY3chIggvPZgABJkNOUtlcWAAaM5sXt1/oIg0lm2DjIDJXyijaSqFaQ7U9dijK7hEGkW2s6&#13;&#10;J7IBl9F+ISnE80icF4AWFGhCr3iK8dW/cn5R9caC1Bt4NvijUAbdgOcvEuzYcuxeYsbYCdZda1ZK&#13;&#10;YzGA7q7bd6+G+HGCklhubu7vvJCFBjnDAABw4xC7b0Y/EkLYjtXGElgDb3gSxYAeN3gAAiru23rd&#13;&#10;AN78EVPZvaGDiKyCkryx7PLYimnsByY3mgIAliH1ijvccZV9QNMAtnjNggPtiLboV5ZOo/9WFCZ1&#13;&#10;qAlMgAdZdaeH+tetn9ddXsded76dzdVbCFBGuvhIq99ldmCRFmATI+L0UTdrCi9sKE9tF48eCcKP&#13;&#10;3+Dke6CeB+aId044957gYGeuY4ySeZGTGUUl0m9UeoO17FCoeEdwy3fA/DfL/MCFB41ihoDx4Z86&#13;&#10;w6EasyOIc9MWc+ZCc/auj/AKkCFYdCtekq9E9F9GirPo0h33CLL19zgAebChtt9wt434T6ilSayb&#13;&#10;MjhWK+ZytPJ5QT9O1JCF63AhKuIpJ0n8fbOZdX52Caq7+sO4/M/v/wFgCsqJzHK6jlY3bJNjiK+z&#13;&#10;YTe0Ph9laj+PNbNL/cHwe5Cie+pRe7cd9uCAACBQOCQWDQeEQmDNuGAAUCcTgB/P9/gCKRWFQIBR&#13;&#10;sAAGBs6QABZrRaAA9ScAAOVRaKRmXS+YTGZTOaTWbTecTmEAOOI+fAAL0EAFqiTqjUekUmlUumU2&#13;&#10;nU+oVGpVOovKrAAs1kALauS8UV8ALGxAATWWqWe0Wm1Wu2W23W+4XG5XO6XW7Xe4y0AN5xwJitKB&#13;&#10;LxkQJj4AAN9yQJ+vqBx4AAICwJ/QR9wOMAUEwISh2BDsXwIhjeBDjPgAPhmp1Z5AAX60AODYQUrb&#13;&#10;MAInbAAQbmZufeABYb8AKPhABk8WJP7JzIWcsAF3nAAU9EAGjqABzdeCj3tABWd0ABbwXjxW1AeU&#13;&#10;AIH0QlFesAHX3eO0tP5AAb/UAPf8UYA/sAKb/AALEAvhAcCQLA0DwRBMFQXBkGwcqj8HuABSQoAA&#13;&#10;gwuAASQ0AB+uQhKeAEAA5RG7jvGrE4AAbFQAEaRxHAASJIEgABtm4bgAAOAwDAAbSGhcFoWgAR8Z&#13;&#10;AANLqw65K1RBB8FICIA/4E/wBBYNB4RCYVC4ZDYdD4hDH6/n9EYtF4eAwEAgAUo8ACHIQAa5IAIn&#13;&#10;FYXGo4+ZYAElLwAgZkABKJhMAGdOQBA53AoxP6BQaFQ6JRaNR4jKgAj6YAAvTwAWqlSKpVatV6xW&#13;&#10;a1W65Xa9X7BXHlYwAWbMAFtaYQKbYAFhbwBNpvYbpdbtd7xeb1e75fb9f8BgcFg8JWXk9IK0W1BV&#13;&#10;8ysZjgA025BXe74NBIKBYKAgDBYpBn5Bs6AAmE4KMBPBSCNYKPxpBReJYKDQXRzbtwAlN1DLkAFj&#13;&#10;vwAKOEAIpFWRxwAo+VvuA5+dGAZ0QAReoAC/1+n1QV24Qyu8ACh4QAIvIAFd5wAFvVhfZeHt75BI&#13;&#10;uOyIQDvsAGB+QAMf57a4cUAAAJUBgAasDKM0rTFrBYABvBz/QhCMJQnCkKwtC8MQzDUNoge8PAAU&#13;&#10;kQgAIMSAAEkTpMz6Uo2ABmp0HQchyAApioKgAEYRZFgAVBUlSABIkgSAAG0bZtgAbkigAMslyGbT&#13;&#10;FmcZ5ngADsqOJFS6qVDkJIGzEtKGk7BqULExgBHsfE7NAADFNadtEgycmcAA6TmABfzsAAMTzG5G&#13;&#10;EYqIti3KyUS9QctKUphHqcqCpC1QlG0dR9IUioJ40osqznDTAAFfTa4ptSVP1BUNRVHUlS1NU6+G&#13;&#10;+caCmKaSCl4+gAGKaKCm8czPHxNwAAEzSEH8fbLoKAYEIKEQOIKHQXIKIgb2RZTxg6iJiWmAAf2t&#13;&#10;QKGLYFMlSY35Y1kYpigAflyIw3sxixSwsuC4agnBd4AAfeQAAjetUUGZl8xHEp6X6hAd4AABd4GA&#13;&#10;AE4Ne4AEHhQAD9hsENLPc+jBieEYri2L4xjONY3U0PHvEERRIIMTRRMCMxZNBOgANGWYLg4DZgAC&#13;&#10;xnkAFtAAa2cAAAmdgAUWfAAKugxTQS8SzjitS5i+TMCzjOm/eApo+aOpgATxPk+AAraERymkNrwA&#13;&#10;Hu+FFgAQhCkKAAQhAEGh6Ptqi0MpqnguqKp7du277xDb3nsACWHzel7bzwXB8JwvDcPxCxHqxLFz&#13;&#10;qZiCl+yBpcadx3WCgoCM2jkrNBXQHgi04SNUGyCiFZq4g7XJCD+NoAEqSxOTarWDAS+Ihus7Akd0&#13;&#10;ADogZxOEER4IADz4iGEF44AD75VTE35oADd6AAHx6asi76wARzHW5d/7nu+97/wfCoWPZAUl95HE&#13;&#10;/RaWpMWGQZJkgATn5ZvA+9gAA/8AAGQZhmAAzP/P2DAGDbC/NGfEQ1pLFn1phRYOFAIUAnhPQKgc&#13;&#10;FkFQAJRSk+kADXhDNAaEQeBcB22twUQ9tscIoUQphVCuFkLYXQvhhDEiw3xykFGOq4AAvX4AAGMr&#13;&#10;QAA3RyEFH2x8gpowAK9c2cRYBBTMLDIKBcCDixzDbFaQUeovyCj0XE30bpBmiEQBHGFrIVgrN0UZ&#13;&#10;BUFkMlQt+AAEeNwABgxxIQdsBQABfR3Qag9SImI+AANu61choSDgNkIvFeY5JEKJbmEyRj5W+ktI&#13;&#10;WcIFBLiYHUCLGqTEmZNSbk4T98iIXzMiZI+pK5CQAynABKczpxQAQGbZIF+7MSFwhL7K6FsCWKy0&#13;&#10;K9LYiw5x0DoPBBEAB3jHSiFaegCIEAIEQl1J1R0JJFRmmdNOak1ZrTXmxNmbULR6N8MjF2ODj47G&#13;&#10;QGcNggo7R2OXZ05ozxBgBgDV0AEfZiB/j4GoTseYwCdjyF8Tse6UgAj8nSGUMgXAANcEmAABYDJl&#13;&#10;zbUeNOiAAAe0TAApQeJCAa0ZjtHh3qXhL0fj8bgftIyEALpMAAU1KWaltDlS0AAcaYAACFTNgTBA&#13;&#10;303AANenRDGYAGAAHeoDw3iu0odUWo1R6kIZk+yFEsGoFlKH8T6iwAD7AOIYRsjg9atAAGScgGoN&#13;&#10;nSAOkLM0vUvIVy4YRWQq8qofjdi65Vy1bCHgGAKZobw3xvgADUGkNJJqSJ8T7GhthPJCANAACexF&#13;&#10;SUNTQhM3WxVj7IWRslZOyllbLEJHHMCrg0yCi9MgMRKSRxxEFHxN6VJmwDxFiMQeIxmB/j5hqAQf&#13;&#10;Q0HkhwBweAIppgSgeIKAdXtl0JpBSFTAOJDA9XHAA2Zs6GTdCUAAHC6Ffh+kIo6KG6xHSPlBHTds&#13;&#10;AAdrvM9Z+Q+URLxJAAsFcC9F6b1WPqXKGprJTPlKZwNan9QQEX3AAKq/RxCfEHKUuFcQPMBXmgsI&#13;&#10;nAyAkCVqLpWaFVaF74KKqUqCMEhZYVL2DrDAABiLhJ6QQnl6y92MUVY7EGJcTYnxRinFWK0Lj3b+&#13;&#10;zecAwJxC6GPdMX4xzLD9AEBSVLmYmEGumsIhI/cXncLi2uiQMXSukAADaNIAANAVxYXQfeVQASMC&#13;&#10;YAAXWWyEX3WILnMAAAfZjQlc2590aR5BINYU5Jy8JlZZTUIPIAB151IYBTPAAMDCJTUmzKef9AaB&#13;&#10;aPe188oyEDS0QAAJOiwADm0ddgKSO0eytnfh1XcqBvaZAAId4Qo2f5pvzfsj2kcIFcwZCnByqNSl&#13;&#10;Iqw64SolUWr6rkUDWePzLpdiYT4E1iagB30toIr+Im5wn2BsXY2x9kbJ2VZe6YlBMiwueHcUxxAH&#13;&#10;BCJ2AcHTOgHgtXGPnHxB8fGcM8oKQSuyCgWNMAAGC20RmvWru4FroneR12WRcbO9wAMAB2AAdu/S&#13;&#10;EAu4AAAYfA6qH3MFcIAAc+FLYIPVXNoowABO4kWFAw1aQutTtFgh4XuOAAEVx+aO9eRcj5IXjQko&#13;&#10;oND7XKgMJR+E7iXj69YLsR666/IVK7Da4gpBRCiACOiLRmjNAABLol/NcFh1PCjVKp9VlW6SXjpv&#13;&#10;JSLbCml1Lq3V+sdZ611tUYlRKCNeeG0OgAAjBJCaAAP4hhUE4G1HWzxBRmcWAAOKzTfSDbhx80SJ&#13;&#10;bsonAABGscAAOVnhCyYDnbnfloq7iTyKPgmAAV8r6QulocgACN8sX/hHk+bEF4dSnaYS/QF7fIIf&#13;&#10;0nHuQRskicMSfqwABE9d1z2Hsetcnve6JqatAZe5ee9FQ7suGFAKVzDx1e6+iqFWKtoCNYCJYRZD&#13;&#10;Hpapuo+ybx1TYn0vrfX+x9n7X2yLDC+8AAFoLY0r1AkQwdo8CCjPGy5AZZBRg9CAANQydFf0a2nX&#13;&#10;4rcbnYikFAfQ0FYEY1p/pEY1h/SSY0ihrQLUDnjnoWcBohCuozRBYWo7KS4uzyzsC7wOz37/heYU&#13;&#10;sDwAD0AJY9pgYXbi4ADe79YhZ/C1MDIAC44PQADLw7o76MMABBL7kHEHKbD2h9BFAVxThqLSIYCO&#13;&#10;QH7Mj6Lm5FgbrTQFI4YPcJztAP4P75bBb5qGD55UsI8HRir6jEkLUL0L8MEMMMTka/obxVYAAY6z&#13;&#10;gAAXiHaG4gqGiISIi04zIzaLzcpQRXoDoCwgoGzw5ZggoH0AQEwD5zCeDErTIbwADDDbK7YdItYt&#13;&#10;paYYjoboorjj4RQAAPETLzZwB0AU8TyNqN5CqX6YDXq8AUQiCUTV7WCDDPoMSPJZoVkWIAACsWkM&#13;&#10;cW0W538HjQxMwABdBFonQGQ/sLIhApQdIdQdQuIEo2QNkZi5Js0KbpEKqF8K5UkYcXBT8LhRka8b&#13;&#10;cbkbsb0b6pAeabwaZIwAAYT+AX6cQaEFIdQdaLzu6di/j/R2QBawwAAFYEQgoHkAQIjJgGYFTc78&#13;&#10;qywUEggAAMMg4hjyAAAS0hgrMSy+rXwhaZSZYVEisUAI5RzOMTIPAAAdkjwhhep0B+z1AgxawH4A&#13;&#10;D475EWjKUcElslxT8XSDQYL74IBa4VK/ZrQKsaAoIpRFxOIGoGg14Rjy4OSmMawojp6A8ahUco8l&#13;&#10;5DcbMp0qMqUqcqkqpxIcsZAAAZbuQxogq0AgobIcAgoewxD/ZzAzY0Yf0O8eAAADZuYAAGjdgIa2&#13;&#10;7MQGQgoFDJAA6nybSVkX0lIhBnZzJTYV7K6Roor0gQ8Fy5Ahboj8sirtaSxUQakyb3YNxOpO4osk&#13;&#10;wAEWIVgADPDHkq00M0Qv0mJFAdwyse4FYFYADgBZQXE18OcnYhzVqIym4N6Si8oYwY4Y7wIHC28p&#13;&#10;ooUpJ8UpZUU4E0Y/0qE485U5c5k5s5xDAfSJYbIcIgoYZOMNZWMrYgockRwgrcpzYATvJLrcozAB&#13;&#10;R3zI8fTJT1p04G01YAADMliTocc+bwJGIAAcs/AhEGqHgYwYw9I9Yi65QAAPlAghkG8XgkJ25e58&#13;&#10;jUYAE14XAozMYHxHciwDNC059DFDIoE0reQgwRRHKn674OyoIPx5akw2oi7KpYB5oTYkYkp3QJAA&#13;&#10;DCoWSVpnjD75jxaF04hUM41HCZi+MaTo0TcW05NDVI1I9JFJNJQrAdj+ruJV4yAYb+AasRIAAeoe&#13;&#10;YhTcMtLcggxzYDEPcuDdgILJg1wgsfAgoBC1KF0x6aVG4gpNcVzOIh544QUKEKQhcz5MrSambaxi&#13;&#10;4eFP4AAFVQQAA5wc4qshUhgS1JdRdDVDlISNgLhP48w9FQUgDN81U1dE5sB6gbobgydGcrQZb9qw&#13;&#10;QV4uAEiMVHooc4R8NHZUFVIrsYsY9BwW4W6C4aC2gfJ6gRZPgADRBVzfodoAAJqRoniqLo8MFItR&#13;&#10;lZVZdZlZtRhcsE86jDS0MNggoZSe7uburvc8DvIg7vYzABDegEsQiiUu09cPjJ4DdMB8TmSRy/zS&#13;&#10;oM9eME7fB4IRCmsEsF7O7PMzhapa5jdFTOTyry4osCAAAVtg9YQJrs9Z1hkqlRxMDVofBD7hDMzR&#13;&#10;xW4i49UPddtEbXwC0WtV5t9IKW9NzB6UqBgjgWllLx6vgACRCIIg6noAAdC7gQlmqg7y6P7yoRwR&#13;&#10;zSieFkkHVZNhtoVodolos0L879MFMrqOycQaz+YeZmghNLT/M71Lrc7dIGTdh0w1UAj/4goBNNRv&#13;&#10;NQrfJgKvCvIh7hxfoxCVgg8lclD49fsk5vInkFqwAoStj8Lbj1ahNCVo1v0W1h9k02gg0jydIZ9W&#13;&#10;6nKnYyoy0G4E5TyASAdtyEFkyAtkSFlVpT9kApEnroLMRa4DAqAPK5EFA3I3Zd8sRTE6gOwOoOqO&#13;&#10;COQTN2B/yAFzTetoNv9293F3N3UMAiYgobkM4Yq0KHQgoZENQcFi4fxXMs5Xdbog1b4goA1cS3jJ&#13;&#10;JZZ04G7w4Dkt5jdlIWgABGpG0kgn4Dl8dCjtbfR34nl1l1sC4hitln4g1TVmoQgAE2yVKVF3d/Dr&#13;&#10;dwKL5FdHIoN2grNVZ8FzBSWAFkIjgLVSTLYXUNE3YmhFATZ+YNgkqu6vIDYDQDSiosgHbDIAx/IZ&#13;&#10;R95XbSt977N21/OE+FGFOFTrQeFLAAEdb9mGNXscoeL+r3yJFLceZzbdAgoGNrTJgIDdwFjeQBRY&#13;&#10;hUQ84VwABP5QB6d5QoFFgAAMmKUpQn1utXhKhaJ+R2NNhq5rAh5sb3tjOFeMbY1/Zu2AR7+AhSOA&#13;&#10;zWiVGJse9QdBJ+J+Yg74S56nGCstuDAhFOig9nZIZJNjzKWNjYGE2MmQ+RGRORTQIbsM4Yi2hgU3&#13;&#10;gAF4ogocCGokwfVq15idt5xy4Ap2oml6YHqAb1sugG5Z4Dt7RDCOIYLBDlp+wooD+WQAF7jAjJ9V&#13;&#10;gnzxoAE3y24/jJQnkVVgNtQhlTAAF2ATNsjfeReZa9OMxt2NB72NRSGQgjDVuYdxwm4sxdd9mOqP&#13;&#10;oOGPCvGPWDIg6DgAFesE5J095PWagqithpoiFY1IataVGd4oudlzZFj3qxsbWZmfuf2f+gCy4eMs&#13;&#10;uGCceGQaWGmGxLuHFqhcZXQCc0AGUA0ftrgguIdr+IwwUEkED0NgAosG4XukIAAF+kiazAFlavqi&#13;&#10;ENQhSjt+Uyt+y1egOmSauZyEdyys+EkLFygvN9wz4HrMh+yYgACugzWO2b82+POC+DOeMItCcY8Z&#13;&#10;AaSiNgunNyojgfikmoTitnr8D8MuB/mmE2Qo4fWsc+6RNY4iCd6eF8ZY+tI9uQ2meuGuOuWuaTS/&#13;&#10;uRpViH14cNCHAb9l4fuTMsxXmTiIWT2UC3cfWUmimXYF4goDoDAvhn0U5/4MyR7F4i2MVg6KrAQH&#13;&#10;iozOsdy4gAEDwUoiGJYpYptyWum1KFumpo+aB7uaRR+e4n4pQTW2oAFeIM6vQkoQIQAQFSeJJ6Ey&#13;&#10;wcU+gpQQpr4R+P5hoPwmIme2QoWd+p5bgMoAEBoWYiEXx19RSZKZeeOA4AAWotQKgKYKZ6R6ljA9&#13;&#10;YaLRN0Bue5wi+t+1W+G+O+W+Z74w5xizoyByIxL+YeIyz+2hhzlqssxiA/cAzwg1rdwFzeQBjegr&#13;&#10;myN2Wyl8IhGzFhGzayQnlvYAEJwPYAGYYhdvIAGXURe+nEhxO1gjG1wiO9sJF/1y+qkpmnYvitiN&#13;&#10;gMJikXh7bh0RDMTMinQa9mSX9uItwuBeQB9IQwWnoisX1fnC28e8meIVMi2oQMhJmY+eW2ZFmcvD&#13;&#10;cRTDPIj3whe7Y3LV5eiZXIwwO9/EvNHNPNXNZjgb2S4Y2SFaqHmSGvs72wEOewQ4lbxy7voEjwAH&#13;&#10;Oxlc7wLw4ETxIqg5TiBJe6aNh7ezOZLEsSJlZlurQhbNlAVnPNnTJjHE4hedyVAcrR4efUWsAh+N&#13;&#10;6+c1mrtSvMsKnFunC/qXPGIv6qAnwSPWoAAT4TwTwAHHWseTInmLAAAK/YQAF9USb8vFfK4jgbit&#13;&#10;2OEgGYr7wYR3g6Qg9P79F8904AAbDfADt8kYYpXYQK/ITaHZaLvbjwAi2ePF4vnM/TXdvd3d/eBR&#13;&#10;weZxeF5xrGQxhWIaL+Yd5yz+zcJzZK7co0YCMgXBQ1R04ILdwF4uYB884i/B7hC8gAHCzFm6K6AO&#13;&#10;AAETwU4iFdt9m1CLJf26I8kfPePkpCHTg0SVAfjK0jZ+JNIepf0FbS3XswBnnmm6swrLPZCVum7B&#13;&#10;vdVHnWIvWd83U3gngHhgKNnUBW5mcGK/GDGDKsUezIHoPMxFhKBKQGb3TjgLwAC6wUMaHb/Ya/QV&#13;&#10;QyMygFk1WsN9vlRcvrMu2N/bT9cpPne72fTEefnk3vHvPvXvZC8OCHiH3OQY6Hwbmv2Jw0fPIg5X&#13;&#10;/PkvYEADZZHQIIsuhZJYrxN+/xMtTxTb7YAnnWoSNAdAqrXeghU1oAGKA3qMiMp95+GKH1Hvn1zk&#13;&#10;xD6UDQqp3WIpUH8wkIPnMi6DZr98/EdUT9vsciHz4Ph+5/Os4sHFN9Hn9V3qguitgfpct84bOdL2&#13;&#10;4AAEGWYh5LtthDGd4eBSsYLJR+wXmkT8WW79NxEyICRewZZfXqPVetBFgcaRKxA1IJJ3YPdAswbf&#13;&#10;kj4gAwgQAJxPJ4ADAXC4Afr+fwAiERiUTikVi0XAMZAACjUXiqRkAACsjABak0elEplUrlktl0vm&#13;&#10;ExmUzmk1m03nE5nU7nk9n0/oFBoVDolFo1HpFJpVLplNp1PqFRqVTqlVq1XrFZorze0QaTbiDBZk&#13;&#10;QX7LiDPbMQdrsiL/iIEiACAUQf1uiD7iIBiAPCEQFokiBAGsQIWDAAyFN7BlaxmNmLCyAANOTADW&#13;&#10;y0XCOZAAezgAaOfiYK0QAT2lABX1GO1Wr1mt12v2Gx2VZe+1ACk3AAIO7AAk30Mh0XAdyABk4wAX&#13;&#10;/JADVy4IA4Hksnf/TACn60TS3ZACYTKZADB8AACAPB4Aut2pHDuez1fT6nsmsNh9RAPEe72rosFY&#13;&#10;rAD6/wAG2bhuAABQEgS8zqPcACMr0lMFNa9QAGA8I0DOM4AHbDIABxDkELcZJjmOkQLAsABNE2TY&#13;&#10;AB6HgeOA+aYQiYRhmGAAfh8HwAA2DgOAAc5zHM8zgos3zAFCURRAAHQchzFyhQYADanuABvm8bwA&#13;&#10;PQiwBy0ABRFCUIABfMIACzMj4TNM80TTNU1zZNs3TfOE4zlOc6TrO07zxPKgHEc6IGQaiIF7EQAG&#13;&#10;KaKIG0cS7ykiEGgAAq4oifx+UiuIDIgD4MogG4XIgIgbogHgYogEgOog4c9T0dNVAAOFWgAVFYJt&#13;&#10;A0Dk/WrTtSqpx10ABdV6AArWAAAG2HVFi2NY9kWS1cotu3LdiC3rfvk4TiClaz+v+WltImRduu2T&#13;&#10;BMOW5rnv6fa8BWFQVAAPo/D8AAvC6LsmqTCNlKC90sTzaaqwiSJJEkAA/D6PoAD5gziuOCDNUamN&#13;&#10;9sbCJs4iAA2YoABeYulQl40ADskszbO4cl8I3/gA35NYViD0PY9gAHgdh2AB5ZkABVZqAEvS+EWd&#13;&#10;UIYxjAAhSFodF6d0aer8ABiK0yuuyOoiji9FLqIABpqkxzLe2sazrWt65ruva/sGw7FseybLsyon&#13;&#10;ufCIGobqIGAsYAF8ZSzmwiB0nXSiILgjb1rqiNJomBoHL8wAAMEwgbIgGIUIgCXB7Ox2hAAP/KAA&#13;&#10;QnL1lAwAETznDCAIAAAp0QAAn0oAAN1ChHF1YACh1wAGf2KCCcJ1mlJlAG8h3Xd953qlWY3Hb2fa&#13;&#10;LAZCicIiyk52HXvBd+ciZUFSVIADOMwzaQbRtIQhSJiR70wTFzhE3m9Lid8lV8WN4yorkuZU1j8Q&#13;&#10;AGh+ccg2DfiAABf9aXfKJQUCwFoLXNudf8e8qD7QAICQGEFz4AB3wPAAIYQ4hwABDCEEIAA/B+j9&#13;&#10;AALaDwABAiAEAAAEMJW4nKAyBgDCHiXNPQkMAYAAGoildaFEKIAAmMbJSF6HgABRw/AAJAkIbw3B&#13;&#10;ufIT9J8LiWskdC6MkwWnzxRilFOKkVYrRXixFmLUW4uO+HM3gAAyhpkQF4MkiAwxnqHHARAfBXVG&#13;&#10;ERUeRtSLgDzERUsAAEEKwAA3gFBVT6KlRAABKB9Ux64uk8DpIkAAjZGE+S0AMAAEpJOkdMB2SwAA&#13;&#10;PyZjwCAEAAARyfABJZUoGpSRNAoAABkqUFkaHDK0AENobuxjSRYJstYZNSWG7mQ8u5eS9Te8BZxv&#13;&#10;EiRHeOcQR0x4QCBECAAYYxBiAABdAF+RoAZgxVELIWYswAMaCWtgfQAAUzhasFlyzmH1lEXrFt9K&#13;&#10;xZzlPQiFOeAABczzABI+DI/FJwbg4g8lgPZ/AAF2xhBU/J3HEDqHYOwABGLeE2JwThxQxhjJUJCi&#13;&#10;gAA40XAAIWjQAA9UdmIS2dJFJ2z1OILWD8OZuhcXjD5I9HyoIREfTFn73Iny+ptTenFOadU7p5T2&#13;&#10;n1P6gGNHwPkiA1krHfGbGSMwABnDXIgOgdTeQAN7fM34iEdCIuCIgCoEZEAgg0IgEOP4MzEgAAi4&#13;&#10;+oJEGes+CpW1Ho50+lZAdXOsxmkdo8lE/J+g2K+EulqE2W8NJc1pKmPiwwAKEUJPIeWZUy4EWEsg&#13;&#10;smYDwphLSSERWBCuhxgAByh2wzahLrgAAQYg9nQcAAHdBANRlBl2tAAKy2AABbi4FwAAJARwj0uK&#13;&#10;HSGLM61UUjKao0dCqx63FlWwwmSCgEXLABKQDRWkIhGtwhI5SAUBgfZBZeQpcxtDbLACi8BBJbCw&#13;&#10;vJbolVvD0OSSycRGSNEbI4CuFgLCrzr3AKZTCmTQDoxQsjf2/1/8AYBwFgPAmBcDFYi+RAZSgGLV&#13;&#10;LGGM6NUbI3ILjgpAukdEXxxA8pmzkfQi2nAADuQIJQPSFpyiFEU8Ap1vriSyT9XR54xtQO4d096s&#13;&#10;GqCZjlm6XpIyTwOTxZlEaJHWFORNkwbwATHEc3yQ2P8nGusmbqyrxbtLULmMq1wcqMBmQsu+lYyB&#13;&#10;kxmC0mUb+ZSJhzkUIjNRGyNP9KNbyLFvk9X2oLk0oWdCnIRCe68Wq2xpDTjGCqcTxkI5/jGDBMS1&#13;&#10;gpWvtjnhJ8+nN5rtSO9gK7QAWLSC0Okhc0Topeq9cPOoYIiGENeYpt+BH0zIXTXJ+rdXav1hrHWW&#13;&#10;s9aa1WSPib4ABsDfLDUkAAvaljMGsRAc46apVUb6ejG6wnH1cIgD+sAAAiuJAADGsoEzyxdGRtsA&#13;&#10;GisWEXyOAAQe4wAXFHqAB5jeHVqJlaOFKeZkqpWHJvMACP0gY0xqfjCZR9tjIj2DeP+tiVWfAAGL&#13;&#10;gx1Trkp3DkrJnAuHFHyi8OYeeLeQag5PhSYBeNab3QOwtg1eQHiAgX3RAL4WUEKVnCK+cl9ZVX4c&#13;&#10;RoxXZZAA48WxJ5KR9n/uHsYePPQAB36Bw3lGpziCLEYIyxAdQ6gADWxUSFMgCdRInxgAD1nrq1E/&#13;&#10;EGIcRUmxJaaRBaaEXXBQAALHswABFLeDrIoi29gABG7gAB7L2hiDFGKAAGwNTB54XocSmOqb9as4&#13;&#10;f4PwnhfDeH8R4nxWth0DtIgMvBkZYz4QaRUdo8b29FxQapJv5EToGbj0DaPoRNqKhIgCaQijm9vn&#13;&#10;zDGbsYAB0exABEWI3f+Gk1ckzIeXNOPAA3mOQAFmgAbxUJ3agDzyamiAVYihAAA1fPJESTwu+mEB&#13;&#10;k4RkUmPtMkzInt4v7xLOI5TSbAi5BEFtC0AAMZEMEaNkxH0uYAF8r5hNx0GH+2pigcqityxPHfCk&#13;&#10;IXBywAjTr5P0vjCcp/AejvjIqBoDCnoXB1veghwJAABqNALOElgALcLcp7FehdJmEZjDgZAZPjhd&#13;&#10;q6gIlGC9BhjIqOg9EVEbtRtSlGhlhmCxgiQJvdFflggZwdkMMaAABVmbMyteA4g5A5MkpGv/CltU&#13;&#10;NVL9vvwnQnwoQowpQpwqQqljv3iIBrteKkFAt/AABlthkeowIMi3i4tkvOiJgFpdAUgQiIAfAZlO&#13;&#10;qxqygLAJHIMUAAQ7lWg4PbioOqA0Q/gABOxBCdMXqLKMAvxEJUJVNYNIP7AwofIgCcw9Ptslubwr&#13;&#10;PFvwloOJjgt8CJgCEtqKBIAABWhXBXIXoYoCs3G9EthohpBpDdIGg8RZAAIJoKQkidP9Iqv+E7xb&#13;&#10;iikIg5A5g5gABHpkHvAkAAAiRkgAImAKkSAAAuguAuNdGJQgBVQmRSxTATRtIWCskIrrAAIiIjBb&#13;&#10;xxiVK/gACQBIoSITOwjiBZR3QcgrAARzBVx6EmkIrZrag7OlQKBqMGCKtMDJg0gABAJlFHONuhiq&#13;&#10;QlvAiTxLyGyHSHyISIyJSJyKCbh0vHIwhqoyQvBhPKBtI1gAB7B6C8wys2MLqpI4gNkSmpqygiMQ&#13;&#10;Afw4AAAUQ2vVNXFzC8SAxAxBiJEngfyfIwhlG5vqCUkwuTLEgAAqykyDI4sCuqLSIOoPicl4l5Gc&#13;&#10;LjyKvBxMn8D0PbBCnMEnlmD/Jvq5q0CVknoHtKHJBVrYgqJ4xeicRcoqCAiAP+BP8AQWDQeEQmFQ&#13;&#10;uGQ2HQ+IQx+v5/RGLReFgGNAB+R0ADYajUAPl9PoAM6UAAEggEAA0y8AMaZABozWEMhkskAEslEo&#13;&#10;AJigAAq0MAROKxikUmGgMBAKixQANKpABtNlswWNiitAAW10AAKN0aGPiyAB32cASyWhG2QymU55&#13;&#10;vR6ABoXUAOS8AAFgoFAAXC8XgAQB8PgCCQWKUelYvGW8AI/IAAL5MAFrLYzMZnNZvOZ3PZ/QaHRa&#13;&#10;PSaXTafUanVavWa3Xa/YbHZbPabXbbfcbndbveb3fb/gcHhbSSQVsN+CsJnQVezoAMxrQVyuqDPy&#13;&#10;DU6vgTEYeOQbDgoGQUUCCCj4ZwUhjeCjQVwUMBPh/HTPv6S6YKD8ABB/sAHj/AAZsAgARUCAAVsD&#13;&#10;gAxKIB7BgADtB4ACZCT5Qo0p2QuAArw0ABfQ6xYsRAABORGvQFgXCsURTFUVtse8XAAUkYgAIMaA&#13;&#10;AEkbsMgQAHUdZ1gAPkgAAeq5AAasjAAcMkgAJMmMWBsngAH0pAAK0NgJK8cu41bHRY4SBy1LqlLE&#13;&#10;2qmrgeZ5gAFIThOAAiiMIwAPwUCEEzOoADdPCqG2bYAA+DwPIQl40rouxi0MwyNxy4SNACr9Eocf&#13;&#10;0dIGiFGUdRruQUh8ygBRqIzHFDHMgR7JMoywtTDVFU1VVdWVbV1X1hWNZVnWla1tW9cVzXVd143J&#13;&#10;1HcgroOY5zlIKa7kSEeSDU6ADtUcxDFOsgtnAyCr1hSgohPUAAfvPNIQoKBAD163iSpMZ90AAG91&#13;&#10;ogXt3AAQ94gBdxeownqfD1fIAB3flyQoduASoKwrQ5DyHiphAAFFhaVASBN/YhiOJIVFx7xhGUaC&#13;&#10;DG0cLFTdmIOU+QgAW5cFxhRQlCz1IoJSbYy5ibRy/clPtnSuKgAFYVBVbgfh+AGUZSg5cFyXMliQ&#13;&#10;JAAGEYZhgAHoeB4hBQZQAA5DiOM9T4CetQSqGYa8i1QsiyYLsqy+v7PtG07Vte2bbt237huO5bnu&#13;&#10;m67spR92kbRwoKYhnoKXjnGUaiCnEdCDH266CgFZzFABxKCsOBC+gAEryAAHgYIKIlthsFiCg5sm&#13;&#10;7tjBRYdNAcCpy5yHAL1uBYIOvYgAwDAoW+nElR3IAXuAGtPh0aIk74QADJ4qIEv5AADR5fgeb5zT&#13;&#10;ZvGJSRnGsbhIp/HIhl7Pn0+oB++2Xt+ehWZV7mjbUqIwiiLJBxHEABnpSBn5yKazohYFb2kkSZJg&#13;&#10;ANobA2EIESgUQohBCAAGyNobQAAMgYAw9h8avGwqjbG2VU8EYMQZg1BuDkHYPQfhBCGEUI4SIUHc&#13;&#10;PEgozhrkFF8MqFgzCCjWG6QUeayiErOLAtA6rigAAWd+DFnYAAhEiAAEAGhBQWPXAAAolsJSklkH&#13;&#10;wABkIpwACLisAAa8WSIPzPCF+LwAA5xhAAB2MgAA1RnAAJuNQAAiRtAAKqOAAC2ARg4vkPS8F5EP&#13;&#10;YGwQVMfYnR/dG9FjD1WONdIcY4c46HDi1kYABHqPjHMrciQQAT4B7D1HqgBAQb5ORsjc+c1L4oNv&#13;&#10;lV5KA2hjhNRrDOGYM0QghhDjwIcAD+D2gxlsABcwABLlBQUGgM4ZwAAPmEc9ATrQCpZkAqqCapGy&#13;&#10;KmmTM+aE0ZpTTmpNWa015sTZmmRMgo3H3gAGG38ADgSCjJGm4Uc5iCTOLcW40g7kDDEFAM5QEgHS&#13;&#10;Cg8dqEQHJBQcAtIKB2B82R4UDREiR/j/X3TfIdA6B6a02DBogQyNoRAAR9FSAACVGYMIaCvG+OJD&#13;&#10;wRUhJoTaLk2qTK2kE9NjLG3rymcWRuRLh03pwGqNRwgB6cEjHyPkAABqfNcIqR1aRBgPggPIKl3Q&#13;&#10;Nl2KZNZKKDUpFd0uNkpUfCL3lhoAAKOrQABBH8D6kEUgpRSgAC6FwLhEBPVpAAGGtkEKTnymXBWZ&#13;&#10;1b66V1rtXevFea9V7r5X2ug74bDPKuAAX8LrCQwAANQbhBR4jwO8QaY6z2uQ7KwQUCYFCCgxTZEK&#13;&#10;IgP4iAuiUAxyk0JFOHEracn5QULjsM9K+WEcBVUYo03ZBTT2oDHtwRBK52hkW9AADO4FfrhHBpS9&#13;&#10;RjT1q3EKMcI25gAA6XPAAJ+6QALXAACjddfa/WrNXps4RB4dgABNCcE4AAiRECIuSa+p0GaoK6qk&#13;&#10;mQptQGRi3FuABP6gAWgsc+pUV7p3pGGKhRxKiGx/lQTBcM2tcVStmwRg3B2D8IYRwlhPCmFcLGYU&#13;&#10;iQUb03xijSWGQUY+HgADfHIQUfs61OOLsi46eBhwBxNBIBwgoOnNRsBsQUHLtQQgbmSN3HwABDZB&#13;&#10;TifmphjLq1irHBVuSZ00Fdn8klvhF7TiVjNGjC+VzSXFpXciqRjkQBYAAODMQALejIIQngNxURpz&#13;&#10;nGAL8X5CCUHLCST1govmcM6vSaq9cGL2q5vebRSugSFSS0ERGSTLcsVNviqKZkFtE6P0hpHSWk9K&#13;&#10;aV0tpdWg8pMk0gXYQZZBRf6fKjp0dywHIkGhwdiQ1Q1OgRAkQW0C2VtxGIKC8ExBQHnhg4MrXi6l&#13;&#10;2GhElsF/wbQ2tzG/scvwLgXAALkXOnC40ngNABashGAncio0xtkhuWpCUtkMQkxwUtxEcI8LLcxC&#13;&#10;BLbpq4IIQQABtjcsXSVZi6z1BUKIHW6GfzR57gjn1XG+jZVCvkaFTdu9tGhwVM3BnB+GcN4dw/iH&#13;&#10;EeJcTwqOAc2IMRC8zMAAYo0Ju4lKLFGypBbInYQTi0goAwDEFBBjwAAONlxsW25kgoI57KcY+3Cn&#13;&#10;dPHYh1ABQczQS+hM/am75uYxOkJRSmpMCnTQABQ6hQUThCLkF148iZE/FNJbcuPIV7JBzHSslauh&#13;&#10;v4y+zEIFtfQAAVAphTsTTYAFIQREIuqDLu0VYr8A4RfGD+/lb960UU6AEARd+FK/3wiym1N8CuAe&#13;&#10;cUaMlJ6I60UvRbYsFwX8n5nzXm/Oed895/0DEB6D2IKNFPgABg2IF9qIaA2CCsB1OtNxeqjuTwU6&#13;&#10;A8CGsASkFCDEQIWNwAWaIKA7XTakFBw+Rz9/hGEJBMABkgAADvpN3ino4g4I/sAAEh9vp/UR+/fA&#13;&#10;BMYADqvgy39DhPrlLM89gviK0Vwru19tAAI0RwjgABj/wACgdjgTAl92D9AAP6P+GuGw9cB0Byn2&#13;&#10;SAD4QcQg8AM+34fG78VtAcz0viDFAuAAaIaKUoUaQUHe1Kp0p4A5BGusuwEi2E8iR0/OAA4S+tBX&#13;&#10;BfBhBjBlBnBpBrBsKSHCnS/G4yOcGKGim6HGIKH09I5G/CnYMQqGKO5U5Y5cBy5iCKBwxmdq5sKw&#13;&#10;5yqi/ADlCy+Uf68kiECECEAAFfDE+i+meagMgOD7DSIQBxDYAAFpDe/KBiAAHHDoIQymyqDVBur8&#13;&#10;/Sy42+IQUq52AAC4C2C2AA/e/gEZESjAjEDGeME8eGL+MCHESUIOtwGOAABOK2yLAq5Mg7AkVrAo&#13;&#10;NaHtFG3IqGIiUm2pDuFidO7SvqBTFe4HBjBarnD1FrFtFvFxFzF1F2woHs5EGqhm9QsQF6sMGcOi&#13;&#10;R2HaIMMU1SO2cQWW1w9yK4iU96Wy+ABgs2Ag2kVuQUCBG6nAaWIQk4De+0+4gi/wDGAArSE8IQ3E&#13;&#10;CkQMQQCbHjDdDgIOy+ikZFF4rpD468IgU3FG9IukE+t+uDDZCiHjIOAAEAD+D+AAF1IcAA6asxIX&#13;&#10;IYurFCNBAgefE+VpIsNWU2MyWYUmBpJEABBGxkdMFgQTBVFk8qgo8vHzJfJhJjJlJnJpJqgwOmnK&#13;&#10;nOnGOcGIOW3cm+HxCIxS5JCOQTCScW5WMEA0n5CeW2B2xqBGUAskVVHEAA2CEkIQCPK0AAZKZMgi&#13;&#10;omXmXeIOueDo7wEWdQEUAADvLW6oRwJrB+L4tHJsmfH2286+uU8QMYHwp2p6p+LAUbI4NFIwedI0&#13;&#10;VnMCRSMcD5DUEstQ3esWoy1fE28/Fm4XLnMtMvMxMzM1M3M4QpL2ILGAIKGAsQnIJO9cR2R8MQ1Q&#13;&#10;9nGaILFM+GAcIKBa1uRmiORm+A+EjlNiQoEjN6AA+QDgIQfyPaQCGaAA2ebvECdogQKs3Q3UUEAA&#13;&#10;6QGI6UB8mQ4M7M0+BhO1M6hJLqzyfEHIHKHKpHB+GsSPH+YaYfFeWwBgluA7BIIPMONJMGebMKVl&#13;&#10;PkNPPoKSj3IbIegSgWAuAsAs/W89Mo8xO5QRQTQVQXQZQbQcIjJw/GcInG42nCm6yjKDGfKIK/GV&#13;&#10;KOK/KSA8AyIKc8PQ+AB5DkAABNKkSwNtDeFovDHkIO6MzWnOAzRsbuHNRy2S2WYBGSIOkYFqd2zo&#13;&#10;LOHelmv0ABRy4uIOeQEueUeZQeg1O8LEMcHeoIEG3Yuium/2Iw2iMrEIABDSD6AAA2A1KXPwM9P0&#13;&#10;dHPsVjTONCUqT2T5SI5xCsIUZtFIF08MESXkB8Z6AA8KF2U4vjC7MnJY0bFpShURUTUVUXUZUbBq&#13;&#10;Hup4SKsWAAGBOMQ5GKhWAAHTNSQTNW8PNaO6IQAW10BSXAcxRQCC+ABoiCA0WsNVLeAAJCJEdvBY&#13;&#10;fA14hc7sBkbu7JViJCKK/A4NV4v0c+IO+aABSAIQmc+hUceBO8klIOhQYQCoQ4XfJEiO6gChEwTW&#13;&#10;jko1S2G2gVDckaGK6SycAAFnXOvsT/JSwO8ChBTWVhTbIuvjWNWQM6+lNiFdDGCHC/QI9DQNWZYB&#13;&#10;YDYFYHYJYK0nQiGUGqcBQqnEG2HAILQzCKhwU6H9Q9Q4MlVcBgBQ95NsB6W8BaBGIKAa6yMyHVZN&#13;&#10;SMc+keIREPBKCibu3MFkAACfZmIRQFQGKkw8yUIMvOvQDzZ8IQBNaCfgXTLjYMbdO8IPTCABDOAA&#13;&#10;DqQgEEECECLSJYIwLEeEE6AAlWlarMrOFEq3BTXZPzLyg5XeVfXiM+U2EpbUfgJSUqIuACvivvZl&#13;&#10;ZoBe2VX7BfX/aNb1b3b5b7b9b+miHwnWGuG8IKGHJ8haWDUzQiceh4cZNVGc9iAKYeME5cBxWIW0&#13;&#10;IKB25jKipeIaH4PqBkuDRoIQuYEaapC0btN6EjN++SIPOGJOJSp9KSIMGFdsuMvk/FVuABO0xrcA&#13;&#10;ZhO8HokwlmfzTGA2x5dsGFVqAHbuIyI3L+ABEJELJOixAKvsjLbOIxTSbvbKVdey73E6NFe+4hbz&#13;&#10;d/fNfPfRfTfVfWbUHXSKfhUy9XcNJ8sUIKHkhsni9lU+snNdQ1DKiSnuW8CFNsBkWwAAAqjoAACk&#13;&#10;CgaQFeFjA2INOg3SEsbuu3HIEhKzK3K6IY1KWBXLSSIQKAExayl/fYXJO82OORPWAAD2SCq/AXTO&#13;&#10;Mc2uAACzhrUooiB+SnfGIje2bte6Vbh3TRbGNriCwrfLhNiRiTiViXiZiaPim4AAG7CCAAxChYsM&#13;&#10;GRJ0G65AH65FKHCNYvKNGUsgIKA3QGAAByxqG+GiFEJOGHdYH+HtYUCSCOn2FsFwztCKbgvGvJXO&#13;&#10;FmIQl+mBhEIg6ECWAAFtkOIRekYuenicVrO9Vhd6ABbUEoAADXkteabAvjeSZ4Z8FlXQCaQniKkP&#13;&#10;iGqfUG3/D8vgKcEWQKGWGYhgMcO4wKIqZbeeI3bdGVJUISUmZ0Z2EBl9Fi4niPkbmHmJmLmNmPmQ&#13;&#10;M2HnCJfqnBcQ9ZNOHTR9VDYvcfJSspi+AIACOsH8HqOiAyAhcKEiEI+cxyO1VabY4FVkUI48IPZ5&#13;&#10;LVLYIeXilkjtaBaE6tPTmSVVkeJtkjknkrkvhjk1HBhzOrk9j9lA+dlE8pfClHlM7/lQlOvja4AA&#13;&#10;FZotBCIRdnOOpy++H6ABPQIWe/eZo6IYQYB6aTdvoWwdmFn1pbpdpfphpjicHOtYOfYVUvcMnEGx&#13;&#10;YeSETQhu5TeY5HBUH8nWAvVcBmiCPSIKW6IKBXZCLTdoVy2pOXhAIOtgKEKIIeogGDdwUno1d3OX&#13;&#10;pkNKwLo9bhqCM5n5B/kjSZScqwNCGMtyB2B0B0ABoOvDlDojbFoblLlyvdryNlegx8hnj2/CddAU&#13;&#10;I+BsxuAYShVoGzetdNP6F06lDiggUmpKBDswmQ61pZrFs7s9s/tBtDWYbyIKb2IK47is4wIqHIHW&#13;&#10;KdbgsexMxMO4qGckcoBMcuB7RQCJCiXVWIWqVhAK9dOWlyU3EtsQ+AIdR7ZQAAtKToTs7FtEM2H0&#13;&#10;hrIaDKrOAbXUB8ESf7luKRrTd5O3AAD9ejS/oEKdlahhEHELrtoTkw33lIvZofAnr+ZcvjOheoGa&#13;&#10;JSA1RuIOO5Toihk4tk1evovqIfpUwjs5ujwVwXwZwbwdJsG6HAWABuCAmAHcH0c0AEAeooAIAac0&#13;&#10;HyHuXGIRYmh1f7CPqMILgLRK94iIBU7mLTxEPlT+AApmIQAhxvnYT6MIIwSYCTK4ZLkTS+v/weIi&#13;&#10;H2SHIaDIVOG2Fdj8ADqCBmDhHGB2EI/tbhr222Rev+y2RxV5VyNlepZmCfvdMFvgz5vlFBvoNYU2&#13;&#10;ZuBRW2uvZddXzG/YKcETzqyAyFMch6AqWtwOyvwTyJ0B0D0F0H0I4jdAp4BoBmMCGiGmsHQ4DiDx&#13;&#10;koBkB6UGFsaZipJ0HFSUH9i6hwndcjfycmIKBKMLVOc3t4BvWJjKN3aueIeM+u+zZwiWL4IwyCEN&#13;&#10;hYD2D2IQodaGb+Ydcp0GH4Hu9IF2DMC6KoFU/gAJZIMOH5UjyhOCB2ELyqUfywYty026xG2RCyDk&#13;&#10;mRbCM4Y+I2D2X1WtXWNdh6brh+VZz6IjH9FIBVFgSlOqq0FH3NvkUregDVkuFUj8G0T2owLb3Ywt&#13;&#10;z/0L4L4N4P4R4SwRkJkNkQIODYDWmAEmEphGIOHhp8GgsHcS08IKGm06HjfwIPxJf5moOwAtVcBl&#13;&#10;Y2uoW3qYZxqeiYNX1z111sIR3lUoGAGBTmIx5x5ypWIPo1lchhXL0AH4qqXmDUDAAAGwFKtj2WId&#13;&#10;2bUiBoDn26B2EEEZCqIZO9v8Nx4FpDzK37zPI3zSNfegC2rNDC/foqQQJ4J8IvwIAA7a7cCe6iFO&#13;&#10;FMFMKLBVr7UIKc0YrlMr4V8B8D8F8H8IidKrKuIQaOaR7eIvBViltPB/T842GP8i4snVcd0+IK5Q&#13;&#10;p6no5uB2nyW2BwdqA8oCM7hqCyABhmIPop3oMXuVWHuYkUIQjUE31cDJwcxOp4F8DZHQGsFGrGAJ&#13;&#10;2B8bNd6ijF6rLO5wIRSl7GV33Qbp3UVX668Svj1kCERrg6+7WyBxAR4Ajp+wJwJ0FhDHeOx4F8zc&#13;&#10;cq/9mBbxUL79QP8L/f/h/j/l/mbV8RKqIPhXVg/EM74uIAAAAz2zAl8yoEwGXAmm3IE8XhAgA/4k&#13;&#10;BYEAgDAn8/ok/IlGQAEwpAhiJ4EQhtAiANYELhJAgWCYlM4k/3/HB6PR8AGLPZofaAAEFQ5pRaNR&#13;&#10;iPSQAuqZNC9TwAoalR6pVatV6xWa1W65Xa9X7BYbFY7JZay/Hs9QAwDmaQA1VAowABJlZYoAH6+o&#13;&#10;EMzkcwAOT8hgAAgKBgA98QAFJiwAQccABJkbxG7NlctZAGAgFl85nc9WptNs/o84/cppLHmc2x9Y&#13;&#10;ADweTyAGEwWDXCRtwAit0ABbvcnHNRweFw+JxNUAEfyQAF+YAC1z+L0el0+p1et1+x2e12+53e93&#13;&#10;/B4fF4/J5fN5/R6fV6/Z7fd7/h8fl8/p81n9wATv1NAp/QAaUAAADMBuIfy7m6cSBGKaKBF4ZKBG&#13;&#10;QaSBHAcqBLyj6LosADgIEfaaoEAYEIEEoOoEHYYIEIYboEHQXoECQGHkAAXhaEwAG+cJ0poUEeAA&#13;&#10;L8frIQchAAP0ipoFEkAAZ0lgABMnPrKEoykqx6nOcwAFSIAZAAehyR0AYDsufi1AACoZBSAAqFyY&#13;&#10;4AAMBwHsOxLFlIxrHsil7TQ5KaxOPPbvNCu8/KxPLzuOftDgAaMAmzRgAHcdp2gADFJgAFjfBOE0&#13;&#10;bJnQkoT6q1OOiANRMHUar1A9jjuSR7lua54tUFWFY1lWdaVrW1b1xXNdV3Xle19X9gWDYVh2JYr0&#13;&#10;GnZAABlZYAH5ZwAAHaIAGZagABha7vnieiBGibSEmagRemQhhtoEd53w+gQCIuzcNw4jyBJACYJo&#13;&#10;EEwOHuABoGKSDDnYW4AACe5pp4YJXL+HYgrIX+FgAIeHIm0QDYkABm4rSoWBZY2NY2ox0GZB5bCy&#13;&#10;KMuHOc9oMMsB+HwgQKhbNAlFKV4AAgEiTJmxF8TnOuEzu39jU9ji7NDXtTvG48DIojCQKMdWm4pJ&#13;&#10;gKXmAAaBqliZo3PVCs0mhrmwbAAG2bVvAFaQT7MAASslQOsM849AwBCRv7lJoEREFoXBcAANQJpG&#13;&#10;IUC8lUuU5gLuc6Gg8PxHE8VxfGcbx3H8hyPJcnynK8ty9jHTzQAbxvOmnUmhYdEAAn9K95vwqABj&#13;&#10;wYAEHIEY3WG4ckLZXeKKqNeEwIE0WAHyb78iIkYniEBoAB3vIABGD146Wqx2efi+M81HSZk56wAD&#13;&#10;H7PMe2+h0mahBbi4KkuHKceAXWrGVZYF4VgAJZTFgAAHhCl6j5wxTGMdnjJaKsdRPNb8etoD3CZq&#13;&#10;AaIac8JmjNimFKKUAAmRNCaAAJKCi1gXouGAbQ5wWQsgAZKyYmYXAuhdAAJeEwAAFQpgCeJpQAB4&#13;&#10;jyRkHEOAcAACmhsAAfUOSaQpAUAAMUPwACIiEk2FTQyxwKAAOhzYbg2BsAAK6KC7msuDAAHOK0VQ&#13;&#10;6B0JpEY8LgVVxUVdASMUY4yRljNGeNEaY1RrjZG2N0b44GeH3HMAAM47AAWQwMmYjo+AADjH9Pw9&#13;&#10;B7ECGkuUtZCwAC+kQNAgoAFIESfQAN9BE0MF4dqTMB4ECBAtBKQIIINCTkpAASUgQD3ik0CWEoIw&#13;&#10;ABbC3F2TRH4XwAI8FBHGWx0hyjLGNE8KISy5j0HihsATf1mr4OWDJFwShTMGAcB8ERWH7s6f0ZB/&#13;&#10;kCCuwDUIs4jwBJuLQa21c0UXDsQDjHAZXj/TsnHFvOsAASp3MAVGMCeTxgdg7npPYZM+UfBgDAAA&#13;&#10;eo9FtisoFEGIYd6DM+PE0sMtCwACeocAAFVEQABMopFIAAsaMNgG2uUvpfhGUfosV9/5EzKBVCsF&#13;&#10;YAAr4oudfcEuXzzx2Q1huPWmgABT03AAFinVCIutbVUqxwkYZb1DqJUWo1R6kVJqVUuplTanVPSj&#13;&#10;RQJgABa1VJoGurAABKVbV8OGEDqyBCSFANUAAyBnkZAGA0FCzR/LtQ8QJDS7UNrwQ2RdlAIANose&#13;&#10;QEkHhAhhC4EXA8SQd0PgqBRM8Z40BqJtAOXWqFjyioUQqE99iaR9TBAsygfCZAMA1BjO1mIAAGgd&#13;&#10;A+VyaL+U7TVayUdpcSBjWvAAKK2QAJ8oPA7bcADon4iLpApMDAAAvQjko7t3h1ZyRinMrudB2IWh&#13;&#10;OdMMg1orhXsyByDgHEeBqWLBpHcIBjxei8F4TQJN40btzUUhIAt6YVzpa2N8cA4AAArokCC+gADa&#13;&#10;G1Arfkmg5r+AAB9f8AA68BAAa619AYGaQlaOOMQnwP8AE6J2LF0YD8KE0F8wwJlLr4grfaT0Ypc7&#13;&#10;1TiO3F6oDhVX2QxRinFWK8WYtxdi/GGMcZYzOCG7GwABJ45JoUkI4ABcY/WMGoNIYYSiYFSwABbe&#13;&#10;QUA0DQZAF8/RkoSAAOpSJGpILsI0oGt5gyBAJAQysfI8xnEPF6AAAo+hiAAGGLoSYAAagyU1jSpA&#13;&#10;ts6Utl8B4AZAgxMoBWDiUASBRsGAYBtEpX7Tp0mmz25ZNDj45zbDOGl+QKptYmtHPI3BujdpyFcK&#13;&#10;4AKBCsAAUAPpQiiaLOHceAlyVdamVCqN+98gVAACKEaVYm4Ik0j4I6KsVxIwVDcG0NpNLeCMAAIM&#13;&#10;og2qNqSObqw4pxxmpMu2DOfc/RQCfE/TxEDW6dBYSwKnI40lkgtYxtgrBxw97nAAIbdUT7pgACiF&#13;&#10;AKDPqRwtpPSgVu9yBjQGg5w32zDp4kjA4bOXA+CcF4NwfhHCeFcL4Zw064keIAA0gTTDj7WKrgAP&#13;&#10;xlYWtJVi748TQOocw1G5EYJUACXiBDJsW61B4ABiDPIENwcJAh8SDdtXBEBM8883H+vADYFUPA9B&#13;&#10;mRYIiK3jIoMg8tUnDntlDEEAAP/USaA4BMS8XwxM0gJAq4Qseh2dzUTxNbRjWxkT6B5PUAETYnCA&#13;&#10;7YAAT6PRHx9G2Nwhw9B5jzAAHrvQAHrCcAAMtaoMgY2f38Z3VD3NVK58KcKJHdu8NmJMFvyQABF+&#13;&#10;Vx2Uq8F4fADMWV4MmnTgACN9EAAbLYtlOE8WcGJFMDeG+4ymE2ZtQP+zJoN0bw3gAYOJ2AFrY0ff&#13;&#10;AAAj8HBJWTjhN+Nj7IGBTIAjBHuRVIkF+BykAKWG4WoObkM7vNUpWuICRTLfqoXTPxfj/J+X835/&#13;&#10;0fp/V+tXlVRa0ToqTNea9Ls2Lt8r6HJeoLoua818marYSgACrANaaAfIgQaz3CQ5cLloZz/wdIdY&#13;&#10;op3R3ZCwfojoooBwByTaToxqUQIRqwGBmwCMDL9hYj4wJoAAWkFImgLgqAUYqYyrrzRK1Qqg47YD&#13;&#10;YIXMHC7CxYA5iYRqPoSL6AADZBcoBDjQeTu5tAySjoAAO4OwOz7A4Tw57YgIgD/gT/AEFg0HhEJh&#13;&#10;ULhkNh0PiEMfr+f0Ri0XhYBjQAf8UAA7Hg8gsCADEYrFADclQAGo0GgADsxADNZzOAAJBAIADud7&#13;&#10;vABBH4/AD+kk0mwEpEckkYplNgoDAQCACwqgANtXAAFrU/IJBpUEXthr4ASqWSwAJpMJgAicVi8a&#13;&#10;AMjgkul7juwAbLabQACN9oceg9QqSpVSqABYK5XACKxgAOuPtmAp0OuMFfD5fIAc2biADzwATuhA&#13;&#10;ArFQqABZ1GT1Wr1mt12v2Gx2Wz2m12233G53W73m932/4HB4XD4nF43H5HJ5XL5nN53P6HR6XT6n&#13;&#10;V63X7HZ7WuaXdAF0AD78QAzwDADL9AAGPr7eyc/vAAu+QAdn1hCz/AAtVr2DmdaCmUaiCkuUhuAA&#13;&#10;XhhnsAABAa0x/gGAi2H0gzKgEyp/H4gy3AEAyCg+DKChwFyCiGG6Ch4GCChIDynqk9sXxhGB6Rm+&#13;&#10;L5m/G6EElHSrKw2B7x+ABSSErivBJIzIrchTBAAKMmrYfp+gAWUpoQRpHEcABIkgSAAG0bZtgAA8&#13;&#10;xAAyoABbM4ACVNQAETNskODJcYuqgaCTk1a2ubJZJkoSgADcrAcUCAB20IAEvzAQhCkKAA9j0PQA&#13;&#10;FfSIAEBSgAO6aQAStLA5DiOM3uhJbNnMAA0DSNIAFnKiHipVgAExV4AAnWVPosuDwvGF75nxXYAG&#13;&#10;makBAZYK/yTFqpFmWhaAAJwmiaAA/WeABA2lWjZVseVrgAZ6ao4h0llXb6Ph2HbTtTO1zXPdF03V&#13;&#10;dd2Xbd133heN5Xnel63te98XzfV935fsYnVgAABZgYAHXgyEFdhMmSdfhoYclgahqAB+Yo8jPpqm&#13;&#10;z5RG3BgF8W6fiGKMyAUFkFgerwZh+OwAHGdoKgAc50Q0g0IwXFyiINDKEAcByChYEiCh+l4ACEGy&#13;&#10;ChkFKCglnt/abOVL4hiR9anmypGFq9w3HH0gSEUkiABI2gTwhcljHszzvSaBomjBaN01LMty7L4A&#13;&#10;ARMaeJ8EsjjsO47gAO47ZXsbfzjpzbzpfnBOVWx9Mxv2+AATnIyfKMm5ES/LgACHNAAPA8jzTJGE&#13;&#10;YAA2dIABETcrQCrG5ioqkcnXgAIwiiKlKV8BlYjCOI+J4rVJZABHRJO+lwAFuXBcAACS/KJOrKI2&#13;&#10;8R9gBXMR12fFe1+AFggZYaESXY9k2XZo+/GABBfNaja1tC0yoiSf3VjWYtflwv6fr+37/x/P9f3/&#13;&#10;n+/8/+AEAYBQDgJAWAxDnoAABnAtXo0xppVEaI0AAcoKL9PwLNZQTgnEIApB2BsDwMQhNywAdTAg&#13;&#10;WArYKOsdhCBRCiE8AAIgSQwgAGQpgAAuxkEFGIM8go2xwmWQUQVMrqkFoaZ0UMgyHQAAeAwQUHIL&#13;&#10;SChERMR8GJBQTIsYtAeLRFhRxdAAF6MBCALxjAAr9AUHQKGxR+PdIKQyupFSO4l7pUQAC0FqLUtB&#13;&#10;agACMgiAAOcFRKCVEqAARZjRwyHABGsACnVPORE4AAZgzRmgABgC8F76DeOEi2Q5w6+45OsjomUc&#13;&#10;I4hxO8QyCKVCZENEkG9K0AA9pYHxTQ80iixE8x0D6tAQggxBgAEcI8R8iw4BwIgIKXgAA/rQbepx&#13;&#10;T0nyFK2IODI9h7xzgAGwNkbLmXNy1jmVIVYrBWAACsFUKpizGmPDrJg46S5gTBjGBcAD8gtSbnpP&#13;&#10;We0958T5n1Pufk/Z/T/oBQGgU/FmLNWQskg6plTlmLOvwSNDwATDmIQc0ppmMJhTGbwIlGwAFhF6&#13;&#10;QgMVITQGiIWZcgo1RvEFGDJOjoySCjOGuQUdEJSCpJZrHQobzYjp1Aa0wFIIiChABmQUIMUwZtJA&#13;&#10;ABUCNA38FXDaABPifSDlBKEL+qyZCNtbjY11r7YZ1RCI3NwOAbw3lkkEAAH1aQANTQmNitwAAthc&#13;&#10;C4AAYQwRgwfAAHyvQAJeS9mcb6TU/JOr6r+dGwLzHVkGsDYVUEdAkWPAAL6yTckwAgA+B99CS5rz&#13;&#10;ZBUClpIUEnCuFaK2r5DElpqCVR0sSXkwAfA8iyOSS5AyDDa6UUMLYvhdC7aU4k7JgAAnfPF+dTLi&#13;&#10;XFuNce5FyblXLuZc251z7oXRNYG66gAH3CTIRY8JDxRbsfX5WSsrwSEOzdoLq8xwQ/3pfK+cg7A2&#13;&#10;SjMvhRgA5kxzwrAAgEgovaXAAGHDxLo4CCj2HohRmhBULU1iOkmIgHALEFBrCgACJSCg9BkQUFAI&#13;&#10;CCgGiJdI9pAwAA9xAAAk5KCDyMl8lc2siquRvbBHEyRDX1sTSgABy4l1XOYlJKWbmHgTgoBQ6N0o&#13;&#10;YchVYLjh63tOJ/WDXzYy6KSwmLMAALl48ZRqjVAACcEwJrMx0GsNemMJ4UBQzEABhIrreJKjoHTN&#13;&#10;SmY+3mF0AC8mWypBkzpSMTsNBk0uBuDZo2TDhW+ndGSeWHNCaF0NofRGidFaL0Zo3R2j583ivAQg&#13;&#10;FelSZySvkvkJ+m0pKqIMGbUAABM6jOCLvUwAHdO7w8TknVF7PVINmPp6M1hv0qpZfogozBrEFHLT&#13;&#10;RiZBkXACZqzggtOyCgKAaQUE9mAANCRI0Y7+EAMAT0gcQdO10zJoYMf8g4ptvLkCzilrkbiu4tbF&#13;&#10;i8zuSCCj5apNSRMsQDJjAfvMAAFFZkHz8b2wM+8lL43zc5JYgxCCEWc+RRyj1FKLIeHBTrcEuCI4&#13;&#10;g45vqeN9kG4pHQXN5wkO6LRBoAArFwAG5EQhXyAgghACAXwvwzhnw8AYAsBdOXmnK0BcDQVw9q85&#13;&#10;51zvnnPefc/6B0HoXQ5+UHLRlAg6stqRmABCGJq9EoJRYixLlt/iDCG6wABzznzgQkhMyXbZCBQ9&#13;&#10;ji/GE4g6h3EFGXlajoyiCjCpYNfWsrx54EILTdC+CcCgAAyy875pmibQCA0On5BQD4b6IReu1d8W&#13;&#10;Ye5Eh3qoAKK7iq3uSOG55bNkjoOXzgABD8RBv6EAAXa5EIGvW8JNkAqTkAAH2vYDt6TcyOi7JORr&#13;&#10;Cbo0M60ADrxybNrUjfWoTePepu2eUADx3kKRFeADLOWhgV26bCIpV9xlduMYIoAGfGjO3W5utXgQ&#13;&#10;ghhDhoMcY+EaOGJMUOtgMgpBqieAjup2Zzjc1uDoPxP9/8f5/1/v/n/f/P/wAOfG1m2OplbnonUo&#13;&#10;aBkIcgZQGF6lCB2npJLAAPOByiEBUQLgAP0DgsPKNgiLIrJiDmzAxnIHJDoB9mdBsMAL+CbLIu3L&#13;&#10;7oHmWNfNZoikFthqdCDE6gEAFMLAQiCgfMKsIgcCCgbNpI0v9krksA5wlCEASwmlsuWgAOYOYjaM&#13;&#10;VPLNzLSsYh2FCgjgjAjQnoeBEjGg7DIMPLWKIqyPjspsxAoAABUBUhUisitvbLAN1LBQ5t/PcNEk&#13;&#10;lqLqFPqQXCHAdRAsaHMGNE3klsygAApxFD9I9ILxDI6BqMqgAAwgwAwJIL4iFikEInSA2JzPsEIE&#13;&#10;Iw7jmP6Obp5wAxTxURUxVRVxWRWxXRXxYDoOwtKoUOwiDiqBYAANNgnl6i9C9xCjMDMlbPyPyvQo&#13;&#10;pjhr0g/r1hBCEL3NLpJvHkXh2B4CChmqYrIr9hgO4qUgAB5h5CFO8KakkojkXAMMGiWPAMJK0Khv&#13;&#10;JKgEwolOcjUNwwLhUCEHKsyGFDcQqmvMWKvLCuam+G+hTBThTgAAoNOAAw6rAhQSGRJshhZD8i0i&#13;&#10;1t/jZuKp8t+l7yKHFCNsYjWJaQ8jpElh7EgRiAABrRJKsOvgAFAwhCcCdLCh6B5u6hxnYAGybAAA&#13;&#10;OScrTI6B6B6h6q6GsBti9G6AEgEvss+D1AYEUrERRDnxSJ4P7RYypSpyqSqyrSrysSsytLoK2Sjm&#13;&#10;jQBiEHQnRQlA5l6qPIYKOCDt5gHgAGHBoAAAQS4jihcy6AALtCESiyjKLsfMfl2MZlDJSsRS3kDr&#13;&#10;9hkQYBxJqihkJsDMDNhiDwZwcwdvmMMMPwgIpQhmSgAANO/LpRggAQGMKhrTRCEBDzSnOA8A8Dcx&#13;&#10;9qusXPMrFI6ArDEj6D7BfCxSmCliFSOiDQmgSwMgsAsAABCuBv5DayLJ8SMF7SNDgn1CNjLjMh5B&#13;&#10;4h4nVqspOCSRoy1kXvdH2CHEkiOzXCEztCFN8zwiIzlRRo6J2ubSoOcStz2z3T3z4T4z5T5z6T6j&#13;&#10;oj9gAI7o8KElTAAKGF6hPUAgAQRCEAQ0DK8QpDih0UFtsooD6r7CDOxhQuygvF+h3xvlshsL8wXB&#13;&#10;gBliChqEDAAFsCExwi/mctgCCgLxzqjtnmgmhgVx3G6riCVEDJLJLpYIgiDM3M4HZzVNxx+Nyx/S&#13;&#10;QDyI6QNQtQIBeheBeTiJoCDMsMtQNOBuCTzDXzjJ7zkF60qDdFbB/MZrxLbhRDNPOuoiMMPCQiRS&#13;&#10;IIMMPSmz3SnrhRTT7U405U506U607U708RUNJrxCDy7rurvF5nxg+gAUpCEUzygBhMiDisPPwvxK&#13;&#10;rBfiEM6AyAABN1Kn9tiBuTAhhwWIcCChkkBAABwTEq10UQaqazHwcCCwdCCgSzKAfIqoYQhPszMz&#13;&#10;Np8vlAAApVciEHNAIK8ScgOUfPK0gPLrSklv2DHDIBeCxAdAcgciMHvllMoBYkqHwziDaUrJ7UsO&#13;&#10;oUhvZtRNSA0VwVFNXibyivuiIiSIFqhhMNSCD02T203So0815V516V617V718V8oAtJQ0CD1xy3A&#13;&#10;ARol4NByCSCiDgt2EI2mvDmVBVCThiDxCr4BmQ4vEIB0LiChn0NO2iC0OiChp0QxvRwMDELxx1Sg&#13;&#10;Lu/GkIooptnDR0Yr5n/g92YgAOsBDCEDwQFIcvjR9UfzWPMCGMYm7q0MQveHRisRjG6ExyfSfhh2&#13;&#10;mRBsbMQAegAVpnfkxL513DcVsJ61tF50tH0iN0yWoC8K3hXFJVm1nRNLEiIlbUm06V4T2V9W4W42&#13;&#10;5W526W627W7jcxHININiDo0AASwANXAl2sPK0gfCShiBiCEK9A+K+JjjmS6Bcy7LICDy8wvsrgTg&#13;&#10;Tp+DABthxiChir/BeL9hjzDlRzFVSthVTiDTIVVTJEVkT1YTLvsooCYJ4HCtUgAUdiD1JVKVLDeT&#13;&#10;Vx+zWt0ipLNoJuG0/jOjPpyJyz0unVrDb2sp6Wtl5WujaPdSZO6gUXMK0K1R6VzWriLXvz5W3U4W&#13;&#10;8Xy3zXz30X031X1z3IHIHj1oq0yPjD0UPX4F2kZsB0bAAJWxuCDUAoXshIZjmN3EzooQHiEKuWEA&#13;&#10;trlh4O6y2psqWiChf2Joyi9gAB40MVzIiMD0TNiu7AJwjAZS+ghtoAfGhgXGgQoyjF2h4YWkakRi&#13;&#10;7XOiDhNYaAAAy4bje3f0g3giLklrEMvKYhtJsAAB6pYuXuYgUjSsrssiEXqSKw6t+Xwl4YnFqiNm&#13;&#10;KEMzQPJYlBVQ33nW63x32Yw4xYx4yYy4zYzsONrh04XgAOvRbiqxdl2pDof4CxuyZCESzghY9Dms&#13;&#10;PMWPFiENQAzVvBMtDilhuzAhiobBeIcgABjobBwQKkJXTzHXVVUis4VgR1gAAAdEUoYIpgcmNgQA&#13;&#10;NEYWJAAWzJTAAW0BjZVmo4c2eXgWfW2CIW1imnm01zcP54oJ9XpF44qTio6G3pdpehjwFAAXs3Mj&#13;&#10;YZfSp4wY0Zm5nZn5oZo5pZpl8IE10q8CDwkJFuGl2ZVhjMPsQpuXKy9sfDo2Yg92ZusiD39Pqu3W&#13;&#10;BNqh5MBls4IBf0PAABfwXBo0Qh4ifCRu9qcDJIjjKgJNqHpTeifvBGhgYMtAAAGwpjmJHYbYcCDg&#13;&#10;N6KoynsVeZXVhWesZEo4rwNiSW0PdVup/5eYp1uDhsYlD0Bmz2iXdgULPZUik13MPOlGs075mZqa&#13;&#10;dad6eae6faf6gDbz8T9CEA16jKoE+F2jCjDQNCDgM6ngAMqsrC+qljoXjrUS8Vy2APmv7ilhvPeg&#13;&#10;ABjZFZGXRiC6viCh+nrIhMDWKih3VjyCdAAARZNAdGN3Y66iCgRAOjhZA3eBNrx0e3cjf4dViK3U&#13;&#10;NRFAp20jcnmhLKzsWZlCm3oJN6TF37IDZMnAlglz8hbBbDajwBlD05buZz46c6g7TbT7UbU7VbV4&#13;&#10;wrqA3LrH3iD3bvkF2uIBEOtHPCEZr2caZGajn4CE0YDiD4E2ExVh5SflLEwAABg4KBfQXBoYLB3Q&#13;&#10;IZ/O7sDGbnmwZjKgH1ej46DggmJPAiCgX6GAINkjW0yZT36CEOt502ajgbCQr7DRElWvpjeMPVj7&#13;&#10;H6UDbbJIt7KF3bLDYsYw3Q4b5aR127RiHsPAPLLgARKxLYpSt7S7WcJ8KcK8LcL8MSrqHhIqIpht&#13;&#10;KNLJJJJ2ql06+1K6/iD44xcE5iSY/PoCDgz8YFXFYSthwzEhjm2YI6w8cXOCCh9o2a1iC4NkNQZk&#13;&#10;okF645REQmN4SCCgd5O3XUiCG2iRCie5+iDLRrSVcgpDg74KvB+MZ6PrejP8DM/5dSL8Ib/79Di7&#13;&#10;+DXcARX8JcM84c485c586c6tEaiT8OklZ33O+aoF0S73ICEKJAAT0jsODvPTTCDylEU522KT6h7a&#13;&#10;1UQWOZ7BfZ7Bnxrh1bpokbqmbKawbmdmmGf0XCCghbwAZsIBnBkbOgiAjbNCDgFCcS2holMTect5&#13;&#10;X4d5YzqDhczjdc1oD7/F2823no6E8BpG1yTMvAASYu6qemem8mgAXQJADuR9hRY8387dsds9tdt9&#13;&#10;udun/GoDwIE35j037E5Su9FgAYgCELrsgROjsbObO7M9XCDAFd63LauV7ByKaBkwYZFodL/VMogO&#13;&#10;7CszGMEGZ8giC5MiCyjMrBrBkrsB/B4K7gWgUCdDuvy1VdbaN5YYvF69fIDdgS/c01usuqYpmMoy&#13;&#10;6iLgcxBBGnQ5TVm+O8Iz0Lfv6239veb+cec+ded+eDsOvY643CDRER7k5UFmZRCxbCDEpnfqCjsv&#13;&#10;3RncqCENvBTNwF2+o0lUl7EGqrnh7jM6ohutbCC7nKXxrqZ+D5U7rdPCEgBoiAAh9EFAJgHISgvg&#13;&#10;pMMGiiC0WN66q2d+N9ceYl5+PoC+Ql19qjWsYhyPOghNy0aGiY949AhN6gKmX7pQISSxHfJGXmr1&#13;&#10;EsesfvZU49r+e/Q/RfR/SfS/TCMaP4s8+CDoIoJIKA5E7SwQC9xDP8QwIpLjsMPKqL+WmiD1wA0W&#13;&#10;nF0h3fh03+UXIs1A6JCBFhFtHj/O1O2NcK6L/BtwVJYjyWXiFh/8ih/TF+0ScXasH2VCCgnOU/vj&#13;&#10;XcuYeH6/AoCfBl1fCjWElg6DIeWnRBJH3g2aj5ZCFhYBYiALEAFcrFYAFqEABPwsAP1/P4ARGJRO&#13;&#10;KRWLReMRmNRuOR2PR+QSGRSOSREBgIBABHysABeXQeEyWZTOaTWbTecTmdTueT2fT+gUGhUOiUWj&#13;&#10;UekUmlUumU2nU+oVGpVOqVWrVesVmtVuuV2vV+wWGsk2yABaWeKGm1ABLW2xRVa3EAEy6RQJ3cAN&#13;&#10;O9AAM323gA84EAIjCRQY4cAMrFAACY2/urIAAsZMAL/LRg7ZnB4UA52/5+cvl9xFsN+IqtbOgAId&#13;&#10;KMuIgsaREChkAP58xIAxEBASIv5/xJ+cCIioVRFgJyIhUIyV780AKToAAg9MACTrQ2H6CeyeU9qt&#13;&#10;v/wb/vSWHRCn53cvv1AAZYgIhIJABiMNhgDw7XwRj0AABZ4yP+ABbQEABsGybIAAbBLauy8cGrE7&#13;&#10;iVJYlwLpgLUHQvDEMw1DcOQ7D0PxBEMRRHEkSxNE8URTFUVxZFsXJAN0YgAScaIoI8bgAXEdO9Gh&#13;&#10;JgBGI3IoFMhgAZ0jAABEkr+uJarmuqJgXKIAGhKjquur5zyyAAqy4ABiy+kDMjsABEzLF8HFiV5T&#13;&#10;gAKApQsAABwoCQOiGyQyE2ABmGuBQAGqbqInqebcUG3SImkViIhaEjmOc6BSOk6jrUW8r+JQpj7v&#13;&#10;upcITOnrwvFFFKKelCUnnUoABQE4TgAJVWAATlXuw8yPQgRyWD+Pw/AAbJtG0AANL9UNOWEjcIJW&#13;&#10;R6WpehE32HZlm2dZ9oWjaVp2patrWvbFs21bduW6v5JXAAA33GigV3NPJmGZJElLeON3AASF4ooI&#13;&#10;l6AAXd7u8ct9AAFt+gAd+AIoVGBoGK4rq4b2Eskyhl4amg8YgABA4mAADYtbymDnjQAEdjqKB0HA&#13;&#10;ZS8Y5lAAfh+gHAjTAAYRnIiXuSgAalegAJogoiQ42tk3iSOae7nui6eb0kAB9n44J6aSpgE6YAAC&#13;&#10;6eplN4wjNPRVYKmv3o7ghqGjYySBAAGRsQAP3q6KP2/rci3tYAGDtwAGubBsAABkpN9T+pxNYsJW&#13;&#10;SmO87/wHA8FwfCcLw3D8RxPFcXxnGxSs5aZqsqJvg+Jq8uAAMc0v4o86ABYdAigzdGABM9M7z7h9&#13;&#10;1T5GIYiKDX2AAEp2auEN2wAD33KcaeAs+8wEvgccmr76Ftu3on2A19l2iPnyfSIgOAyc59oFH+Lo&#13;&#10;nLmqAF6CI+z8ovi3pAH8YAHz80FohT7ct1SwD/dk2j1cTpOgAI4jCNWKkalwuqxTsxT0IK4VyIOA&#13;&#10;gABBQHAAHWBS62wEXIeRAUEEQABlgoAAMUFwACbg0/l4SGm9rHQmhWDsI4SQlhNCeFEKYVQrhZC2&#13;&#10;F0L3DjRhkAAGsNWinrMabwZMOz2AyZEV+B8NIbJGZcRMwgiAAB3iUhdMQABFxPMMYiHYyWnNQKuw&#13;&#10;Ad4AAdRbQI3Ikj7gDgAExGMAAX4zNkM9DAjA7I2L8X8OiOBFBQxzAAF6OxUHqKOUg0M6434/AADl&#13;&#10;IE+xFocpFGaM0AEfjTBECKEUAAPAdg7AAA4B4DwANJHoAAYYwhhL2XwEiUDyxKAABFKU/DeCiP7c&#13;&#10;I/1UCDCpNpABGwdj25GgAGlDNfoLQAA9l4AACgFQKgAHkPEeIAIpgAGPMkAAIZmAAF5M+ZczW7xq&#13;&#10;LBB9ZCFFlTUm1Nubk3ZvTfnBOGcU45yTlRIOudAAFzArABOgdZFHQCwAAE+ehYB3T3AAC+fQAByT&#13;&#10;9YEwRgzB0HOQckE0igCqES2GkNIAAI6HFUVKoJID1X4HBI++NlLphMgADHR2cxEhjUhl3L2IL4TE&#13;&#10;mLn0C+PCjWgqROu+ojQ3WFBDCEEIAAfVcUcgwR8Q5hRMxkF+MAYAAAQVFfQ/pSzh5WInf+VJCA4R&#13;&#10;xDidwHoPQABX1XAAParRGGvqrVaIWsCpwUAog5R8qc1oQzZrNWutlba3VvrhXGuVc66V1RAPqvEQ&#13;&#10;ga0KoYRMRtf5ASCK+rxXtKQAD4sRGg3NIRjAABxY9C8/RyRul0PCy0/xUMFoEU6qNUgwWfMqZci9&#13;&#10;XbED4P0Z4WVqUnBMrW7OUYbbYEUmYCEAEMhooIQUU+PNLY+KTlcRVCAarhAAYaa64sp3vSoImqOG&#13;&#10;5owSUPeTEmJdTSgyqcHUtE11CqSqkUACmQ3phDyHkggBgDKGnXBFM0id2q7FDrQ31Zd7b5XzvpfW&#13;&#10;+1978X5v1ftw5dLWJMLSWstoliwGWF+ACmtNiJgOwYlNKts0LxBdUD5LyYHkOxtcUxdK6gu4di63&#13;&#10;Mi4LMRKuVgKvEwAK/iNIwE7FgABY4vrXGYL4ABRY1Ipf4AAs8dFUt29al1vlZXAUs50KL5XzoCFt&#13;&#10;WUjJ+z9qpVUFJz0R8lSpqS4a7CJb2E+lUp+IN1ifZZv4SW982G/ZhzNmfNGac1ZrzZm3N2byLrjD&#13;&#10;eABcAkiKSgCQAAW+eywELE/BanZEqiggLyXu8t5kNRNieIsigM9HNhbHIUodqRZAAP+GSds6SLv3&#13;&#10;fwJ7TwAAN6huSAAP+pQAQEEGRRKIC0ipHBNq+cJ6jRw1r3bYiggNcak1MVPHse0rZAIwhAPuw86L&#13;&#10;huPq8ExIMdCznnPUUwp01hYYNlO92VX+KZlbkEoFzBHWAGO2O2DOsJgAEZFAZTDj9k0PykMFOpNc&#13;&#10;kT2xnAjOY4Rby3tvffG+d9b735v3fyL0eo/RkRPdmDhoMVYuVvUof4DQIInJGSR9D67pQzpTZoTy&#13;&#10;KaH4NQ2h5P86gAia+Y25F6OhjAAJHlAANVkYjgarEQLAADt5kRRiYgQAQCnDd2w1ESKUECXz/HlL&#13;&#10;MfW92oRK5jCbwA4BuDeSeDYmg0hsA28umZ3i+MuId27XTY57FuAABNCd45UO7lbsOWLflAQgFLtV&#13;&#10;VqsCiFGKMAAXQuBc4uADixO9xjAbeph7+/96Vq3/4HwXg/CeF8N4fxHiSJ7LABiwJxFAKeRr4Xwv&#13;&#10;xW+590FL5kik2fMilQ+OP0AAAXejABZYeBFBU+pAAQUgxN68PPMCHljjHiL0YABrgQAAA+e7JJZ8&#13;&#10;MAAI5ihSEkSQ8iGmAJm7gDHBE0EgN8noPoLP49PXOvmBOClnWuuujQuvvRlLRBIn44AAlfyAAA5+&#13;&#10;fopRcvOByuiT6xNz92d9LZcDv9QAAR/wAAcP+7w3j4oJKPu5Wwg8S7+zK8VAPARATAVAXAZAbAce&#13;&#10;EL0Gmh6ZEa0MYMcMUZKMOBiKwPuB/A8k0PoIoqoqqrAEKQ+H7BQAA3GsYIo3C2KzsJm5kHaAADPB&#13;&#10;qAAFbBwIwwYAclE7iw8JmF9CCAAkakciCP2wACTCSm64W4aEEIosMuOd4+ioo+o2AouUsHqq2bEG&#13;&#10;Qw+/m9OAq8kBhDEhoBsBsbIIk/eKE/WcAICAgD/gT/AEFg0HhEJhULhkNh0PiEMfr+f0Ri0XAYCA&#13;&#10;UXjkdhMTisekUjkklk0nlEplQAjMbR8vAAXmQALU1lc3nE5nU7nk9n0/oFBoVDolFo1HpFJpVLpl&#13;&#10;Np1PqFRqVTqlVq1XrFZrVbrldr1fsFhsUodNlAAutAAdVrhCvtwAKFxqz0ugAGF3ADdvUITt9ABi&#13;&#10;wFjjx1wgARmHhA0xQAZGNlgDAccbeTABdywAZOZhgfzgAUGfABA0UrfOlAA31AAaOrhBX1wAVGxw&#13;&#10;WzjpM2wAWu5hBg3gAT+/qz34QAUnFABB5AAEnLAEgjkajYBnnOpMt2lZgcE68j6lAAPfADe8QAeH&#13;&#10;lAHf6VBgYABntAAl+Hb+XX60vR8xmc1LXz/n9/z/wBAMBQHAkCwNA8EQTBUFwZBsHQfCEIwlB59w&#13;&#10;qAAZwwABpw2hBFQ8ADCDqqxxxIAAWROAB5RUhBeRaAAhxhA5YxmuC5IOBscNU1gQx4iBhx+AAvSE&#13;&#10;ABwSKhgayQABRyWAATycn0PEUAA7yohAHyuABoS0AAQS7CaonnMKzrTIpwIQSs0AANU1uC4bilI4&#13;&#10;7kuWEjmooiDrHqex7AAX5fF8ABwnEcQAPWi71iVRAABFHp/IEozrS+nbswc7qfusuIoABGZYqUHl&#13;&#10;PAAYUgPXQtI1Kh76pgmQLpom1TVdV9YVjWVZ1pWtbVvXFc11XdeV7X1fv4JdhAAW1ioQNFkAAS9l&#13;&#10;qsxpkAAHdogAiiKgRawAGdbIABTbkD0FQYW3DFMVoOVtzAAKV0oYU12AANN33GeSGUwABN3sAAKX&#13;&#10;yoUyrsvB43+hBF4EAA6YLYCdNWaIAMUGgAH5h4AOgABi4oAAcYvNp7uI4zkCC5TmUqhABPAd+SgA&#13;&#10;KuUABP0/pUWGXAAJ+YzqkKiUhg6G0nBuQp7iRJkkSQAGWZhmPO8ChUdJwTgAPI9D1QlHKrmyd52k&#13;&#10;upJPRqCVIqdUPvVVWP3m+w7FseybLs2z7RtO1bXtm27dt9eDbuQAEpuqECPvAAFxvarFXvwACtwK&#13;&#10;EAxwgAGtw4AAjxUD2paFpWdY9k2WS6EEPywAD7zLmn6fqGDfz4ASiAADdIpTXCuABVdUhC7hgxjH&#13;&#10;AP2O4IcUPagA3gwIQDPdw1DgJ9/jONzhjuPzpqiC64AA5eXNU2dOAFrARp7tIsEoTBMAAISx6ii6&#13;&#10;ts2cwZ46fe8pnxKbkbpFFJhhmEYSSaMgwVhUFQADh+1CINrSIfQABs/8AARsAXpkcAdAUAAfg/h/&#13;&#10;AAA+AzWCpPJa8fp2cE4KQVgtBeDEGYNQbg5B2D0H4QEWEhCMAAcYTEIfm/RbIzgAOxAOVJ0SVA7k&#13;&#10;IBlDUzBmgCQ5QWwUOkAIBEHAXEEAAloiNBGWMtujdiFukAMAARMT36v3KibkWoAAmxXgGxIXcWwA&#13;&#10;BCi9BwNkYQAJoEqQg0QQE+C/F+Vo4TGk3pxY8nNmZDDrPPGrHd3o02inpJK9Rxp1SNNrfAgt8xPH&#13;&#10;yFLkKUs6wXUhikSYSoIYRAiAAF5FyBz+lTyBE0vcM4ZgzEjiCAsAA2xuDcAABlwsiVHyBPsfhVcE&#13;&#10;oQyxllLOWktZbS3lwQAAQKBwSCwaDwiEwqFwyGw6HxCIxKJxSKxaLxiMxqNxyOx6PyCQyKRySSya&#13;&#10;TyiFLSVgAmy6ChSYgBpTQABmbymIGedgBNT6Ck6ggBY0Sc0aIJ+kgAxUyMhOnz2flKp0eIvargAa&#13;&#10;VoANeuwUv2AAKCx1Wy2aHv60gAeWwAMe3wU53IAIy62eIve8gBSXwAEG/gASYIAP21QgBgIBAAuY&#13;&#10;wAOLHgBhZLCYa7x7EYrLZqTv/Ov/N2fCv6U4nFJDTgBlsplAAA66U54ACgUikAHzbwXY5sAwNvuB&#13;&#10;wAB1cKG6UAPJ4vEAGUzGYAO52u0ALbp2u26KK5gAG3tgBK969qVS4ERiPKaOEAX0gAW+wAAUCAQA&#13;&#10;Z/QQXso/7gAL/oAFr+/R/4AgGAoDgSBYGgeCIJgqC4Mg2DoPhCEYShOFIVhaF4YhmGobhyHYeQ80&#13;&#10;4hAAM4kAA+4nAAA4qakyzLAAMYwgESYzAAuI2QUb45ABpyQh9CjRkAABTkMADdkZFXsC0ACckwAA&#13;&#10;2k+DSClIAB/lVBVPBNM01BqXI+gU6JgAALJjAB0HRQQqJpAAV5sgleT3XtfV/EFgWDddh2JAArZ7&#13;&#10;AAZJ+ABq2sCWg0ZfMAFpedZnZl5mmeoajEHndJ3ZFGlQALCmF3WwPGRMMw3yZ2oKPaCi0TjkbwAJ&#13;&#10;KqndJYlgAGoaRpeZFWubxvECnMADUruRTeN4AAPA4DkRP6oW6gN9n4foF38f6kLPtC0bStO1LVta&#13;&#10;17Ytm2rbty3bet+4LhuK46QcI6nre25kFK67AApUUWgPq8gADK9QANW+EFJG+wAG6/rQM7AZCkRv&#13;&#10;3ARh9yPAAcMLhE2cOiOJT1xJBSTxUABsxi5EkL/HAAEPH6iAACMjADATOABtG1gib5xKRfmAYIJK&#13;&#10;zQitQAPM8jyABzHNiE0wAXIcwACcKAoe56qgQmhqDCUAAR07IVHqXGkYo616SSbNcFAA8Nca1RqG&#13;&#10;AvYZ1zKGHZLNLBOS9QROAArivK9rWvsdEnFchyQp0QAAm3sADB34ADlOY5gAPbEwXBgGAAA4DQNo&#13;&#10;exqhWdxUMreO2oBbl7NFrU+b5znee5/oOh6Lo+k6Xpun6jqeq6u2T8669L2z1BSN7QABy7doDp7q&#13;&#10;6JKOvvkFUQsQA2u0PELPx0dTcGQANbzQABD0IR8byEEDf1gAMT2QAfB8esQvtCNAAdPjQXewmAA0&#13;&#10;PpAACfsm5el8y6ucxzNB3ZJcmCYz/uMsRzwfDKE1clLUnvEDaqtaAJKIBmbgQg8ARrx6QQAADqCY&#13;&#10;AGtDIGSMkAAKwVAqfoRY7KuxqAABfCQAARAihFAABJp7xxZgAYkPVsafQyhlAAHGG57j4OOVGSR1&#13;&#10;w/GttdIYARFYl4igABFEhzMBIlxMibE6J8UIoxSinFSKsVorxYiyXclwTQAErFoQVWKslWquM2TQ&#13;&#10;aRWStonH2ilFaLUXIwBitAYsdAABVjuAAc8eiKnpAKACMgAAxyCbi5RBwrJDx2jwQRFQAzImTgmD&#13;&#10;qKgWJJgAFTJYgqQwpgAkOKxBrLH4MvTo/OBhAoHG8GmrwY0qo2yNII3MhpsQjSyAACAD4H4dlVgV&#13;&#10;ASAy1ZSEhZqOGYMQB4AAA9MZprT2tHHOS3EjoCwFAKiOeRCp2RLRGDWGoNUNocCOm7B4jJ2RVyIC&#13;&#10;tIogaXANQjhKVcewABkTuAAPmeIAA0zZAAJRi0zZXkcZq1yYkqhjECcg/WHQr12q5CzQiLVCqF0M&#13;&#10;obQ6h9EKI0SonRSitFnRr+DcABiokyChHo+jVG5mzpi2AAEuk5BQJUqV0rx5S1J3DIAAVMKUeY9k&#13;&#10;Mj6AB/D+SmBiQyPOn4AAYVCAAr5X5BIxR/VbFCeI+UXoxK6Ncgoh6pgADxVaTz705MwTsZUhUuiR&#13;&#10;S+gSnmJ8vFqVhI+dmmYAG3twFEKMUYAAumNCfXQAAsq7khB7XpvpkzYz6QGzVwsMStA0AAmAdDJW&#13;&#10;BRIBFN8jB2RIqrD1ZJ4ZLzvCVhVSsggz7NyJCrURXwABdi8F4x4IQQrGkfZrKYiNHAAJYiVRe2Ns&#13;&#10;rZ20trba29uLc26t3bxbiqhJAAVOQUFdxAADMuOyJkhZxKXMO0dwgjKQADNum+t9q16YUyKpHoc5&#13;&#10;BQDXepy/gAAYbxpeDzeYAAiL0kFcQ4mM4AAK3wiYNq+dTo5TrIKLu/MJgiBEqwnCUD8quKJIUcU2&#13;&#10;I13nDwORISgMPDXj3Kxe4HwPwfr0RisWHik6xxOrKtOs5HjiiPm9BeDLGA2AAr0D0AD4EWIuZqoU&#13;&#10;z5szah+xmbmgSBjsixrwFCutPAACdx/agjTlB7F6HHkYAAHMkgAAaAwBis7VGvmsJcAE2JtUZAAv&#13;&#10;sSOQS7rJYSsu2Fvcw5izHmTMuZsz5ozTmrNbpIvktJeQSlQEl7r5vYXdoAAJuiOIKx8IYALR2kW/&#13;&#10;dgKGhAAO+HWAATeiillNWfe56wNwAD40mQXH4ndGU9iWuwVzA5NEEacBEADsgN6kv8y2UMMpfM1Z&#13;&#10;YGgnh4TxSvZrX8gyNhcAAo+EfLZJKvusw4tLDxIYBqGUQinDRJtgIEOyYwLgANX5/F6L20tp9kEX&#13;&#10;2EQPYieDFDCU8AAH4PgfR2CsFYAAqpL7UJzl0/J+z+uazZu7d+8N47y3nvTeu9t75lSANFJyUF5D&#13;&#10;6e3Dq7CJAZl3ky21dpBE/Bk0Totcd0xm2GTDScJa1DY64tDfogmE8KC+46AByTqqrB4AAInkpBQa&#13;&#10;8oLcXCRmpsAVbZlL47IpDw1xMbwoAASOcgADrzzE9e+JqANXeB/OeA+9GNbsaXPSYl6+WjucquUJ&#13;&#10;Ckh6eZs4s/T1pkALd+9wDGxYXJCbEcnYmQzGA8Q07ItkbhLRpj3S2ulFJ5YRupZm7N8d27v3jvPe&#13;&#10;u9987737v6B9DwauL4IglbAAaECgVXYiTwbXSuoQQQ3kgAXmDz4AhsoAu+au7d8t4x3YAydZCiFO&#13;&#10;gCCs7AAJn1KEZP1alFgIhJ2QweyABBiDK+Bq8fTz7IMBxmccH04QQU/wgAB+Ss9kYgAHLgWUPV2A&#13;&#10;XS5d6zWf1QoxxVMCwT0nwcA3xvgAh8RUGK9pAV+xsgE7Ix53g6ByDkxZja31w+mQLXkAQhGAZMAA&#13;&#10;YDfwZr2UN1IgQZhPAmxPxSQnwAHu3bxZW6WX3dXl4DIDYDoD4EIEYEoE4FFC2/m/Hjm+jsztTtwc&#13;&#10;hVQ74IE6QLwAGRg4xBQpoKAAFCAWYFRAg7oL4IgAHYg5BBUNwcWeU3jp4IA7zvDgA5Q5RBSTAnEg&#13;&#10;UgyEHrD8XL2W1aRVEawAELRBQjh+GWQAA2IVVyQCHzBowLSZAcTuAZSf38E4Hzz3nTS0IYWuyeYA&#13;&#10;2mBBVOD3BFWKCNQuQuTIX0Rmx2QmRP2rQZ2eR+AcTDHTzNTug6ViTJ2Xy9XoVq3coHQAGkIfDCTR&#13;&#10;DRVPw8wAApnNAe4lzKBtAAEdAxSwADwD0uCAICW6yzoLYpop4qIqYqoq4rIrYrhZQTIsQAAtYtEY&#13;&#10;SsVSUZRRg24uwAALovmkmlBBE/wAH6n64qTCwcGWC/BBHZQAIGj0AEDpEb4xH6hhA/Q/UrHtEGDE&#13;&#10;HBIRlWYSHrnMHzUiyeWy4PoQDHAvxBUnF4l5A2DDwGyXRBHOQSB64vwiwigioB2wYY2vYdSjIZ1q&#13;&#10;Rrw/TrwOgOwO4VBXlOkEkFD7ACR8hE1OGoCDR2QbzDAki/ArymWOwT4+45BigqpISaybWfWf1o0u&#13;&#10;A+WlIBpIQqhBY0IwA+JMGSGSk4knQOD15ARJoo3dIpYr5PpP5QJQZQpQ5RJRWalwlvxBY9AAAt5T&#13;&#10;RVQwJUGqBBDjDjYGgIZV4qlxwzJDEkYTRBIKApoKlCToxPgmgABO4exBAHZa2oiIon4oI3l/3rWq&#13;&#10;Y4xA01URgdBcwuIcgAAPlew1TzgLiZApiagV24hxlQEG0HWPQgZjZHlaI/Tq4ZX0pdRZRxYkhsgJ&#13;&#10;wJ5fW3wACaQqBHWw5lSBVq2m2LAAAaItwH0x3XxEFq5gA1he1bwAAKlxVcmzHXxxVTAAAp4KVdws&#13;&#10;lnyv5VGJ5nUNENQIpWJOXzhincoCpPZRp0J0Z0p051J1Z1p1y3VrWV10Imj6Q0AAF3gBhKQoZ5IB&#13;&#10;XsxBAIJ6SWkaJw4qY142CuSnin483OlJGCzn5xiSyTRBEsgRgAIcocyFIR2qEo5o1qw6jv23m4FR&#13;&#10;RUZZo5lplp3twAAXqFAAFmwzzfTf3+AwW3ZnZyhFGvJko/yXqHxGzNWxJN2kYzZpqJSFn8poxEKL&#13;&#10;2AxBXURBXXzNX/Zjx9JO2YJ2KPqP6QKQaQqQ6RKRRGmbkXBMBMl7lLhKJjQgQAAgKUhBYxYm0dWL&#13;&#10;orGigmzOhzBBZDnQRrCYwLDnH3gOKZnj3EBBFkgegAAhabiFaA2AY4qM22QAA2V9Ka4KklAVKfDz&#13;&#10;DzhYAX1xlyGTWThtwfAAAdqiYoXcBmWG6IyPqLRHR2X7ir09WbnGxHakTn6WGDGGCDqPIC6Rqoqo&#13;&#10;6pKpapqp6qIDTsoh33Tr4bigV9RKXmgXWpxBEkwWJvHw5P4goMavKalk6bghTnIJYPTdhBXh3iac&#13;&#10;I36BHr6MXSQ/I12Cx2WRCcKDKhEtEtkuKj4aKjUTZkykKmqJhr1q1SGzosQTAAGpAG6ixCyoQIk0&#13;&#10;1SK24EaoJz6qa9q96+K+a+q+6/EVy6iSRwRw3hjb3iGhRKKmBkgwhBXIgAFUwh5RHp6WhBT86FwA&#13;&#10;K1y46AHOHOhBDYQCz6D6j86Aqy6cqOhFRxaOa4RGqITqq35AKMKjEjrCo5qxBHHKANXtHQn46noE&#13;&#10;69G7a/bP7QLQbQrQ7RLRSH4TXA5bTPhBAi7TT4j5BJEMFQVQw3LVRBbEnN5Q58mqJ7y6y7S7y5Hk&#13;&#10;ghgAIlwe1w1xX9p4aypco4JdKdC2rKzqbLaJLLxRhrzSJ/X9zHR2wbWqKX5ra7SoQE1KwNHKa8oE&#13;&#10;LPbRriri7jLjbjrj7kBHa54s4tRBAaLlwAERWUxJIM3gwK3vTORBF+Qu1+1/ZQ4TZB5CI0xBFdJH&#13;&#10;X1i5LYLrxBHdWziGKcYSbKU1JkbLLhyHLuRFBxUEA9DKDeVQgMEXhLBILv3d7ibkbzrz70L0b0r0&#13;&#10;6pIyIymWp/Es7GRJHtQALqY1o2DI4WHD5tEHJ0Z2i/xBK17FbIS2l90JII7VQ3BBXcr1rtrI7uLd&#13;&#10;S1LcTqLc6kL+hKDNYTQL4v6rJYLJZ2Lzb1MC8DMDcDsD8EIDL6FGhBEHEHX9gB8GRIY7Ed1nhBGX&#13;&#10;6Elr50IP4QIvgLhzoMBBAhMK7ZImC20IUaVhZuzNZUAwJnG4L97bKzKc3Z3SZorbyEr/Dp7/iH7y&#13;&#10;0HyeQhlVAkGInQpyAIamcAIFcCsEcVMVcVsV8WMWVFotAtQALkxBBMQFJ6xNhOBILTQi6iKihBEc&#13;&#10;Y2kGVOJ1KFAXgAKlBBFxLn406Xy13wgp6PV718cMHyiGbt44WW1qwzlnA8TXYjbHRuW18UaO7u7c&#13;&#10;rvSG8RrJhr1UAAAW8mgALwp5nvGMWxRirO6nVrhUCm5QMU8Wsqsq8rMrcrsrzGl7lhCJiKHLI08b&#13;&#10;BIFSJCxBKSZv6Pro7Go9WxDNcXAACMwSS2INjlSPRBL37CXua3ba2p7JHMSeZSVwktkt3FwUClgN&#13;&#10;yUGchCclaIMkb/ckyGs4hEx2QTFKAtR1BIMswyiLYdH5ILcqcsM98+M+c+s+8/CCK/y6bAhA5prY&#13;&#10;BIAStBpTJThBLfCqSq52Gk5MYjV7qtklMey2LCBkxBGV4UyHMg7bhCTNYOwAG0G0QtDyMwFh3yTm&#13;&#10;Hoy7hVL3wGB+xBM6FXs5MQ85iGdMhEVqwqZIg2YVgAdNLgRn4zagDUIrM9s/dSNSdStS9TNTRDn3&#13;&#10;qrDshBGK4ixHITarMMBBCPFwSOqQXJQiVVVVxBJL53gAM2S0HgrAKvhA6lI5tHL+MhGwLJxB3V5W&#13;&#10;tCAt2z20Q3iRywiw8pwg8LAJRg7gG6NQDpcRCHtOJH5EBAm2JdthhGUAaNXX9Nm9NR9TtmNmdmtm&#13;&#10;9nMVaSWblR4t0gBHC6qYmhjv7AzcKyaQaDMbDOLoRA9VDuCz4nHPmKRsVOL5LANb8Os1Mj80DXhC&#13;&#10;g9RWAxkdbmla7BNqbBXititj80XTNlSF8lWqxep9gS9B00E0dlM9BI6NQ+zr2tb3pBzzz0d0W7tl&#13;&#10;9nd6d6t697N7a+GV1rRBHF94RHDsss4F3LL3bSaRcHUm0iMayMV2LaiPsExBVi4ziQbFyG9HaBcQ&#13;&#10;KNBr3V2B5sTfqHHHQvqFsiGCk5wAANSUAPRbat3yR+95sR9z30N3IZtvxFMAi85BpCBsQgCVgSdB&#13;&#10;x7z3UBcjuDhCNcxBoTQvXHrYhwTu3njzzT9jnft6N7uSeSuS+TOTZPs19XRA8dqgpW74hGd4cxxB&#13;&#10;ZE8MOG6RaSGcBAxxdIwAAQOZSXsccc5s8vBL8viPuDKzT9SeSewrU24N9KFLnjb3hbaZgOJmZm5L&#13;&#10;0ruOGXNkDo9iCHdOFqzgTgwd+jJvIKcbIK0JkKAAAI0SZ7RDw80EYuw2wAAvm0IlIKbFeWQkC/DS&#13;&#10;4WYD+SOTuquq+rOrerm9cxcXxA84KEmdhGEgAa+uRBYkIhF1ZD6RbUrSTDg2RBV4wYQAAnuySHYF&#13;&#10;7NsYxBKT3xGNObtcNHqdeyQnqXBzbXdK3dWEmFAIZ6qnBBdzdM+JoZOJCFO5MoRBQul+ghcLMz4z&#13;&#10;JbAIxgzhzieVg+y812wAL8hjhkD1aZ6iQdniFdRxe6lu+qer/CvC/DPDfDlE4GueYF4bnAiJRGD4&#13;&#10;wdGKjtRBCueFqqaUggAAO0MYKSxNaTSF3233MJsnEERBJ9uWe09vb+eDjlIF6dw2hbkq7Gb3XV66&#13;&#10;t4pCLeQNj19Z3IICOhDouhrvuKpAhvFqx19tecwAAv3HiRg3ThBWBCKXz8wPZnXBocONa2uKOqHc&#13;&#10;SyopLPvD/aPafava/bDrHguU3hRA6yLBhF6fAVH2OdBBHbWQKqIVQ2I3PV07BBEgFSCGITzxBBNf&#13;&#10;cY9Z/Mc0/MxDaNRCA8lQNPff+FClxRQxT2sjLr1/F/e6sQjphASAP+BP8AQWDQeEQmFQuGQ2HQ+I&#13;&#10;Qx+v5/RGLReHgGNAABRuDvl9PoAOmSAB2ycAPh7vcAAeXAAKBUKgALzWWgYDQh/QIAQOMT+gUGhU&#13;&#10;OiUWjUefgMBAIAI+nTSbFqpUiqVWrVesVmtVuuV2vV+wWGxWOyWWzWe0Wm1Wu2W23W+4XG5XO6XW&#13;&#10;7Xe8Xm9Xu+X2/X/AXiQyIa4UANLEQhGYsAHPHUKfDfJABl5WEITMAA95vA53PWsm6EALTSQgdacA&#13;&#10;MLVAAB63PgA/bEAIPaQgY7cAMrdAACb3Xw+VyxScMAEHjAASckAROKxmNx0Awx0SVndUAL5er0Ad&#13;&#10;ntNDvAAI+EAK1XK7ikAgcuKWWlUzf3aBwT30HmX2NdHoRidwSffP/P+1ilqap6aguACpC1AEFQXB&#13;&#10;kGwdB8IQjCUJwpCsLQvDEMw1DcOQ7D0PxA14mRGABaxMhA0RSABLxYoR4ReAAXxkABxRqhDhlIAA&#13;&#10;tx3EMerkVcgAAK0hoQ3oCAAXckgA9D0s+JcngAW0pIQMMqgAT0sQm4IARw4rjuSEj1Oahx9zKABs&#13;&#10;TQABgmAYAAFuXBcAAYpiGIAB6TumAKApJb0AAKAoiiAAe0GAAN0Mtr2x8rD4w0+tFUfSCHUSpxHq&#13;&#10;hA0EUjTNNU3TlO09T9QVDUVR1JUtTVPVFU1UpA3VaABJ1ghAkVnNxbluoRuVzGMZntXqETpOod2F&#13;&#10;VdiIWeVjgAGFlAAb9moQDFoAATtpgAJVrL7Y55AAF1uAAcNvoQS1xAANNyy0lcuOI4wguQ5VHIVR&#13;&#10;JOXkAAy3qhARXwAAj32AAmNEG4bBsAAJ4IiT1rZRNioTRkM3fhWHr/ScCKiqeIYti+MYzjWN45ju&#13;&#10;PY/kGQ5FkeSKxWBJgBVo3IQFWWgAZ+YAAnCcou1RhAAH+coQBmeAAaOfgBfARZLUY+aMABC6ShgH&#13;&#10;6YABTafatrrxmBngAyQbgBMp9o5ARi68AAcbDc7hXVL93YPeEBFjtYAGTtwACaJwnAAGW6pvmiHY&#13;&#10;cuOE4vhkMb1onAqviVKwLA+K8FxPFcXxnG8dx/IcjyXJ8pyq+FnzAAbluaD4ICYAGn0IAAz0iMFF&#13;&#10;04AC/1SEA/1rDsSB3Y8tEMui72yIaYB4AFL3gASeJa6lB4QASqMKEdIDIAGp5YAAl52x3THN13bM&#13;&#10;PAIUpamOihJxnIckzzTLYIfEAAS/L0dovkACKTGtW+Ytv0L+tCj7p6nnZrzwlLcPBP7/7/z/4AQB&#13;&#10;gFAOAkBYDQHgQVYxA0gAAzgcAAfkETeG+N0MoABtwYkYEFBsAAf4PEIauAAY8IwAP0gSg0XkKX9g&#13;&#10;AHXC0jDsQHNOag78uIaobIrRaQd6Z3ISkeQiltLr00wJiIgokdY7B2AADxEsAAqBTinAAr0exDHx&#13;&#10;AQeIlYQZmQFAJAS+p+xZ33MQfghZ+SiEBEHjKRdRI+4JPYhOWt/LhlMRvjpHWO0d48R5j1HuPkfY&#13;&#10;/FaHVIEAALZCAAkCOohAr5FJ+CgFAjAYJIAAFDJMhAV5LRNFQKiP5nWqM4Z0POUBRoYIDUrDRwxZ&#13;&#10;H1gAWEDsAAyJXEIDrLEAAipaIXiA2VdkQ4yn5S23FuZ2DtBcmEAAIUxQAAMAaA0k0SFaq3FlM8AE&#13;&#10;kAwAAE4tR+h/SxxhYfGNCsaSvwmIMfkQ04wAAFJwAAOodA6RefSQ1+j2gAB5D0HoyhuzyHmAdMmd&#13;&#10;kmyqxxYo/yflAaBUDoJQWg1B6EUJoUa9rQAAaUPdfAwg4i6KAAnVOsi6TE1DBGCQgO9HwACIpFQs&#13;&#10;uqNRxSMkdJ0rDhpVu+ShRpoRWRzUzW2t0k47SECqp0AAKtPZbLoiC2Z6raCEqJFK1ALiPBU07CtT&#13;&#10;4i4jqoGNMeMIYYw1BA8B5EQsk2mFTcQpN4rUER+NZTNG4Ahrgi1pAAAkBQCgACybYPwfo/SIRuJU&#13;&#10;SxQYPVmLOG0NsbYAANOlrBSQg8/lLuIsJYmxViyAACBQOCQWDQeEQmFQuGQ2HQ+IRGJROKRWLReM&#13;&#10;RmNRuOR2PR+QSGRSOSSWTSeUSmVSuWS2XS+YTGZTOaTWakycABazuCmifABL0GGvWiAAZUcANqlQ&#13;&#10;VM00AGaoTapVOqVJx1cAFGtABm12Ug6wAAa2MAEqzAAi2kACq2AAB2+IsK5AAf3WCgi8ABn3sACi&#13;&#10;/VWTvfBABSYUAEHEAASYsAP1/P6EgMBAIAF0vF4ANulsjOAB/P9/gDQaGEZPKPnUAAS4yoGYAH3Y&#13;&#10;Y3Hy3JZTAbeK6PSbiS47ISjagBwuJxAAsFcrgB48sAAHncJwuEAaYAB3raLQQ3nAEAPTvADicUV+&#13;&#10;MAMvzAAD3nR7z2e3gZMAI/5AAL/UAFr8e79fv+f3/P/AEAwFAcCQLA0DwRBMFQXBkGwdB8IQjCUJ&#13;&#10;wpCqqjhDAAEjDaCiNDwAFzEKGnLEgAPGFblOYgkQlyAEPCNC0YwockaAAKEbq4ryEBfHisq2XkgL&#13;&#10;0viiHqioDyOAEeBeAAkSbJknBhKIAATKjGn6foAC/LQAFLLqChTMAAGlMYAAJM0ZAAwR7sIwzECC&#13;&#10;xTGN8yL4CnOoAHxPCdJ5OSGO26bnxOAAm0GABEUM2TfpW4M0JW3VGIFPiVgE549j4PgAFHTM/u4d&#13;&#10;NOua+ALAqCrsN2hzqA0DYNtfSwACTV1EUfWKROC+RHvo+z8C1WVd15XtfV/YFg2FYdiWLY1j2RZN&#13;&#10;lWXZlm2ciRJWiAA32ogq2BUABnW09EkIQZVvgAHVxStLEjgPHJmxM8ln3Yk8aHJHwogAZl6AAF17&#13;&#10;gAWN9AAEF+1IABs4CABfYIABaYOABk4UAB3YairqL8FEniQABzYsABUYyhIKY4ABZY+AAc5FNE1T&#13;&#10;YUjDsSxYSVghDgj3l4AE5mQAGoapqgACuOt29c/O4gWbZuGehAASpLEsAAxjEMWWUU+F2ohR1H0i&#13;&#10;lWfM87J56xMszijHD0gRjBTlPpiHT8BezTKuGp6eik/PXBFaPm+oLvu/O17tu+8bzvW975vu/b/w&#13;&#10;HA8FwfCcK/ydlqACcCYguOAoABo8iAANcohJXcuAE6imgu5ABoAAAn0PDdGgTw0LQ46dSAARdYiv&#13;&#10;TGD2E9cSYfaYri6UAx3IAFb3lw3HCmSsLk83Thle1II4JqmsayxLIHgdh2ABDemAAUrbc00sGrt0&#13;&#10;jhatOnSrltgz8bPNmllF8FqNGeOleeufqpqfjT7KBWtqQfYqv0JF/CM/00RA2qkIf4bduCtnOq5d&#13;&#10;JAmBUC4GQNgdA+CEEYJQTgpBWCx/RpwZAA0IGYAB9wfOmfBegzAAAxhMQkRsKQAOpDoQVJR5TzgF&#13;&#10;hlBeGhEB1Q3AAMeHTBmEC/h8AAbsQSQudFXEUAAPYkIReCm1lKcXzELOCKGKQAA1RVAAPaLAAAQx&#13;&#10;bAABCLwAB1xhAAu9nColMKaCPGlsZtGnPpbc+uJ7+Y2kCHOOgdAAB2RiM+qUhp6wGR/i1Fw26kzu&#13;&#10;CvFgLBea9SOAlkYAAMCW2dnZIocEX4wBgAAE6zN5bzAFNnCCEAIBTwzhnOqBwDka4CHwVqrducCI&#13;&#10;ayvlhLGWUs5aS1ltLeXEuZdSwe+klHsvSCCvmEjZHBCIqhqKAUIggS5mQ8FpLuaBAh5TTABD4X4A&#13;&#10;CfBoABHaO5HENiRAAG6cUSjBvCZQm9lUqIoHwfiNQAAqRVCqkTCQdSnjrAdAADcHAOAABZCwFhfi&#13;&#10;/oBtNNtG6SUcFEk2T8PeLIeKHTvFSKmMEYiMRIB6AAYJcz1xvJkcELJ+RUNhI6XUH4AJLSXj2v8i&#13;&#10;EURRCiAAGQMYYwAD8poAABtN3sprpoPwAAJ6fAAFuLgXFAQQPloSVSAsrG6K6mjU2p1T6oVRqlVO&#13;&#10;qlVarVXgrTsoxSIMjTILCkRoAA5VjITMwJYABbVpIKGutgABKVvqxLhhQyQABUrtGNGpFFLKXEDX&#13;&#10;2ENBUHRLeHE140cSGv+fvYZ88c3APqTRQMlxwRDCHEOAAPYeg9OgdEDazgAI/gMpUQs3b9VsB/EA&#13;&#10;IAgtHCYp+TGNI8BxCGyETSnkOwdQ6gAHPbkAArphhKVfZAgp1JuFGhOkQAAkEOBNJyPC5gABCXPA&#13;&#10;BS2lxrQAFNEzOom1SYDt1rjd27137wXhvFeO8l5bzXnIKoMJsziChpvcABozRyCQfH2AAGl90xJk&#13;&#10;III6/gAA43/vRK8vYz3Mp2G/gchtmLMiFwYyScsTJ0ROqOy0+A6x2DsAALNkA3xwDgtCQ49YW8RP&#13;&#10;VL/SmxdgLG2qRjcAlCfr6AABwDcG4AJei+h+Cin5HMWEzsQQ+09qK+iBelZQAAeaH47IMcFmQnAA&#13;&#10;BlycAAQFfg/h+D8QlPA+Hmg1AAiQcoABrDXGvUox+E8eSqbiri7mAc1ZrzZm3N2b84ZxzlnM3k4g&#13;&#10;3AAEnnkgsaQjgAqFUMgmF8MKBhuOogrlxXLxzpBJz4UtHFJKWQQPOk3pPUVjYKc7xbsKbm3HYspZ&#13;&#10;xoahI6x8WSglCZII7j1vtjkZaoJIdRrA8y+0/CJrW6NLTGySoOr+Skli0a2B9sHP1QkywzxUQ84K&#13;&#10;Wgv63pcMo84Nb8NqODpMPLpxEIgF0LpFxatXEnu1mipmi9xbj3JuXc2590bp3VBNaIklprVIIoGE&#13;&#10;YAC8Nfq7lkABqB8luLgZwZF9r8brgUNvghxp/loLUoba6vdMPEnS/yyT1GXh7AAH/iwAAq8ZW4ue&#13;&#10;PhDncgYAAArkRMdVN81ZiuxRL0/D+SvPmfYAANuV1JptWNssrgAlBKFyI0QADEGKMW+zQ9u5JPhs&#13;&#10;EHyQsCDbG4NwAAGD7bSPgJ4T4n2kNKrcJUSoAA1xW6GRHMe+TUkMODnkSYAJTSnldwLtXa+2dt7d&#13;&#10;2/uHce5EucQ4onJBAJd5c8zbprukWMTILF4CDNH5KpVV3NwbJUqAJWFw2wmmzghVCsFYAA3OC4DI&#13;&#10;7SnY5KuSt75OhbrpJDgijMMGytos/UAA6MR30JUqWUukfssMpURNFO9aQJPyV0sAvXxNMeTnswAA&#13;&#10;AdTjr7yD4CwX21wKAABB/NABXvmhF0/XMHhz0YgxCBa7IKW8AYAJDyICF+GfoWQs+I/N+f9H6f1f&#13;&#10;r/Z+2qfOwAWcBsAAfX9WtAEABv6DbQxMf9AAvcDSIKp8BOWyW25EAU/dAS8cwisKzIIEOCDBAiMy&#13;&#10;4K5+6A9uqQsYb+8+QrAuJAtkPMGWhWdUta0UesWwTM/wOwISPWA2lMAA8m8o82NwT830ZC5e4IG2&#13;&#10;PKXqBUTDAuxchABcBaBa/o/sGkg0s+qM+2PgFk9SCeCcCcssZgueEI+iI0T8tkIg3aAAccqXATC9&#13;&#10;C/DBDDDFDHDJDKQsjCHWXURRDQIKmEFemI+WDtDkAAEXDqIK5ymqh/DM/RAW004gPg7+n+oAF6YK&#13;&#10;BkhOIwN2+KJe86b1A2QpA6I+OCReAAF3EqJCKOBkXmK8o2+0lSMoFy2ySYjU/I/KFNFNCqIi9y5a&#13;&#10;94BcAA1ic8eWps+IsMOCFiZACgCeCe+Y+c+hEgI82+lazTD3GHGJGLGNGPGRGTGU/qH03xBIIIrA&#13;&#10;rErJBgAAiKFWILAiDAAA6m6pGU7dD64e5S9wOeHcHaHanCnGdoGGmwJ+WuAAAMSRBlBUBmvwc7Hk&#13;&#10;JHEYbzEcQnF8I6tkGAdiKuHGOaOfEQOyAtIQ4QCKQCOCpipkE9Igdk0+CVFQIgfcO4B5IyZog06U&#13;&#10;6YVEVHEVAePgFC1w9ircrgrYDXIqoIPizPGC3DG9JjJlJnJpJrJtJuvIcXIkIJAAvgaMnyxkAAW+&#13;&#10;GUIKEFKMNeNjJw3RHAwkTmMoreEpGkDkg8hAI4++ABFzF1H6pXAyb9H2QlK3EjK6f3HENw1gazFY&#13;&#10;g8pqnaAAAfLdCSJAOCC7LmS4S8GgclCDCG6gMoyiyEECtOwyYQCYmbLCI1GBC7KVMTMVMXMZMbMd&#13;&#10;Mebuzszwz0IILNIooiokBZM0OgOkIIUyFGAAC5NFMgzpKZAaIST8G9NU8IncOotS46tEIGLGy04+&#13;&#10;w+JTHybxK+QjMKJCOCwsww7+1CGgTuTy4VNYYYYct8CSasNDHujkMoGWXqBsLIOQOSYyFRJWIMOo&#13;&#10;gCIGTkOCEo6wAADaDYDZDoEYEYhWDmDmf+9wIGpSeeei/geUeYBAA+A/OzNuzMgM3BNJP7P9P/QB&#13;&#10;QDQFQGKpC0WoDeIKXvFabCbEn2n5FeIILkGEiOiTQIzVNM03CvIKJHETLKPexRA1OcQhN4I4OCqC&#13;&#10;qGDSJ+OjM6IGANRcm2U8EKuhGiv+DiAAEVRwOmLhREJoOCE7IipgplRwEUAAtstu1QaqHeuaG66W&#13;&#10;i6AiAiMUBGBGr+AAG8wQhMBjHehmE0E2E3FEz6HmO+ETTGAAEchUc1GqiMkjNgo7P0qU7TQtTjTl&#13;&#10;TnTpTrTtMe9QFmABCfCgII8NJaVtOqX+bMAWcgclSlSnTuvFQxL2/ohA5vUIuCsYW0Gcy2RqVQVU&#13;&#10;BmKQ9zQ9JYcHN1RHU6siPgGcL4B+2EdCAmyK0oG04KviAAw6w8wOG/SKdU+u+xS7S8DJV3PwJgOC&#13;&#10;DlPUPiv6d4FaAA0cClPwOCFZWW4w40SaYoFvWiVgOCEOUOD00oIJPtPuO8HoABHNHPT+2y21HdRI&#13;&#10;I3MPThUVXTXVXXXZXbXc3XBIvuBpKovqpuAapfV4lWIIA9X4vytdLcAfXeqxUYNmOCFUiMEVTIeJ&#13;&#10;DqEXOY3yTzPJPLIgE8ITTQKCEvC2jNJCjZRBK9R4QdXKIsOCC3NGz+AAGNZQp6BMBMAAE2Zm9NJV&#13;&#10;StVo5iA0AAHgOYB2XGAQSqGSM6AFR3E6KktlJIpcGEdiDw0oNWZWxMIetlVKwJKguJSzYjYcT8II&#13;&#10;FPFPG4YAYE8WABIyB4AADmdUtJV7EXTcu3JhYFbVbXbZbbbdbelq0KABCFCHblBRbnCE6QIK/k/y&#13;&#10;M7atbgqdQwIIFIS8C7NGhkALCi4o4sD+IKEGugD8NjQdWaCqXQABFMFNBeORcvFObbaCJNNwbvVA&#13;&#10;QfZDFSOe5vbI/CCEkwE6E6IKEu/8e7QRZk5gcqIIEDKOEev7VbByVCVHdLRLLHbK6JY6UhLLQ0O4&#13;&#10;N2iwHtSoASLyIJeBLEMolXbRcBetevexeze1e2WVGZGcv0gAOetU4zcqninle4mhQwHkazENSyIJ&#13;&#10;YPGuBgR6ACPgHeYdbo34+7OihIAvISIJMlaiGSXA2hXnejeIcJdHZBVEJSOpW5ZVZYgRPPPQIJdg&#13;&#10;EwABdlSqwRZoIKsosrg6YAKWAyd1gMTRIuX/Y+N5XPGFfRhZhbhdhfhhhiNvJ07qIhSNRvRzhklp&#13;&#10;QwGLZTPgAAEwE0E0AADOyepStkF2SCCMLUDeQyEgPnO9VIL5U1EzglbDWDhI+NeK5NhQQZiyIWba&#13;&#10;NmB4iS5uGUYXcQKBdiWrdpg2PWB+lAxo08GiTJRcANNs3VhVbTh1j3j5j7j9j/kAIIQwDgQ0Q4Ih&#13;&#10;YvHYm1kCgvQxGtBe8nKE2e2jYKPgx+AAyCY89SuUcZiiMoHShwBMkbaowYELeGf7eE89i6QXi+Ic&#13;&#10;OC/7gtJ6DanGEA4uFYd6DcDaDaAAHGRqAILgsmsqEZDsD4NiEHKPlYqxjzkXmXmZmbmdmfTu7JHQ&#13;&#10;zuIhZMz5mggjQxfMABUE2dBDgIVgOoCG/ErmAAGxnOOqOvk6OEtgxxAIocDw4q4vmRdCbtgSQbmQ&#13;&#10;T6OeHyTyC+MvGrWYcpZrXs8rSaeIzAzCy5a9I05m8FYc7fmVmxolonoporotD27rJ0IYew3nM0BZ&#13;&#10;ougVh5h8ehZaZnSCILl4XhB4BS3wSAF5HGX+ODKuK0XknMxEC3lMIxnqbXnvi9gXV8PgHuTzaiFA&#13;&#10;6mABVnXpCS7Pm5c2Dvqcs1VVnyu7ojpBqrqtqvqxqyzo3vEwpmpqIRIQAtOPI/q08SwesHAZFcO/&#13;&#10;fbCTcwqINeypZbiEABiFiGycDLPYOaIGHcHeHfS/a2GyAAGmfkA9nVp/elgRlUQVqllbeFqEywjI&#13;&#10;983oLzT+AhLeIIHwNTjQ7nqprLs9s/tBtDtElul6hemAIPfwe2ABs3tGb1cEIHltWKn8oAq0Aei+&#13;&#10;HiuaosYMJ4+HXu+oUwMME3rm3uemENVW2rsYLdlREbsUQTmRhMIIaqtMtRjqssswIzbEhbjMroFm&#13;&#10;YQAeLDaY4Fs7tbvJvLvNvPvQbuq1q63uIRJ1TzvSbzYIMgODIAGDiAKFIFa8iTRq6aPsIJaeg2KQ&#13;&#10;ArISDvDmDgwBc9TZPzi2b2ICgD/gT/AEFg0HhEJhULhkNh0PiEMfr+f0Ri0XfUZAD5jgAAUfAADk&#13;&#10;QAJJIJAABIKBQAVytVoAicVh8fAQAe03ABBIBAADinwAbTbbYADIYDEwikXpVLplNp1PqFRqVRAc&#13;&#10;gR9XAAXrQALVdqdfsFhsVjslls1ntFptVrtltt1vuFxuVzul1u13vF5vV7vl9v1/wGBwWDwmFw2H&#13;&#10;xGJxWLxmCKOPACwyUMLmVACjzGNzWbzmdz14e+hACk0k5IJBAAk1VImUGqs1g8EgoBhUxAAB3AAe&#13;&#10;O7ADM3wAFnBolGAD+gQAgd51+fwUD2XMpe2tk0ADjn5RKRSADvdzu2+5c/h7+0rQXpW42j19QAdP&#13;&#10;tAAu+AAZDJZIAA/35HH6H7wvLq5Hqyraui0/kCwNA8EQTBUFwZBsHQfCEIwlCcKQrC0LwxDMNQ3B&#13;&#10;x5Q8ACTJOY8RoYBsTAATUUgALEWQ5F0Xxgw7Qnu0bStO1DVBI1iIPQ/Lnoa6jaIS6S/uXGKwudCs&#13;&#10;iLc6hByc0bMgCkByHGcbxgADcsuQi7jgEkcsg2AA9TGAAhiEIUdyPNSFP8rDyq4r01zlOc6TrO07&#13;&#10;zxPM9T3Pk+z9P9AUDQVBqZDx5ThAha0UpQEUaABPUgAAs0nQlK0tCEZxqUjTRw1clw1I1LoNJMKU&#13;&#10;+ulMgIkYoVW+1HFSVBUTShznyEACVJXWtTVFB82wBN8B13YNhWHYli2NY9kWTZVl2ZZtnWeqVDUl&#13;&#10;ShbWqqVGgRR9I0mLNoW9b6wUy0lNxu1NPKTF1Q13UkJ10t0ex6g5vG6bqQgIAgAA/fSpVqfR9n2j&#13;&#10;yQXjcDNV7ALzWBgmFYXhmG4dh+IYjiWJ4piuLLqcuMgAGuOAA8JzrCPGRAAQ+S4vk9lXFGzT3NHV&#13;&#10;3QtdVRXZCWXroATckaRxHABM80BkGIYuK47koXIKDF3pDIliWIAEjp2ApromUOUq03QFOOp6zrWt&#13;&#10;65ruva/sGw7FseyIK+j6intIAYycqnDLt4AEnuT7Pxsu7TllVyZZHNZQ3mNL5nCOarm5eegAZXEA&#13;&#10;ARJFEUAA08ejzcts5Z7NERJEEQABCc2AAYhkGQAGX0UfdJu61YNX+sdN1fWdb13X9h2PZdn2na8Q&#13;&#10;ZQAOy7W2Iht4ygASvggAAvidr40G7zTmWy22a98H06QWFwMIeeuLqFOUxTAANg2ja7bugAKvxAAR&#13;&#10;ZGEZfIPA8ABpfYAHu+8YX4+WR5IEgAAl/w4t0eOr/UaugR/kAYBQDgJAWA0B4EQJgUXps7uTsgAH&#13;&#10;NBEhDvngPCeIAWBcGTEPJXK3wdw7x3gAF2LoXTzC2nJB5ClLCWmpFub+pZ6aD3ql0OWNMag1AABv&#13;&#10;h0AAX4vhfAABECMEYAAnBNCaAAUUSQAHdO8GaJwABAxRAAUYo8M4NEIf8wh1UV4uRdi9F+MEYYxR&#13;&#10;jjIoF24AArxpAAESNgABLxvAAvdfEZY6Fxg43s1Y0I9OdaAXVpbTAnSBb6W2F6lYYoOisXY5ZyQ4&#13;&#10;SNAAJKSBCEeopE0AAMklyESJjDFlREdZPSflBKGUUo5SSllMUsdsqQAARlY1CU8rypx3U6joeQ8x&#13;&#10;5m9N+fmE5xwWnxApL90pb5CqEkOg2TRcGYipFUKoAAgxBCCAANWaQAAJTViW+AGwNwbgAEa+YAEK&#13;&#10;QeQmIoa2UEnGEywnROmdU652TtndO+eE8WHSyeWcYgjN1al2mOWOYag5ioMn2WpHo6qCAAD4HsPY&#13;&#10;ABO0LboAeKEUo0hXAA5hzImaLAAANRkAAfxACAAAHCHYCAEgJmDHSc0W55UppVSullLaXUvphTGm&#13;&#10;Ra56N8eqj2fAAB1jsHYAA9Q9UeG5HxUMAA2ajAABNUkAAJ6lT2LjP1QU/0F0BLScsyoXAAClq0AA&#13;&#10;GYNAaAAEgVicBDJlTMDkHEOMEIJBirZQqhlToWybaqr5/9M67V3rxXmvVe6+V9r87Gmq55ySSckP&#13;&#10;0fsUKOooRUtJbD+iKkZH0bckBy6fgAFlZcAERoj1UKo9FYNUkFWcLOcs7B2gM2nZIIYQwAAH2tkH&#13;&#10;Tg3I3rZAADdbUAFBB1HyPoQiuMYKTwAr/cG4Vw7iXFuNce5FyUI2BZc/shJyxZCzFmAAJ8ggh3Xj&#13;&#10;XG0/4AAcXdY2x0ZZvxZNLAAHYO4dwAB9D4HxWxKoTTIs8uu3sMrnSEvi0IghyRv37NTEKTN9SHsx&#13;&#10;GIMUYoAAbYHJCSOT1v7lYNwdg/CGEcJYTwphO5kgyDnLicGYAEJISjVGsNYAAC73UReG8VcZCGdM&#13;&#10;7FK9mHgvxfgAAaAwBl+Kn33cBfORGACzo9SqlayoIshYngwcsfpxwBm5NiQacdhDaEcHyAB7L2gL&#13;&#10;AVAq/cJgTKSxlwZhXL2X8wZhzFmPMmZYC4XZect3RGyOqKFqQhxbjRN5zmjNMA9Gh8kaBUCkFMzX&#13;&#10;OBaUpaIp9UFA2gQToIpRywrRqhHCUaA0RovofUbanMy5mDDGIMS8odg7AAA6BwDmNjqG7HiAADVq&#13;&#10;AV6pcO6M5OOou5dzNrHWWs9aa11sQAAQKBwSCwaDwiEwqFwyGw6HxCIxKJxSKxaLxiMxqNxyOx6P&#13;&#10;yCQyKRySSyaEPeUgBSSwAEGXgASTIAP1/P6EgMBAIAFgslkAO52u0ALqiwVTKdTgA0mg0ABtNttg&#13;&#10;ALhYLQUkVgAC8YDAAIlEIiaTaTwaczuyWi0xF/2x/2q3w2azeyWYAE8oFAALlbrcANhtNoACAPh+&#13;&#10;xTe6mPEgBPYwAMxms0ADMZDLDACdTt45oACMRCIACnQgBhsRiAC26e2XDV6zW2q6o/Y1MLhcAFrb&#13;&#10;67c7rd7ze77f8Dg8Lh8Ti8bj8jk8rl8zm87n9Do9Lp9Tq9br9js9rt9zu97v+Djyl7yuWy8gzGZ3&#13;&#10;KcToAIpFosAIdDIYAMhkskACcTCYAM4zzPAANQzDMAC2LguAAEcRhGAA/D9P1oAoCgABWhYACFhl&#13;&#10;llvXV4W5W1boeQh610e0UBRFFeoIAA1zYNhgmEZZdRpjQACYjd/oAAAMVcZZmAAZo8WcZ5oGiaRp&#13;&#10;moaiIpLa97WxI9s21bcWpMlWVpXliWZaluXJdl6X5gmGYpjmSZZmmeaJpmqa5sm2bkEeN5SkS5ME&#13;&#10;yCSG0Hj84J7AAOA2DYAADAQBAAJahgAVgSICDUNQAPqjwAG+kgAfh+SipcACzLQtAAEwSxLnhaYd&#13;&#10;m9EoglqJEnXWJ4pLmK4ti9g2FeuM41jcmI5gGPFdeuP5BkNn2hClo2lalbpKqSX2wbJtJSbiyLPt&#13;&#10;C0bStO1LVta17Ytm2rbty3bet+4LhuKWZxSyc3nemd6oQpdTDu6kRwHAABsvQABiGEYQAMEwjCbZ&#13;&#10;PgAObAUFGrBAAJDB6BoOxVwqO3amlm60lqqKIqgmr4wrJY60GmNo4f+uY9rx7a+Z2wJGsSSWquN2&#13;&#10;7KlCzG2s7K8yzPNM1zbN84znOs7zzPc+z/QNB0K07leadXqWNEF1Pg+T5ABNk3AgBwHZd7TlwI0t&#13;&#10;ZAAENcAAN9fAAAUDP7Kmsw23MPljEUkxOrKui7GIye2NMcrauI7yFY69ZvJZFsKR8LsdxY/2JEtr&#13;&#10;R/Z0Y2SxtlcHLZRzCVND5PlOV5bl+Y5nmub5znee5/oOh5PRbn0e6tJQ/iUf4eontt/aZX6xIdtx&#13;&#10;WLNwrHck73THa3x/eK73rI98kSwbDkhquCcBdT0PU9QAKhSQALwvS9AA7/XZwIwjABPk/D0PA8qF&#13;&#10;GQB+QADn+cACv+pAuNQ0CQKAoABX/MAPw/HyW74/L5T6L/f+f/ACAMAoBwEgLAaA8CIEwKS66ROh&#13;&#10;6E7PiIQXUdQ6x1gAFiLAWAABvp8H+0l8pDDUBdhGAAFRonFsMdct52CVnZEgdoq1BI4BwjhKmVUh&#13;&#10;IbYcgAEpDx2yLwUAnBOQkfQ+x9gAA0BkDIAEJoUcAylEJvkfjpim/JC6/F+kMUGoQScPQ0BnDPBE&#13;&#10;iZdRRktC9CQigA40gAHEOMccR4kxhNy/o2jkYFx2jvHiPMeo9x8j7H6P8gJAyCO7A1dEEHZACfK+&#13;&#10;cc4AAlSOAANGSJHRZSUAAE2S8cWJQqYc/hJkLnEHtClKIAElBZAACkFMKYAAGgMAYwt8jYhjSyL8&#13;&#10;3AJ8tgAATlywtsLYh9qQFXMAACf1AL7X7E84DhQABchIKcUwpgAQjC6ACHIbQAASmuAAXYvBeAAD&#13;&#10;sHUOpNEIAAGhJKCDUCKl1DtOoAB8D4h/EAIAAAHgOgdae+0ggCZ8gALwXmfICZdm+jms1yUg6C0G&#13;&#10;oPQihNCqF0MobQ6h9EExyFdNJkuqGRCgAD5RoAAgaOgACrSAADU2qRQIgy+fxrnVLZhYlWT5Hi6y&#13;&#10;2CfKSSprQdU2AAMQYoxXAz3bMe0yBkWvg3AADmooABei+F8AAAwBQCkJSeAASqhxFVUlOxSlxBZY&#13;&#10;GXfKokAEshjAAHCOIcQAAItdIhCiTpvaBR1ojW6t9cK41yrnXSutdq714c7ROB7SC5kHLrSAKoAB&#13;&#10;uWEAAgBAJHK009daWeFdakRVYI5Vqr4AByRtl5Mkk0UAKWcgccSix9KMh7D2AAVUwQqhUCoRFpjT&#13;&#10;qtRaIqj95rzgWArBWAACtuAADLt2AAfY/B+KOUgAt+BBbI0BScsuOj/K83Mubc6590Lo3SundS6t&#13;&#10;1iPV7XTRU9oYF8FPGyNmr0s7jHJpUtilknnUWMOBeSFJOwrP0Fg+sbw3xvpAHgPAAArL9xrrGZwm&#13;&#10;dgQAAlJnYqkpES6jZMAAC2ltglhMCZMJRgABU4UetfgAALgWgtAAGUMwZi7BOCdPZxmBiyTnIYXV&#13;&#10;g4kAAAYxbW26+MMY4yxnjTGuNsb44xyuC7Mh71EFLqUUXT8n6Tbm4gRApGIoYnp9Y2Tli7IY+aBV&#13;&#10;oggPgeg9AAN3LIAF4ryD8H8P6jmmkJAnZ0UAnxPqdwfJnFB7RaC1FrJbNThHygczrcEfT5n0EEEZ&#13;&#10;nwAAc8/5rI3Vod2hAAVJqUQxH4tBZizQUEcI73F/460npTSultL6Y0zprTenCK48r6QmrRQihhvD&#13;&#10;cG5fQwRggAi/GAFVtaRAGANQAg0UFGKNxaBjWZaLzLXvQku9rNKtW/uADum40NjzhQi/MK4ADEhj&#13;&#10;AAAvaIAEEIJEOWCsrXRj7aAACFImSyHF1EXn2b04AcbmAAJndJ+oggAHuPgfE2SjFNKcPbeoABiy&#13;&#10;zBkDEGOgTV1suXp3gPAuB8E4Lwbg/COEuf0+6evxZT2w8EoAAOXFLexFI7BmDVMd+uzk22ix6Htg&#13;&#10;Mz2Fb8AD4HwjLGUMqOopeWkNEIhoPtGxC2hD0HkPPHCCVaYCOY/xkEdmUAAB3O0KKtTJovRmjYeO&#13;&#10;bnytDyIk2/2Y8K6n1TqvVur9Y6z1rrZ0uGSZq1fW+w1hqjVark005EzUA07W5DkBI9eLW19lDhzQ&#13;&#10;cpkDCCEAIAAIroGL4AAJJWWIl1Gn4TDALgXUfQuKrCvT1A8eII7IuovxgDAAAEImAVwsBYee9Hxr&#13;&#10;bLkMuuV1LrnpPS+m9P6j1PqvV8D69VjuBGslZRSb2dbfcuQ+zaEXWaKctpi5FygpBj4i6jYvBCU0&#13;&#10;SKEUit+XzkgZqFH54R/rHWVjy6vTeqEUIgRJlQkFGpjz3b/QOQ4B6z8v5vz/o/T+r9f7ID+u9yew&#13;&#10;zI8h5aGqSY63m9R7TWmwDVP4AGVmV1wz8X4FL3jy2ntx4YBDKxdQlglwlwAAazBQcYEwAAjoFmIx&#13;&#10;BUiTYgqQqgqhPD9AfYIQAAgoJBllWoGhBUKE5wUjFFhA3CmSmyv4Jj5YKAe1GwhiGmKikSk4CkL3&#13;&#10;4j+3o37YQoQ4RIRYRoR4SISSYX73dEEh7SlQAC+C+Q14VBBVr2wxBVQgAEZCc2A3DVKYBlK3bh4I&#13;&#10;PS4iPw5IaAAANHQQ8w9A9AAAnRjQU0o301hiOj/A3oeR9gyAyCO2+xlg9jzQAA6EVG0QCzkBdQd4&#13;&#10;ih7lVVqVqgkQkgkkb0SjTTTgtolwAAX4mm0G0gywzAzAAAGwGgGoGBv3UVBISoqYqoq4rIrYror4&#13;&#10;sBHITBCSPw6D6ANjYBdU708W5gOD9U+g8X8wAAv39lHQgV2gvgvwvz9VxIY3HXtYB4zh3oZTMhdR&#13;&#10;SRSgYI2WdxoAKgKov0/zWQ0nFkRgfo5VHFHisx7XGQAHyRdkt46xqA7I8gACnyoFuwy0uEuj2j2w&#13;&#10;8g8w8xfoVVI4Wwowo1H1IY1IzwAFUIQIqIsZDpD5EJEZEpE5FHCos4ThOwjAjQjQAAfoInKnKwLJ&#13;&#10;IhEWQSiBWQrHzILCKZCDSoYS2BAQgD/gT/AEFg0HhEJhULhkNh0PiEMfr+f0Ri0XjEZjUbjkdiwD&#13;&#10;AQCAC9Xy+ACQlAAY7GYwAfEvAAsmQAM81ABfMBghEDAACAIBlTIZAAQiDQYAHNJAB8pgAf0CAEgk&#13;&#10;TodLpACMRaLAC1rgAcdfAALsQAG44HAAOJwOAAINtAETiseuUYqQAR93AAXvQALV9ud/wGBwWDwm&#13;&#10;Fw2HxGJxWLxmNx2PyGRyWTymVy2XzGZzWbzmdz2f0Gh0Wj0ml02n1Gp1Wr1mt12v2Gx2Wz2mGe+3&#13;&#10;ACk3Vstwk31vikMupW4gAd/HAC75XAuMOn9Ag4oE4nABV6wAQvZ5mSuu10MDgnejNw8Xli/dgzsd&#13;&#10;rtAD89wACfxAAFAgEp1QnkLkMi6EI8iFvQgp6nsewAHnA75gKAr4AkCT/OC1K6ruR68r2votPNDM&#13;&#10;NQ3DkOw9D8QRDEURxJEsTRPFEUxVFcWRbF0XxhGMZRnGjMNue7ct2toggA3wSO3ACQgAK8iAAdZ2&#13;&#10;HYABfF6XsgOcn4AJ4E4TBMAAsyuACjKO/7IQDGq5PBFEuS+1r9gA/qnoI/LKTM/rwqdCDYQkvC9A&#13;&#10;uvi/TJPM9T3Pk+z9P9AUDQVB0JQtDUPRFE0VRdGUbREbxyUjeR5H0nISupI0yAA8U4ABiGKYoABm&#13;&#10;GQZIwWVTgAJ9VAAV5YFgAAoVXMbHS9RswxPWdHV0005wpOs7wxXdhWHYli2NY9kWTZVl2ZZtnWfa&#13;&#10;Fo2laba0g3VJR3Hrf1ygyfKAddwKQHQdAAex6nrTdOh4HoegAB93gA9b2F0XJcgARN8AAF19uS5Y&#13;&#10;FX++83sfWtGVvE1uWphKOV7Cs7QvhWIYjiWJ4piuLYvjGM41jeOY7j2PsVa0dN7bc4oaupnGeZ4A&#13;&#10;DQMwzAAZZmGYhDnyiqCDiNnIAEwTJMgAEIQBBSzuSFYWDRLhGQYVhlf4fpWn6hqOpanqmq6tq+sa&#13;&#10;zrWt65PWRWxkkfvJmqDzWgq6numCVpaaG2gAdVwg5uQABkGIYrIsyoyFpLI4JRejxJvmu2JpkLTx&#13;&#10;wfEcTxXF8ZxvHcfyHI8lyfKPNr9J21H5+H6foAH3z6eyE+r7c5zvS9CkQDdVM6HTTz3QIoivR9Qy&#13;&#10;2/UVwER8FytB8Lh3D934Hg+F4fieL43j+R5PleXEfL2zSpsejVNViB6oAZ7nxRt2oqj7IjyeEx8P&#13;&#10;Md0w3bUT3ERfJ5kZd7YH1/f+H4/l+f6fr+37/x/Nm+dsIAG8/8AAag1hrLIDYGwABACBECABU4sg&#13;&#10;ACXEsJZM7RUwEED/BdvBZ3YtEJE0ZszgWTP6Rc+1p0IoTQnhRCmFUK4WQthdC+FL/FKG/dct5B5F&#13;&#10;XzGEfUYiHKh30Ihh3DA8sJHfxCiNEeJESYlRLiZE2J0T0XQycydt7xCRrDVGqAAcA4RwgACVF8jB&#13;&#10;/R8j6H0AATonBOExBaC0AAPl2MBg4sOH6IIgxQNXERYMdo9R7j5H2P0f5ASBkFC+KSlTyJtIUIyR&#13;&#10;QABSimFMAAZ4zhnEcHEWAEAHwPgADtJsAAiJPNDMbD1Q0c0Px1kGZ+PEp5VSrlZK2V0r5YSxlkrq&#13;&#10;QpvyeCaE2JsAC9V7AEAGAMAD0RsAAHLMVzDZSHF1G5MuSDKgACUmgACAcBJTGAlEoWUiHpqyzjih&#13;&#10;Nhr7puThnFOOck5ZzTnnROkwEtUfkHZizMKoVAqAAXOuhAiBYyRlAhPsjBPAGgOAdG2N8ihGAAAp&#13;&#10;QeODfYKK6myh2bc6nypCm802ItEKLUXoxRmjVG6OUdeLOw7ZdUBoFZsAASdJwACwFiLFfouyds3I&#13;&#10;c7MBQCQEpRINBsys11CUNQ5Q+jxHZU0/qFUOolRajVHqRUlQ1IFZpmIOkhJI8qpAABGCIERhqfTW&#13;&#10;oWo6niG6s1KZPRJOjho81grNWetFaa1VrrZW1kJuFruYkNCFIMHSDDaG2NsAA8a+JnSgQtmo90CA&#13;&#10;AGnYUAAOClAwBeC+hKXatq2g+7mulbi6ViV9WSylmbNWbs5Z2z1n5Z1MsmQVmo+SYBsDaG0AAohQ&#13;&#10;ihPae9NqUHTkPFtbUAASbcSgMZTpQdXUNVfrbUG0Fw7iXFuNce5FyaP1wZHDNsVo29EiFOKgVBfE&#13;&#10;sBduwAAJF2wAB5u8ABdi7WchGAAMq8wABPXpAAHS9hSw+h9KjL92tj2C2RfTdC49wrlX7v5f2/1/&#13;&#10;8AYBWZaI5ql0hBhDEGIAAxlQAAGqNYawAJfTAC9hVctgxWYZIQKLDgABDYfAAMMYgxKDUIpxY6u1&#13;&#10;DL7RAvxca/WAsYYxxljPGmNcbIZwIcJIQUseOvH2AAWeQSECNEcI6k1KBr5JAAAjJhb3OExJmHYO&#13;&#10;odQAYJwVcAjdvFBW+QzliteL8b5hzFmPMmZczZnI3jmuoAAthcC4AAc45hzJKJKQgVedwABjz1ME&#13;&#10;bI2QAAaAyBkhF2wkL6sWAARS+cvEZy0oHLh5tF1pzBmjSmldLaX0xpmzWaiFF1EnNEPAdw7gAF4k&#13;&#10;wpDeRpjUGoAAGC/BVYaCnj2kYAAVApBSTcL4XwACC15boxejVAaPPLpGtGk9NbH2RsnZWy9mSt04&#13;&#10;QmGxVCrA9B4DwAGcs5vYAAFjbgAAf7fAAN3cWVcEgAGbJI5IuhdEjzqEIt2xCP30b/iuOmLbi7G2&#13;&#10;bvnfW+9+b938/DZ+OiRYPwiHeTgXLshYSKNLhgALsBdABwwaQAAD8VAAHoPYeyl8ZJ2ZTYCf9hHi&#13;&#10;3hWbfG/+Tcn5RynlXK2PcBIel4fdsEhF1HmPQegAK816AbzsAAJYaH4pgZPj6fuQne5HWDkvLOld&#13;&#10;L6Z03p3T1BUgTef0zPRzz7ydvvSUu9ridJ6h1/sHYexdj7IbCkBXxxnYO0wIwjNU3EGDT3FfS/MT&#13;&#10;sD6w+frU2uuXD692Xv3f/AeB8F4MudIG2jQAA3Zu5hZfzAtmQoVvkQAY8Clr4xXQ0+9FNr1apPff&#13;&#10;Cef9B6H0Xo+l0g1mNr1BHSoOzIOKgVIqQACNkWPn2i4lyCjw7Vaq7rqFYpq53mh3e2LM1hsRfzmB&#13;&#10;vfEPTf3VXllpvwl9J9H6X0/qfV0vSCGtfyPNwHXxvjUuZdAM/EukPAAA4BxDiWFgHxyIeYT55o2n&#13;&#10;7FhF15iPwAAtiui+F+L84xyKqqrgpp5CYgVgVvLC5C6hvhwBwAABVQGsHIsCwixnqggAAAmwLAAK&#13;&#10;Zqav5KtCRKJrMPrQQQQwRQRwSLiOXJkqtwGhVJNJOIuIugfQYCrhGhGgAAagaAaKbCCvmKcu7lEP&#13;&#10;4DZwNlFobB4qpgwicqUlXCIKAKAhNQmkhkirgC6hfhgBgM2C/BzwsCILxgALprqgIp+PeDQPPQSw&#13;&#10;yQywzQzw0JxQTrSEoIbByQ3ilimrWrXKaKar3r4C1C1w6wDDMP3E9wfjZQglFEzO4g0nrnxAlAlg&#13;&#10;lgAA2g2A2D4KEBcRJCiCjAAPxAGJIG3AOxNk4MCiIIbB5EEAcm8phAAA5r2p4p5j1D2BDDtFQFQi&#13;&#10;mA+EsxKxBMsvnKKKyw0xdRdiAACBQOCQWDQeEQmFQuGQ2HQ+IRGJROKRWLReMRmNRuOR2PR+QSGR&#13;&#10;SOSSWTSeUSmVSuWS2XS+YTGZTOaTWbTeTPedABST0AEGgAASUMAP1/P6CgMBAKCqmnAA71EAOGqA&#13;&#10;AfD8fgBHI1GgAZ18AP+B0ekTiEUqmWa1Rl/22xWuUUay3C6S60ABqXmvWAViwWABhYEAAwFguEoD&#13;&#10;EABK4sAJZLpcAFUqFSi0eI3dVKtVgArlYrAA0mo1Y3GQh1acADTVWG2gBp3oH7EAWSzXdH7cABfd&#13;&#10;AAtb267/gcHhcPicXjcfkcnlcvmc3nc/odHpdPqdXrdfsdntdvud3vd/weGPzp7zyfUAg0KiP7Wg&#13;&#10;IAgEAONyOQAHw9nsAKL9ADC4Y+v+AA3jgOAAAQA4Dtm1qILcmq7vElS3Le8S5Qe4y7kWRhGAAOw6&#13;&#10;jqABQv2Lwui6hsKHhE4AQPBAExYiq7jRGAAEzGbAMEHsbsquaBLuN0egAScgAAYLBB9HEKJw2zcA&#13;&#10;xJYACzJ0KyhKMpSnKkqytK8sSzLUty5LsvS/MEwzFMcyTLM0zu6fM1Py/b0PUEgAH3OQAFSVRVAA&#13;&#10;PY9D0ABxT6n6gwzDQZUGgr2QkiUGJpB00IcgIIA/4E/wBBYNB4RCYVC4ZDYdD4hDH6/n9EYtF4xG&#13;&#10;Y1G45HYUAwEAgAWpIAFVJwA3m+3wAAgCAQAs1otAA4psABHOQATZ4AAuFgsAH9AgBA45IJEQiGQw&#13;&#10;AyGOxwA2m22wAHA2GwBE4rB6QAEymk0ADQZzOALBYTLaazFI9GaND66j7kAAldQAUbxRaJbb5Fpf&#13;&#10;MIPb77g4jf4RgsJiYhhsRisdC8Ze8fk4ThsDkspj8tBsbmcTm4Lnc9jsjBNHmdLp9RL8PmNVfdBe&#13;&#10;tNr8HsdFtL5qdxit1u8Jttdvo3wNnwo5xONtdZt+TGd7zY7yOhGul04x1etftZl+L2evy+D3sL4O&#13;&#10;74vHgM54fNCux64Z7fd7O36fL8ff5Pt59b9fzBfg/r/Pm0L1P6/8AIO58DoKfMGJiWZZgAIEJAAE&#13;&#10;kKgAasMAAFkNoYFMPAABsQgAfUSMSSMTgAHofB8oS2N8rsFRihyBv5GS+q1G0ct5AQAB/FYAG5II&#13;&#10;AEDIgAD1I4AHbJSGBDJoAFDKEUh6Hq1q27SYIoioYS2AB3SWa5sGwAAHTJFsrIKrpXFeV4ACmKQp&#13;&#10;AAQs5SNJEcM01h3zyABhGCYKiocrpfUFLp3HcAAJ0RM0ANYfx+n7RQC0i2UYqMflLAAA1M0nHMSH&#13;&#10;1TFNR0g1OgAAtNPRBTDH3VSWpCloBgHAcYyzSFJOY9dK0vTIDU3G1R11ULWH1BtS13U8D1TVaQpE&#13;&#10;AVX1i/LDUsfiEAJaleQBXFpV/WzzKNVR90wA4D2dXsS0iAoANjZ7WHzctq3S+1oUug9qAJaz4tYf&#13;&#10;tLqNc17Pzbtc1BAj819UEbMNBh81JSV33vYMS1fWFlRlfF9KJfltvFWdHUfbWBPtgld1CguQR0w1&#13;&#10;R4hViRVQ1lvXQ1gB2qvVZLZjdP13jDvW7Vdw3FnD15JkqYWFhN+YY91kW+w2YXrmUCphfNpX3WuP&#13;&#10;PFnVv55fsD6BGyjXoAA4DiOIAA+DwPAAam0AAIW1oZlufI0VG4gAJG6Sq4UYZFHMabywk7b5v6L3&#13;&#10;jaQdh0HQAGlxFFB8H4fgAMYxDEAAFgYBgAFvy6vEwTGxg+D4AGKYxjAADQMgyoWqZcmGWhcFoWxH&#13;&#10;EppGmaYAcpytZq5VqZJoJyej33wAEJ4O7NfnFAl+X/UgAEIQBB4b7K6b5wHAABz+qAHC8Nmr84kd&#13;&#10;fugAafEqWpm/QBWZclwXG5iSJPkwUrpdF2XYAB3+gAAT++svFlHQ9F0vTPLea+Q9xXRxDjHGAAc0&#13;&#10;CQAA4gYVlRx/XuDqHU99tL4oHKPQUUZ9D6QjwdZSjErotBai1AAEGEz9n8NvOMygp5UALwvAACJJ&#13;&#10;0Aj1ldGohkwwKwVAqecfF7j3nZOzCG2yGh5jDD2iQAAYYwhhAAfW+yIp8Sui3fQlJKgCosP5O8yh&#13;&#10;+L8gYxfLookf6LnnqtcQNJdCrQWocijFtVo3BujdS6ksGwNwbwXacTAekewADKGSMkAARJBQ9P61&#13;&#10;AAAuRdC6AAEqRiOiuxdAADIGYMy6F2du89Zow5NOcc8B4DoHZCQ1VaVMqg8JTAABrKmUJ5mJDolc&#13;&#10;ACOMcgeP1jaetaIABeS5bm3VHJhpII+RYAZcMWjssoiZE1JoIQAAdA4ByVb+lWjMmkiBMoJwTAmm&#13;&#10;ed5iUCRzJASE4xxr2l4GslMPAAE0hmAACMEUIs2T1mGkTIqEwQQANefcq0XM+YFwNAamWFTd1WjP&#13;&#10;oE7REQJULS1OsV0aw1xrgAHxQ+SMYKEHTMNOWc80wjUZjwuomFDx8AAGBSGJz61FIKYkL2XQVgrh&#13;&#10;XRAiKW48qYHQdqwpc5zW8OAQO3unBHqJ07pw4IAEswdgAGXUUnYTgnAAFYKsVbNiGB4qgAARNUwA&#13;&#10;CMEaI0AAcw5ByncQaoALwXAuABEge0FBqUtAbSUgxXRZIPAAE+pAABAVzAAH+u1XYVqtGFJsq5WA&#13;&#10;RgiBEjolRLByWFAAD5KaOh1jsHZOeo0T0dFDIIK8VwrgABSCmFNdDIoRQkgsAkBACEdV7GGVWZsM&#13;&#10;UnI5gLAcmw4qgv1RyOp7wzbaROl41wg1lbLF4CiS1HiChW2VkXI20FokcjDGIMR0YGgNE4sAjp2L&#13;&#10;szDRrBZYqxlF50hJtujIew9x7gAF1PoKF42+CwFiLGdVGgFP4RyLUWwtp9g4UOXZHIzxoDQg/WCs&#13;&#10;SORtpCe6Ot64OQco6HoPUeqe0+3DCUjofkDxYYPAAFSzLfIRwkBy4UugEQIo6F/SInIIwASelAjk&#13;&#10;bWJUkqFAADmBqORzyvGzi9CLjEdD7Uug9CAUi8t5d0ACDoR1MKSRyL544AAS5FmXadHMf5AAPyYA&#13;&#10;AFGT0dDlgVQyhoRClo6HfKcYuWwABMCWEtvgsRZCywUqRmKNsbI9QmA5ESOZ0JjyaCbIyOYbjVAB&#13;&#10;d674NQaA0yxlrLmXswI5Hwg1y4ty73kbzg8WDasr0zKMxI5pRp/mPpvT4+1OtLEap7plvJqQgoTk&#13;&#10;1aXNITNSSEK7fe/EXwYgACxq0AAp9YV4eSYYHEdgASkKiVNQ6iZLpoVaKUUwpgABcC2FsAAkNkAA&#13;&#10;DfsvWSL1WjBiYAB/wAM5Al2ackrt/RuAAsKOSEqE9NnJYkOncgABmzTy/mDcJ01ZiwTWXdN77UD1&#13;&#10;src2sIQAIsAKmJQlVuHRgWmmdQYEm168kiei9O1qPUf7rOFK2V4zuIAACXI3hmkSiJrTZeMKEH57&#13;&#10;kiFWKwVlI32b532dMrowME3MubtXglACRX2vwYYGALwX8tN9uPcttBm8S4pGRhpMMDYHF3Imy+8e&#13;&#10;K7YVampNk7J2gL6dyU6BXcdx2juBQCoFSi8+gHNG2rEgZUS61KIkQ2MYX/RSDwHnNjdmGHn22JW0&#13;&#10;dSBM7UcaW9570WZs0jnqVbgcYCAABTwFaopKtF4L0XpOCdQA7mbQruVMTqGqF4s17Ehy+VABi8bI&#13;&#10;AIh736OcZlpMyaW8aCTDNNGQjAAaxpM3cj5dZF2sCBzvkjVFdf4ADJgDwAAr917I07EoDQH8cEej&#13;&#10;XnTaGGUKob2rvAm+8+Kazu3IqaQgVb89xbjfb9Qpsq3JWcPcApyh8Q15XRouJzxAvW34DVfGxR8k&#13;&#10;nv6DTmG/LBvoqcNen9TTcIIk7HaOU+xpwiLSr/xqr1TTj90AJAAroLQLILLV5uR+B+QIqQaAQrob&#13;&#10;LEz7wFCt4J4J4ADjDloroKoKwK0Da4RDDOwE8EzUxVoRCqgPKqIVgVoVpNrozsLfgkTaCJrablkA&#13;&#10;ozzbJITbrb4ID5gzznAdLczdDL8II1Tdrd4KLeJozsQACtpCDezfCLMAbxjfqkSZrgKg8GaaDgx6&#13;&#10;Qmom6YEJAyjhwdAADiAZznjBcHQ1Qo0DjjTjjeZVrj7kKyDkkKz8JVrlBPzlTajI0NoygrrmB5Lm&#13;&#10;bmsQIycIbcy2ricNkLo7wwzoIADoaRRN5OEREHbpLd7phyTp8PL2Z3ImYADqjv7q7rJM7rYkQZjr&#13;&#10;pVrr7VcTAxwrrsjzLswHrtEMgyYgABgQAecFADDYTCABMhgAfr+fwAiUTikVi0XjEZjUafkdACxk&#13;&#10;AAKcjjclk0nlEUAYCAQAWcvAA4HI5AAUmwAiERlM7nkZlctXi9XoAEdFAAhEAgh0QntNpwAn4Aa9&#13;&#10;TADtdzuAA8HY7pc6p9fk8slrlsgAbNnABDIRCrtgt0pfdxAC0ugAKN3t95lMCAMumBGwAAA+DAD/&#13;&#10;w16xEqlgAXa8XgAEuRAAgD4ftuJxNRY2bAAPzwAFehy+YvViADj1FSqhHwMPr2kt98AFXrGbYwAJ&#13;&#10;xNJuj2GI2UgWIAJPDAAF429zFR4AAHw/H+dz+Gf/It9RZPXAAOz4pFAo3nUp1RaLSaQAe/nmI3G/&#13;&#10;f8E92W0AG23G69ntney873AC4/gAKT/pwpj7LcqJXQMAAiCKIoAAZBrCsPAcIryqMJQrCyNuk6cL&#13;&#10;w2jDXQ5D8QQIxZHkgSAADkOI4gAPY+D4ABCEGQacMO6SoMWWJZFkAAoCeJ4ADvIAAERIa2tkASBw&#13;&#10;1AKIqjIZEAAPMoAAT5QFAAAwC+L62tMvqJCVLwAMcx5pGmaYABQE4TvrEKol+YBgAADU4gAE4TBN&#13;&#10;NUQomqJtG2bbTtStS2Q9PCMtMdFDAAZhlmWADdN3QVBo2nIAFcVpWpEKgqAA2VII2qJYJCIlQgAB&#13;&#10;VSQfJNOMUlpel8XwAA7V4ABMyVH1RPLFm8b5vgAcNeAAIIgCBO9BtMc9igAZtkUYhtaVqisa0rSz&#13;&#10;/ikADTWai6olSVRVAAJdu1HUsa2siSol8X5fgADd0znOthTwqJnGeZ9NIGGIYBhdsQ0LQ5mX5ZQm&#13;&#10;XxEDZHrgYAFy/tMUzZlxRslpWUqAAj4iAAF4pU2F4Yj8cgAmaaAoCoKsLAVxKiZd+tMGYZBlgEPq&#13;&#10;ia5sGwAB15k5geh7lcONkgp5gAYM3NwJwnZvEKOn4ABX6OAAq6Vi6MOUkIdK2mqb0lhaol0XZdgA&#13;&#10;EmtgAEQQhDoULqia2yKqq4AB6HgebDCzTHJt4AZfmAi1FhVxLifYARzHSRinpiLt+kIkcGwTCXDk&#13;&#10;bFlyXRdVjdikKVu1OKiYvKOgB4ABZzO2Qq0xxc8AGyGs4XCcjSD37OYnUx3HvNw22WjlfblvOMAu&#13;&#10;/3GxfYAAIAgiDy2LaqxZkeE7LPhUFIU9bCKomgaJovM9AchwHHkwH06sdSYnVx90tBvw9BbfAAGE&#13;&#10;SV22MFZ84ACNiUGgZ3/ywlCn3/ki0M/m0nuft/KmqibpvG8ABlDKiKLZW2awIxFVcK6Cs0saEDSD&#13;&#10;jDGGxsmZbR9QVIIQYA0GQAANg4xhMaZQbA1BqAADxlQACsFWKsAALoWIzOmJuGAAA1hpDSVlmqYC&#13;&#10;hLUMW4dyRi14LyJsBRVysGqLiNMagcbMWZwBeofY0x8BsFUK2Vx/CnFJDCGCMEAAP1gLzS4380z2&#13;&#10;IAAzBmAABEZ33LWKiM0ZwzgAMfZAq8Dr5GFrEWMoYdAAAZAxBjE09pph2yBLMWgHYOgdR+QijWLM&#13;&#10;WgfSNh0S12xUVVqtY5GaNEPFmxrjbG9j8Q45xFjUYsbI2htReVirNkS1ontnbkACQsh4qsBIGfkA&#13;&#10;AypbK+i7LFYZi03JvBtL8AACZhRpkyYsYbqjQgrAABACIEWQmvmKS1lzMDZJnTTLpDhpleDhAAPC&#13;&#10;bwAAYAvBfIg6hsh7TnAANBeMrm1R0b+P2eAACEkKd471+ZUZjvZcyCyZYEAITulCS0ZSigAAcoMA&#13;&#10;ADNCaALNNMOBXIAB5URABOKcc2ENmmZkOtXavQag0BpOQ+zRAAOUGLFs5z9jZRil+DYAEGQDTEVq&#13;&#10;daW8cqEUKlBNEAB5Dyvsa6CIEVIDemmHTUMAA4KjHpPXRZC5sqIjyAAmRMraW11KQ+bKecEiaAEq&#13;&#10;0+UqNVwYR8QYg6TFMTFjUGqNVibFXH1ANgVEbY3BuAAHzXNzBoqqIVqZRKqDaJ213QkbKuY+QAPC&#13;&#10;GQ7qLtN3gEtTam+EUI1SAKpg/o0j8bJPvfrZUt9frMWbVSAAS4mBMAADVDQisjQfVpAWAA64yTZt&#13;&#10;nDaG4NwABIolhcxgugtAABZt0Qshop7fJaIGGkNQagACZtBWF9ram1jvuZao7EZwEAAFsLcW8uFg&#13;&#10;2aQuhAgdnLuETRqpt/V37t3hMPeC7tnLxRffzemyt7LJXuvPfG9F5bx3rvpep+18L7HTvNfK/1+5&#13;&#10;TXvvve3Ad/8DYHdtfq/OBbyX8vrgjCDC8FPzwm/LCuEcMKQwu+XDeCcGYZLBZTECG7L4jItdjEy1&#13;&#10;kjEDFVCkAAjxHCOWOslvDWmuBkDKGUAAcQ4BwAAAQ46NTTM9TeHTI1hlgiLEYIx8h+J0CGygAAUm&#13;&#10;UwAOeHFS2DQMWUgAD6i12QS62YpzFmPMmZczZnzRmnNWa82Ztzdm/OGcc5ZzzpnXO2d88Z5z1nvP&#13;&#10;jTMRZ9JPiXMmKNAHIKiPsj0SAAY1oSBk7MHR/I0Qg4Agd/bEETS2RMd1zaMnFOPQYDlLTj6E0LqX&#13;&#10;U2p9Uap1VqvVmrdXav1hrHWWs9aa11trfXGuc+5/1foLMepNdEnxXfhJOl0JaZItpE6dY9g7N2ds&#13;&#10;/aG0dpbT2ptXa219sbZ21tvbm3dvaz15q7X2Ytgbf3NufdG6d1br3Zu3d2794bx3lvPem9d7b3My&#13;&#10;YvWm48U7l3xv/gHAeBcD4JwXg3B+EcJ4VwvhnDeHWV3Dq3fmJt/cP4txfjHGeNcb45x3j3H+Qch5&#13;&#10;FyPkjGN97M4pKnkvK+Wct5dy/mHMeZcz5pzXm3N+cO3khrPieI+K856B0HoXQ+idF6N0fpHSeldL&#13;&#10;6XxHVnPcQc/6Z1PqnVerdX6x1nrXW+udd69Zvp2q+oYZ6l185GyLa8oJN2EiVSlqmYRr2rYZJuy8&#13;&#10;x7nsXlRKe0EY2VZHYRA0j34Ip3iaHejF+CIr33tXVO0eK0mTztkiO9kX8cqc+/gMHod7z1fxukvL&#13;&#10;Ep8jqTuffPPFO9GRfwnXe7kT2MSbyeJ0IePJ36/xPpSm+nfp6zzfSPI+VPDvpSPtie+0Ip772/mP&#13;&#10;EES9T0r3BGfjE99D7vy5ffAkZ+We75HdPpdG978InnxPWfeMRiKzX4CJfPu75HVHY8Md17MaUgY8&#13;&#10;iDDH/oVmdtj+/Sm+qOZYw1P/CcJ4k0E0mvmwCKFmEah6QEiHJ4i9JhAEnCgDiKiokkqzq0BxFegD&#13;&#10;o0HjnkANKbPxOjDZJ4B+gAFWFWo+I+ogv8rOh3pvnmnnB7GCAPikjQAVAVCKpYioh7h8B8KcjyCq&#13;&#10;h2B2J+p/gWAWgWtHgGmACoh6p0BpwfD4AJibgWoWgFI0P3ORHvD9IIIIpKoOQkO5Psh0h1B1Knky&#13;&#10;AAIKh9DIDJASmuQDPtlbCWv5GdqdKIB4h4iapOwiwjAEwqw3OdCKppgABvn/DioNDujvAOqDv0Oj&#13;&#10;pVisF+BmDmJHDBwIu1O0Bxm4HQiKxDAAAPgPAPDCvdPClrjFwdQeQ5h2wgAAALALgLoVoWgDNRw+&#13;&#10;mMRSQyEyh2GZpmJnIWAXEGGKwrOQjZQzgAJegALGgAJmpnQvvqCBh2JBQmjypaARCjJrQbxYioh5&#13;&#10;wFQXQ6Q7ANqDw8lqCBwcDFh9C5K9h0lDgGIOp9gAAJJmswuNMRIEgAE+E+h+iPAOFYQawbACABgB&#13;&#10;wkjFh1GZhqv/paQZClR8lNCJxwiWh4Q6xaCCKJAMk5R1ACqtyFQzRyQyxzI8jtHLxvAHgHAHR3OM&#13;&#10;wJjDk9k+n/H/kawCEzDuyEO2vpO5hyCyiphrtFi5DIgSjIQ2SExqjFh8K6Q5xbKNAIgJAJAARvAG&#13;&#10;ReyeiWh+J4hqQyhzSolRmKpko3ibxfOHMRBwnPizhsgAB+C5SIgNDQDRRXnayLCrCsSnkymBh6qC&#13;&#10;lYSqiotSCohgIspPCjmvwVQ3puyGq9h5qJAMTAnMQitRSzxYpIvgNZP2MIysP3vhvDiJgzTJAAIY&#13;&#10;BNgAR4q1lmQQp4hEkiBJzPgAQxQxiKAFGKkrkshCsojPHLiKJzh7LrR5E+PptPHaiKA+g/A/AAA2&#13;&#10;A1g1xPiJSohzTdA2A2CXGNQRCKgLTkkTg5g5gAMjA6JTPFuZu5kSETEUEVHFHGAjEFE7iohRBRhR&#13;&#10;gABAA/g/xAqHiKDTEekfMYsZCknIOVCohiHKg4A3g3sZhmiMgUHjgABFT+l/DviohcBchckfg7A7&#13;&#10;QejyiMQTgABD0GmIGJTGuLPqjZA60KgAMlsmIPyjnNTNMHrZkTUMAATgCKxJAAAtUTz+T/QUlmCo&#13;&#10;iXhZgAUDUDpWiMAaIRMXsYv7KpuVJARUA3T6oTsXMaiKSiSjA2zhkVsvKtACS9OZDTB/imAuUogA&#13;&#10;IUoVBxDUgMzBUOi+h9oLEYkZLQLQpAh2iKwugAMcsdBA00mJkHKbiopFznMjxHCMgcpDAABF07pX&#13;&#10;U60WDFqrzngAFFFFiMSqhBhCBCC7AoAoSROOO51CVDA/A+g+qRjOAdIJ0tRvi+hNVMgABC1OMqnP&#13;&#10;iVR+GkmlhG1SE4E5U9iWlPjgg8g8A8G4mXiMmIgjgABG0cAVwa0ADFjxjyzhziBiIICMyV1GgAAt&#13;&#10;0UUIuBiov+Bz0YULBYVnAAS2iKjTHdne1SBGpwJxEitMDFhNIYhBhBBBAAG3hyCK0lLeF/hJTQNQ&#13;&#10;KFmnDgkgA7pByvCMFgFghIhJBJIVzCVUU/qCA4g5A5KRnVCMScAAA/hABAViVjTDuRCopRpSg6sj&#13;&#10;0B0CRgiKHaAAEvAlMXhHhHy8GwEPDZUniIz+hFAAT2AAQgQgiKQHAAArgsAsWS1Sp/J/u+rOmSxH&#13;&#10;z6T7D5CMQpRd07hFmIDWz4JRJSIZTeAABejHCMx7o51IVIgzMc1FOE0eQgg8EohVltKIKJCMLlU7&#13;&#10;U8HpHp19hS2xAAA+VIKizz1tiWn1VZzPhJmtCjKlCohanwgmiG2fAATmTmnSlsBUhU2yWzBuTZCM&#13;&#10;Adp2hGWvHpWoj7P1NTzFsIVjzHFOjFzjzbzchDso2VhrCqDKDLV93KEXkYniHLgpkATkgLJ5VgBj&#13;&#10;jOAn1EAABUXXQIHnj9As2XKiqjimq9kaoCAAIFgqgAQdweAmmgEwGsAAKPKPi1i2KmoTn0WUAABL&#13;&#10;BLhLgAA0g0A0XEuFsRBOBOhOoZLhwzILDGjHgiAhgh1ciWhShTBTAAUoguMf1QgoC8ASCjQ5nwBb&#13;&#10;KJ1snFnGI4CJCBlcldIpgAB0FjAliGgWnNBvqjoUIVAEJhxhoyIyovo2o3V6ILmdlGyyJlJSJSnc&#13;&#10;gFkHQS3iqPKFuaMRUGhDkVg9g9pTVdq6plV9hGVS2IToP8G+1TSxhkDsMiC03xgAVVFvrIDZU5Ah&#13;&#10;HeXYj/EACigRnQGym9qatHT5KSyVkah/J4gr4plJkDxdAAAijAh8D0Hc0Rkmkfkg3HuCioxxm8g7&#13;&#10;ULBI40xjR23MyagMRVjvvqg5TmAABIWNx1yi4iFpgJAJgJgABflWV+FF0TgtAABQBQhQioVQvqlk&#13;&#10;T8EFEFrmB34c3yRitFFtFt0ymsGsmUmVEkyuq+G13mgjnCF6l74DhwAABWn0R+R+hbj+lfrr2FuS&#13;&#10;sRV023A51/yviPBjnhgcD1XygAVuzLAzzJqXD/CSXNljpNhdnFgAD1D15XBcJljPjZZoEd3WB9K6&#13;&#10;YLSq2HGjEDyVihChgQS8kHzQmZqpTYk+lQgiYPqP0R5LtFiPBcLqEEG65ZOMLAZsiG5wQ0yc21pg&#13;&#10;4GGfFElFyVy6otKaIvrblGD6US2W2XgLJOj+Zov/BqWLlvVnBYZFR+vqhnoHGambB6wFYZgSDJCE&#13;&#10;CFD5YrhhVgAHIOl51PMr5ztFXkAAKV1xG4UqSbG8hX1njclHZ7OLvq5Iotouy137Jxggi1iKhdUB&#13;&#10;4kHRXjAAGrmsgIZpiBzKgATJAzHfYpgr4eiPiQ3+0zWoVMhNEtR/wxU8pDhu605JxiUbK9ha63x1&#13;&#10;4+rBv62CEah4qJZYJ0oHLTAAJDJDzRAAZ3wEh6FJmkAo3WYxN5QQiPArbG4d1nyCnRgkDsyQAAYm&#13;&#10;j4nKzAgMGeS7ASl2IvhgiE4sFREagq7HRENQigihhnFk6PGC5mUSpMO0ZNViAtgtolKNBIY1A3rY&#13;&#10;Zf7aWMGLFpCiCjRsrqLq7NCDnVYjYQm/3FtTXGsEbE3IW0x5WiA8g9A9FJmHjTLoAABqmy5kEPE9&#13;&#10;TZZSoNoOhZi6qOqPiKCAPt+PwAG02GwAJmFABSKVSgAtlotAB+v5/ACMRmNRuMgEAgABx4AJOSAA&#13;&#10;3ycAGuVABJS0AR6PsZjscADsdDoAEEhEIALRZrMAAqhRtms5nAAhEEggAN00AUWjgepAB/1WOVes&#13;&#10;VmtVuuV2vV+wWGxWOyWWsgK0AB1WsAIZCoWWS6YVSrLteLwAEQhkOKRYAAKRPN6PQADQZjMAODFA&#13;&#10;BT40AFPIVlHI9HgA5nI5AA8no9W23xtF6EAHbSADOZ233CsJtOJwAGYymUAGUzGYAJqF1V/gArlg&#13;&#10;sABVqpVABGo5HAA5HE41lLphMAA1Gk06/awmFxWL2btdvud3vd/wdu0AIAOHFn0/H6GKNR3+03No&#13;&#10;NFogAWCsV32L+MAOX+AAXBaFq6N2WBYliAAfh8HyNosi47jwPAAEY0RKwo6A1DUjY2DaNoAEqShK&#13;&#10;JHD4ADYlasEDE4AEBFQAEEQZBgAPo+D4jZpmoagABiGAYAAw7EF1H4AAfISNmwbJsgAHweh6AAES&#13;&#10;aAEaxuB0pABBjwytK8sSzLTwv0asvAAO8wgAWxalq9zySEB4AGsa5rgADALgu/CQLSaJpGkAAaho&#13;&#10;GgAAuDAMTGWxbAAFoWBYjZ80SAAx0YACHIfAkDCeJwnSoqwqUwABXlcVwAECQRBRgPo+peq5cVOA&#13;&#10;Am1UAC9r5MszAHWLXjOM4AE2TRNAAPw/j/T0VqwUpTFMAAuC2LYACqKwrAAVRUlTOct2jaVp2paT&#13;&#10;9HNbEWRRXFcv1KpjmQZAABwG4bzmwCPnadx3ABHUd3XdhWXkAAlCSJKskGQhCV1Ua2kOQ7NQeAB8&#13;&#10;n0fUkQSABlmUZTrEy2bYqyUOJAAMGKgAMVGk61qNlBiYw4s2rbIVhysFbTlkUyJwnieABYFeV9oW&#13;&#10;rmWZ5pmqNAGtNIgAKIoCgAAgaAAFOU6COi0RRULwwT2lgBfV9j3qAAIEgikqWZOr00WBYAAJYlCU&#13;&#10;jZ4bCx7Il9soAF+YBgZ+H4fo2L+3gAUW5AATCFjO6qNYLgzYtluRRABjpQgAL4vC8jY7TERZFEUA&#13;&#10;A4ccADjOOuaNFkn4ACkKIo1YvYAFvVCNN1m3RdH0jvZw8hKQqgyECv1oAE/2AAAT2aNnj2yIWMAF&#13;&#10;X9eUBQYpuB5HmeceBkGQAHb5AAFwXJcgAGwahqjZy2yJIkCQABteyABnmgaAABSFAUI2RhGkaAA6&#13;&#10;joOnGuVyHypekSNEN+QAagPbLfTCLRI0V+tcvzIADfG/FGKQUgAACKyI0LoXYu2uNeAADyCAABew&#13;&#10;TKo6WC0F4MFhdO2dtJSClGFT2T1MqfQLAWI2QMgj6X1CRhYcgzBxH3JVZUyxMiZhTGOCw64jQ9B6&#13;&#10;j1IgRIAAsohAAFjEMJyqzsPvI+PUwbDTTGcakPsfZGxIQtDeG4Nycy5j+H6P0nMHxiRhABAOAqxV&#13;&#10;jlYEAigQKKw/orEArxmMGSuQbjlHU8Bujdx2ZlEmPUfY/R/kARo/TVxkgACKEQIgAIew+VGqSCYv&#13;&#10;QALhXENwbo3QAAgA+B9OcG2JOCYqGA0aYhEiIERHFOh5EipHP+gEJcrWhMvSoX5yZW10AAGUMsZb&#13;&#10;a22grUMABsovgAAMmEqUjDJlOhUMi/IQxmg8h5i0SKWqe0+SVksNobg3AAAVAmBOU0gZvTfPEWlb&#13;&#10;A5oHg7B2YkxbIQAD2HuPc9Z7S7F4L0XyJMGxksLXGuVekDndj+Ks6GDZgjCArBUCooJQxn0Jdk7S&#13;&#10;LEWSSCTAAMUYwxgAA6ByDmTZaRyH9BECAEBOXOC5VREleQrAAJ3TwHYOodUgpDnqWkbo3hvAABIC&#13;&#10;MEYAAmU5AAT8oEfJwU/qAWY/SNkboIQUO+pBozS0oeUqhKB9D7UZPI/xrbmHNK0Vqc459PiMQbHG&#13;&#10;OQcgAAVApBTCBPkj0zgAZ6z6IQsgASUksCIEIIapFPKMYUw7F2MsbI0LyCkh5E0rpY4txkSS5y1k&#13;&#10;RIkYdiwADbscAAD1kZu1BspZUjcGxfC/F/A1r8XYvK7V6K4VorXsPargm9ONdUKCVRGQcAC+V9h8&#13;&#10;ajVyU4ABnUKMMYgLYXAuRjbmOx5L4HxALmGNO4wAAGzDsNNAkQSYHC9LumtNtNKbREQLJFrByjlg&#13;&#10;WAqBWuo6B0jpkvJlPL0AADCsY6F0Nlr2XtrTTKmYPJzAAHRfUgsWAADnWzSUAC4FxLkXNS88lmbN&#13;&#10;hDJ2ABZSy1nLPH6VYultV1LsBQCcE9kLJS3lzfAAFBKDAxeLf0mcSpYn5LSlUGQMQY35HOOcAA1x&#13;&#10;sDYAABMCQErXr6X4qRnSk1K4CAAPEeQ8gAAho9kGuctpcYivXe7JU3j9MvZghIRaYExMrZZbSDYz&#13;&#10;csVmwQsoAGCwADZe0fU+5OyePMebP43dAC0wLgYEbNxlg5hzQiIwRgAB3VJoLQYCCUxpI2AAAXQG&#13;&#10;I7aptTcC7Q1OKdZOQE8p5l5xhDCOgdIAAHdKV1eC8Oj1HwOgcA4AAZmWVYgD0XkvUkf4NrcAAJ3V&#13;&#10;QAIWCRXGDgHEpoNi0hGE2nWcc5Z0zqMOMSSUlhjDEGIAAnNV5WLSJ52OwNhCPEgJBxpKIkhBaDlg&#13;&#10;Zqa8XgAA/pXHlAqxVkAAAvcD26FOzASAB1NrHVgAFC3MLwXQu11YIwYEoJASAAKkAdJ+fgDb71Hq&#13;&#10;Xf0dT9ZsU8igNHBQABdt5rItOYBtYboK5svmZgAUbHKADCeFVDKHv9ovNR5BkNYBzrBRajTWmuzQ&#13;&#10;wMfA+J9tfbS2oJUrtDAuAAIhf4AIq6uivFm5ZH4pRTUfxOsGUg75/0Dx27EheQ6xb4bdXFk5AR03&#13;&#10;/HqPHUSxW06p1frDo4NueFwSMktsn7E3JwEQIoRWztmpjTOTEmseCJcWAAPCYiGkPIiRPYx5LgDt&#13;&#10;27WUCHfQAJ2TxvffpHC5j7YKXmRAAJCQcbUTYnGPBqjWGsjhHSeQbA2eULcW9yAGgNI3hgnLQeY6&#13;&#10;O0gAMAgBPB9Z9UzSDcqdInTJOG8AGVH7vqEc+6eJeXOY8Ft5qznQuZyklNLMjAPYIjM+QAD12QqP&#13;&#10;ifd6xcMIYc4a5zoVmrQADpHTcR0OUcpceEa5PLUjXPQAGp4GIFyBlAABxcf1b1f72ZQbjCMRFioJ&#13;&#10;mTOKUUsKv+wAX8qezErqE0E2E2AAbuNsEqEsEs9elMP0MGMIBe0O5S5UTYTcAgSGVAVCV4V6fIfM&#13;&#10;MuMyKwPQPUEIRcRCRARIDWI2MUHAPol63o3qrQm2m4I08i8mvknOA1BwYSyO3IUsjy/hB+Wkg2tG&#13;&#10;tIb8VEVImkAAXKXMqIAA7StQTkx4kaaaxsQKQMUox2L8ZuLSP44qfCfFBctsoVBUAA3m3qaACAAA&#13;&#10;LuLw/cq6LSDavwEoJKFqUEXoXsKzB8I+I4s85shaDoziRgPSW0/RDZCBEKSug2e4e9D8zkDopWAA&#13;&#10;eqeunVAHAI42wArqOEOGdaCuxqtitnCyI6JEhQvKeiHAG+G+AAG9FMABFNFOT0T4DA+ideaZEIg2&#13;&#10;CeZ6iCuutuGe8oR2FmFoFoAAiOCaAAC8bgE81W1CI3EwN4dc+i+kaWE86dENGmO+g2H4i60WP0Kw&#13;&#10;g2GLG6gegiDIYgVuVyp5GCUoAAjaEARSjg7u4mP7C8ecvMl+AAPiPmRyR2WMWOgIgKtoP0nancBf&#13;&#10;ICSpGw8A2+3DDyI3B8I1IQdC2IE6NeYgoa1YhbEJGpIsO0g2amxE+IsuLSFWXmCs/4RO/QPSPUEv&#13;&#10;JOQsQxIcUW2C4UPJHqAAxOxTHyjGPYeOXW72KYKcnuYZGSyTDaPJCuc699ApDI3oAAGC0el0Z2f+&#13;&#10;FRKcAA32AMI265DqXucyc1CHB7IvK3GqLTGui8dDG0Kug3ILJlKYc0v4GDLUZ+aCDeceEg/VHawi&#13;&#10;e+28A80q42AK9OAAHgdu7qVTHODKDIDIAAhuFPGI3dD45wvxFoLS/AKs/EIynYndEWABJOEvMIMc&#13;&#10;CyN9Gkj86hK4Wk6nK3IrM/NJGob0SYSdIQI0CEc4GCg7Cc7WrqZGAA4KDQAA2Y2cDg2hE/KBCakq&#13;&#10;P80OmEAY3yRuu4u9MYPI+cd8DFFiDMVoISOdGkg22a2dAw2wyGggB4AAHoeFKG82aKAidedi1g1j&#13;&#10;NHNLPOK3FFGSgO1EI0ccDhIm1c9ynmrq14/o18ABGcABGhAYLTH+Xa8qG2e0GW+StynWHsHsJStc&#13;&#10;WaWfOy4sfCAAHHQkAA4EB0vmFEYmhKhM5OKwlrJhHG08+SKMKOnUMoMqAK35J/PRRWK8/JKiL+fg&#13;&#10;IyMgCmaEZO/+qix4FQWcABM0N/HTHWV7HaHOvtABNOGoS+A+skeQ70UYDGgkgoVa2wvIG0seGFLX&#13;&#10;KFAFAI3AAW0Wg25KieM6AqhLLZDQHy5SAA4k0AAKVsY2wMJ5PNRZTiIxNOASScKw8u8wS8GrCapl&#13;&#10;CerrA4fOfxJW2VJdOIeIeNBwA0ABSPT3QRQSpqpupspu2oIwJFRUg2ClUyU0lgE6aZOY+lH6JE4Y&#13;&#10;JGJce6e88XJpATAUASKHRVTlVehOIGgNL1M85HSdP5Eqn0x5KoXqXvDeiyElIpN4trL4HiUIl7SG&#13;&#10;HQxaumSquE5WJ7F/P6PII06S8UawFySACM7KAAH0ikTANKE5AGR4hDICBeAAvCvE80824yIYIcvG&#13;&#10;k1Q5VhXlIXRiIxRUsOJFJoWEWGxzHOEy6aDROfUHJbH6LTAc4coNS2ukTcrQsA7gYEX+YAtoLnIQ&#13;&#10;B6YQGkPk+USMAAA0AyAzAYJEHCHEHEOI+quMGmojG89o1VIeSkAdK1XnZiyQwcKuP0/IesevNcbU&#13;&#10;okopEsfqLafmeWeaCOzfHa4oAABMBKBK1e1jHmG+MXDKABZxWhGBORNo0kEzOiomooouowiSD/EC&#13;&#10;JaElBYUOegeiHZbRO8AABFbYjGgI4swpZhZlXlI5XuuYI+DSQubpJQcCcGcKy6OEgAdcOKOOOSOX&#13;&#10;YnFDVlHux6dvBoABZcABFESqAO34I1P5SbMSJNMXWGK4lqvQGHMJXcJmJoxexgQcQgjXHUfe9Sm9&#13;&#10;VrbmLJNDIvThdfdoj/bqKsg3NYL5Z1T47UvIx5F1CS8vQefFaEKZBzMcN2Q2Q4EsQrQ1HpYyAyT/&#13;&#10;ZAI/YPTw6ArCKhaRaVOk4XY3P1dGK6DgfY5oYAAMKmSrdrXmLm6NPfPjQoujPoiSP0HXfqABAg5k&#13;&#10;/JWwF1UOKyoeABIkLnZ4ABWqI1DmUHUJXQKySaARMrOiDAbg5PVcIyg2EmRE5y9TOcVrOsAvTHdn&#13;&#10;fVGnduN2g3RnRqU7RuPux5VHcXY9Y+9yrkroKwM2M7fLceSne1UgI2FFJsDXb1YOKxBicAYmCYld&#13;&#10;HaHDiOYvJbHmK5HCNlLgMrYVg/hBELhEtrevT1d7T8x4GJG9PxCQd2u6u8I1FEDHMEbiYmsiA9eg&#13;&#10;PnchYdLUGCIZbeCzjmKyrQVVGHP+bqYdANUKPYPbGKC+mI0W3c3eEKfm0207ilinB/iqg3cxVwXC&#13;&#10;nywCL8q86ClWKCdoF0uiw4KyEO+ED0mbKgKm+QGZKM3qxQxTZHZIcqKBTcKzX24PMQSq1oTMa6a+&#13;&#10;I0sXdAk/FRT6KwLmcicacfglZpkXZlXwI/kMmW7A9mZWOAFWFW6JTXcIABMpR0WeCuy5cQ55W9AA&#13;&#10;USHzFWMWJ8KArXaAmWmamdassS9Isamu2wslHarbmYZYW8L8UwCo+ClLUlM5mLRYP0H+L9LdPhDi&#13;&#10;ohbyQwQ8RALmDcJQEmJdc+AA+NO1YK7xbThzHg8XcdABjmCzMIWFe6PIDlD+EeOMgkbMaqI3QJlL&#13;&#10;ghkC8k8mK4RcReD0aidBmJn5bpbvBLgAQ2KQwPF9GAAUdpZYABMFMG1Q6Xm0xEBmw/DHSoG2xim2&#13;&#10;0FfZdw2OaZcw5vc051c4K2g2NOAAETq80FRffdhmSCSnXinBddprDvgnELkVrTrcdJdzNbNfT7Ni&#13;&#10;sMKvcwd6d9bYBFGZE2AcSGR/f4GQxDYUI0GkuPekUBHaFTcChzE3NrMrJRatIKCQCOCOABP+NIDs&#13;&#10;oqvmHkduMbMNKcFQMeUyFLbfRRKlrXrfK4g3fc1bfgnk93WGg2EW+qpUpYxmxot2t7kQlsnxHKAp&#13;&#10;uCAAnGAAJkJpEtCLP1HhpAzkBHbbQkHGQ6Qq8XtqzrMpEJIRWTO2ibTM5VVUidYsQUUEUGKEAVdZ&#13;&#10;tXM/hIMiaHUNABHbfGOWEi2aAA0407o0ABuCAo8YAAGAs0paTUkXjWABudr4ERq+DyYFCUILp0Ka&#13;&#10;A2ewsfiesasfrydwWPB8mumxYcLWHUfPEcB+aCHvQQ/6XnwpstsumMoW3LtVvRIsg3iuS/CcThCg&#13;&#10;lkJESqC1jpmfmgwowqCo/4AWKHvGtsrvgYoPvNIKAkaNeNiICWrSgCUIQArfN/tMgLtzQjQnX+Vy&#13;&#10;NgNlYmIyHSLYdtWMH7VlqDRMRww+ugLw76AhblxZNJkcUbkgv/V1tmLTR+EERRefJphbZSGKqa67&#13;&#10;iCHVftUpkvOU+g+lOFwrwGursPZRxyABONytujgPKqp3WjJCCqTfemsErE4fgU1RHmQeQgEM5rfT&#13;&#10;zbzcLSdCRaRejeV7bMp2csTiTkI1mnmrR3mwWXqO/JABAlnBBWFrWjnImU/vo8LzW3v6s2tPrrWH&#13;&#10;IQ7yztJwi4i9lg/Nx3v4g6T8UB1L1NGog23iOQfZu+XsXvsYOGAZIOJFoU9loZbHodohWkAB2aBJ&#13;&#10;baBN3nB0lzowqjvvlhatuZNvpHDU4hv2ChmbYVs0XaxR3fft0KhrJS68ohdXxX209WP1IR1pD+Ps&#13;&#10;Pv0nSTjUI1qDqG6YVzqN2WJELnqSeNFZwfqaAruFatcuUbqtgxkVIQq+rDm8AAHmx+AAsIWZcDhL&#13;&#10;tAJBL14ggzrR1NdjItrb4j6QPDrjd3rnd87ZWGlqx8yA/ZPhj8IpGwI1waLjbGMmMqG4sfVHcgSr&#13;&#10;I4pyCZTQVRgHEtatX1o6v5hKK4cKcN6tCrHNCwOz6TxaLTtchbPntl7vUrxrGxpechpHh+Iy8689&#13;&#10;q8ES3FF3EnYWsg0qUKUOh4h843wIKyzuHeJqvmv0nJ0Y0m0r2zI7WmK2lbyZyCiKrdGFn37w9VvV&#13;&#10;RpvZhQ+GJFxDQT4LS/NOI1jDffH3nXafBX5qrGrLz3gGxkxoKx9/klINS5ETrJZeDWtdeatZU7Gj&#13;&#10;U+K6IOIQtWbjJs4Qt76P9a1JxdeHixxitTokeOeTeWy7KfRUrmrpqt1ZL2bFccAQKmLnh2Pa7i6G&#13;&#10;xWxYIAAIEAAFBQAcIQAA8Hw/BzebwAqFSqQAVysVgA/X8/oHHYEA4NHpEACzJYiqFQAFEo1GAC6X&#13;&#10;C5GY3I5pNZtN5xOZ1O55PZ9P6BQaFHpAAgAY6QAE9SwAx2QyAAOBuN5lHI6AawAH2+n0AD7XwAlE&#13;&#10;qlQA93s9o8ELUAEajkcAF4u12AFVdQA2m22wAIhCIQA/8AAEfgwAhEKhQA73c7o8CMcAD/kQA8co&#13;&#10;AERlwAxGKxQBU6pUqo2NEAGEw2GABkMRjNXvrQAQ9gAGazGZsmezwALBWK6rQ99v+BweFw+JPaKA&#13;&#10;HryYOcTiAE4m02ACB0wApesAA12d7x0umEwADUaTSAE+oFAADAXy/vY7BaNZ7QKxUKgBjgQAGvo7&#13;&#10;jcyN/QAPY+D4wpBkG9iBqwAIAQQAAfwaABoNuABsGybLsAyDMDJE90FJuNEPAATMQgASJJEkAA3D&#13;&#10;aNsMuLFkWxdF8YN8451xoAAzRuABYR0AAqR6ABNk4TgAAgB4Hu2gw8DyPIAESzC5LmIkoxW45zHO&#13;&#10;c4ABKEgSM6qYAF9L4AG6bxvSxLQACbNAAFjNcVo6441jYNgAEssYAGMY5jqiHAcNe2JiNMABe0EA&#13;&#10;Ae0Kmp9n4fgACYJYlgBJ87TwqMuo0q0Y0vTFM01FjjnzTwADxUIAEhUgABrU6TpSEVVyOoxTpQAA&#13;&#10;tJMSBIkiAA3jcN0VwWjaOBiGAYAAdx3neABq2OAEiyNXqauOpZPKOpNaVtXFdUqoLjppTx8gAHlv&#13;&#10;AA2jamQZJks6GwbTbTbjJDdV23ckbAMDd95pFa96XvfF831fd1qMITYmCYBgTDMYABAhldqyASso&#13;&#10;6Z5oGg/BrmuAAHYqAAc4wAAE42va+uwDYNgAZWRoIg14gA45wnEcQABUFIUgAFGZAAp6oAGAgCL/&#13;&#10;eUDqzRNFBaFgWAAemiAAbJtG0AAF6WAFmTcgxcl0XQACQI4jgAOo7DsABFESRN035sOxbGmjjoQO&#13;&#10;ER1rR5eF4AAiNjeyR2yga8r1h2IAHvNTVQDwOg7BkHGgaJozCbpugAdnEgAFOZirxy6LtuKROOPX&#13;&#10;KgAQ/MAAWxbluAAkiQJCan8wOT7Kg1pgAOKEsuRAADv1+wbJ2XZ3044p9uABXd0ABpmoajct3hME&#13;&#10;4XBKOmpZBp+SAAFeZi89gACYKAoAAThME0FKy/JsAA0zTiEIIggAOXxrYRpG9i44uC6LrqlIUgAb&#13;&#10;uAAYBeF+9hqAG6gAbnDAACgJgTSmQZca5QcvPRuGZECInJO0gZA1eZx1zroWONVgiZAMAXAu8Igj&#13;&#10;DCBjNg80ZpAAAIlrB1CVppgWDkNBesAADAWBj/IG8Qjw5x0DoAAMtkg9SzgABdD0AB8j6B0DqHUt&#13;&#10;gjBGGkUAD1b5NHRwwdK3IgwoBQihAAGEMAYFQJKcuIYQzsYHRfjAi045SAxlKKYU4qBoINQyI69o&#13;&#10;AA0o4AAAMAUAoAAbJdA2doGcewADmj8AAazEkhlreKR4cA4Rwmyg+P2RhqAZAyAACQEYIwAOOCqj&#13;&#10;lHaE0KgMk4AAD4HgPJcKoMGUj6CDCSEmJNW6uQAChFEKIAAXn1xejDLWWxNzjv7cOGIMIYXuKAJK&#13;&#10;FkAAl5iLJSLAEowrhXivAAFMKQUnLmYDw7CBZxx0DpHSzFmbQGhPdAAM6cAAI9gzKOGQMhzjoQaK&#13;&#10;4V0Gcj2htFGk8pioDkOEiiazqGDpijJrFiAAKE/wABnoEAA7x34Fy3oRQmKBRhmzhl7L4accVcq6&#13;&#10;ESIoRR9QDgHmQACVMqqJnVOuFqkVGxqjWGsACbgACLkYJQSkdbinGAokimZO6eSOxPI+QaSzuXds&#13;&#10;SYmBhC4AAQggBAQqUE30Isnpwygg0rpYHpPWiREyKEVUHoVVehJxxyVbABOac4uawAACdWM5yQQA&#13;&#10;AVrRRsXqYG3hDVAqJzAh0VobMoPGH7wX/QAGUMsZYAI6R1qW08oyz1oxldQtWNcHCBVWcmQaIURB&#13;&#10;GxGJVK8l0s7GNjbnViBq8Z82aKFZez1obRWhOOv+t0LoKsGYQteQo9DlOGcOhdDEF4Mk4GBKUIJ1&#13;&#10;AxFJE7WaapBhUl2CwFcK4AEAoCQIgWy6C2fPyfosIxcIGkgPYtb8o1YBctUdAAAOYdA6AAEYIsRc&#13;&#10;tLR3li+2YhKtVbC7bY25uBM5Cj6H2PtoxowHTHqHUUnA4hxjjh+fOH7QU7DGGNdJlrMwn4JkwLCU&#13;&#10;xRkkpLSa60W2EwABFwsYUQghI+x/RKiYA1GZ8FEIMHwsAhcMlhEoJQAAa8WXkvNi92btncO6Fc7x&#13;&#10;3zwDeWsIGPcfA+C7oUAABaDAAI8gaJzQ0Z0dlUBQCiFEAArRWCsABbcYIALchAAAnFOVHcGgAC2T&#13;&#10;AAApjrjOQir9YIOGMjVxu/kDGbaNxoAADpjNXkfzptBjDPDZIILnWMshMUFsh46IEPIeY8wADf0Q&#13;&#10;AADmi6zvSJyLMWgtKxJpDeQkSBhFrtIaSsyIBOVEKKBpHyREiZNaNemIuyRont4dAAA2Ts97BXgf&#13;&#10;M1i7xhTDn/ctnfPOu19xjKTYTOEatBAAHyVxCRowJgSAlUaUJOGjtJBfD4HihmpNTkYP3Y726M0a&#13;&#10;BMCUEpOR3jwHhf8+gC5OvJGmYlYkkZJgAfo/XAmBZ71LOPeog5CTzHnPUevXWvN/KcINSak+CQnv&#13;&#10;6G4NwyBkrjgAZwzmy5x3eu/2iC6SrjyJkUusyKvikyqZ0E1x8AA6kagoBOCcAEk5KMjGUX8gbJzj&#13;&#10;jjq49V67GAclwvbZ0SaJeNV9MGI+s9aWnEDOOJ3olXZzPiDmHOIsR9+7/6ccE45mzOTPmgO3qyo2&#13;&#10;1BsxbZ3oNjSjXsbaEbC/SelRG6YTPWIr0dhSyaAAQIghBAAD8WC5vNAAJjTJqUCujlrobuaC4FoL&#13;&#10;QAaF0MNfIA/pGpZS2BbxiD3B1MKNrDoUUTzRVl6YJUocCH4u6f50oZxxvaJChgrdF3Na4mw1tvLv&#13;&#10;oRvuLZmdPLF2ITxOMCceQLE/AeCCjM8AAq3I9olwQawkZOsLUlZawrI8vlAAuTiF8z56lM7pyUYM&#13;&#10;IYgxAAFAJ8T+T3d9syd01fNmfPLqs5+Mj34Pzfp/UTu0rAGBWphSq1/HB6UYCB9/cAAtxcC48gR6&#13;&#10;+a+inafgAAXQuTCpKTjIOA5hEZUpzhzp0B0Lfo459Z9h9x94TopiXiXwmja4ioLALDJ7KIAC4IVS&#13;&#10;lRx79D9cFAoS9BtDezsC9ytzvorK1werdyHxBavavrZLZYmgO5URrpr6VCVQNpOLwbQoAA1Q1bqw&#13;&#10;drKaUriYmocqP4IBBxKxK6eLdL+KcZB5h4ugVYVaSpHwmhlZlgIB8AAAcZlYAAZJkg1I1cE8FMN5&#13;&#10;fqZrGZ3biLHD+UKAcz1ymQFR4K1D1Qjqe6qAAAlgloVsQwADqgAAcsRau43gCMR6FoYQYQhRvwmp&#13;&#10;46CjK4AD1SOAaQADZTZaj7LgR7zLzYnD6z677T7bj4TQAAMsVzzkOEWInjPaCTPxgq2j+UTiRySB&#13;&#10;NAJoACZaZgmgfBT4JoJgJhLxMAYYYgYjOJjJk7JjJwXSsMZUZjUKcgmgUoUwUwAALgLYLaWI9SVr&#13;&#10;yqe5758KUjKpIBIQMgpImgdUdwAAIUeKQCkzKb97+4H0WEWUfT4Ioz4jYAp7jg3pDYxYxjTp6J6Z&#13;&#10;mrVqTomjLQAAsYsgTz7SKqK4rRRJ5xPkMSG42iTyo4mjVCI4OyIY/5AJAZAq+S+hbwHiN7x5qJqY&#13;&#10;H7/AmhYhYpKIIgABwZwjlUXcfMfbzyGTcTcYIMeQa8egTBESKyLAoCe5bbJR+7UZLwX4X4AEawjx&#13;&#10;Zih6yaWELsLxHoKj2afzBQWrSJ3JHYJ6sgmgr4PrDDDSiqi8kKIgjrggAAWUuR8p858YOQmoeAyo&#13;&#10;I4/0nIWcvxRcY0ncnjp6GRlRlke4ybcTMIU4U4AAJYJQJQoKzpxIdj+poSv6JA06/IjzHjH0sgJz&#13;&#10;mxtsagAAHaEwjoPc1AACLiLoRBrx1xrQmsbMbcbsb8b0b8CppomZqxq8qEqMARRpRwmiHQtAJQJI&#13;&#10;JI0kSUJjKsl8fEN0wbf5BYew5QJE4wprAjzASBE5FIoKe7xDbD2BcEjYXCsMKQH4mshsh5H6s0da&#13;&#10;MsCL4Qpj4iw744mZDb5QeRlrAAc6P83pwE8wmj0seIIQrS+bxxwghghrrp2j8U544D8r9c51BlCK&#13;&#10;0Q48oNAS1D1i1QhrYZk6ncYCsTBT7wAAew1zi6Fr98D0D83AAJkwwJBZBcmg0iUqkqk7brb7fpDZ&#13;&#10;cI18eTHrHwmAmM8Ezp3MQ7apbpb7/T/h5gBTENCVJhZogxs5tK9a9qtqjYPwyQQbuBPRPgL8igBD&#13;&#10;EAWgWoWsEDKULJQQXrVpiyGUooTIAANJD7NoDA9EigFjwKPsRkVJiJiax4AARaiwjwVkQ4KpHyed&#13;&#10;NoNQNSHlOockRg546J/JFJFTeypVJtSafURD3lD0Oo3THL4AgSGT4lPAIxqwioi4AAfiRsQwVsAa&#13;&#10;sMyEyNDwAiOiDZBMs8tIvZVjfbk5Mwbx/kdMM0NDnre5tCzqnxBj/EJQkikYIpKVUzbEuQWQAAWc&#13;&#10;uYGA1RLxQYtQCErtSlbL/pU5+6Cbu7RMXD5BBIfsi0Y0Y9IinYJhNM+wAAU8bTAbAr4g6A6Jk5Db&#13;&#10;GkOQKZgyojFbFo7LI0ZcZiwgBtgaX404E5maQtIk4Cv1WANA8UqSPibCbMC5aDNR34L1jCMxaBBa&#13;&#10;ztbVSiMb6wpUiTYJSlTj/suwwQwkxFHxlBvUAVZpQhQ1I5jRjiGTLij4FqH0VwMpIaY5SEQimZLa&#13;&#10;byDCDJBYVULtUYjER4CIAFW9bjkMd9oCcDJKK6LATjoqQtjtjz8Y46uIAByoPUTzZQAFVgjKRryQ&#13;&#10;m0NhrEkRBYSoSwSzLLFq2RW7zdudQFVNaFZyR6SBgRgbcwBlWJzRzkx0yBihiwNk7Y+Y+lIgUSKZ&#13;&#10;j5kJchcpkBkKQqmsF8ipRQM5HCEoHRxBxSV6WCDwZoADJrJwiQijhtJdrbzxN8IhOgslyceEeT/7&#13;&#10;lgnVGAMdkJBYPU1IQ6LloLLMIiTlwFoEc5z1wsARvIAZ7BBJChCoG7PgeZooM0V8xDJCYdt9szbA&#13;&#10;X797OTmojs8a7MYsY4+yWNjNzjdRYsxkxreMRB3AVExhlBnF1V1bp47g7w8Fh9gYBpRZNJnVbAm6&#13;&#10;mIrwPwP1wM2Ubkbx/rRyj4EBj1vL3tpAEzkpOwzdsTZdtFJywc+BaRtSxDjISyYoNdQzILIeENQ5&#13;&#10;LRLa2CBNNkRYcrWwxAPbXNkyB1Bd+gnFBz9VCGGuHR2ogwIZKS1CXVDKuYg0M5lkCc5ESYnCkQLT&#13;&#10;FDFQCESFBK5kizMwAFYyN1a03JSwnQ48vwWZ8R8jg7hAnE6k46YgS+IWHOHd1ggw5g5re0AhKC9+&#13;&#10;LV5Y5BooM5D9d0bYnB8B8MVd39cQgQwKiyi9r1dgmkzFQ1Q4Q4zD1Tlwg1t1uAQAyUygmrD6jTFg&#13;&#10;Nc1V3wA2Tl+eNU5448ranjGsK0OyBaGUdwdVpscL2QnF0qYaYrISDJZhBYrYrrEktASiVIAFHgmp&#13;&#10;pYBZ1x2FsBBVFiGA46tYX07RFTgQnM8Cgp6mCWNOT7pw44zzPqCmINcNkyXL+lllyImpBb6r67S7&#13;&#10;n14UrtjgwIQQQIQIywzCdYmoFBl5Od7ETLjKKaKhJRJcKhZpvTOjsxpRpmC+acfY47OiwlyzYVkx&#13;&#10;BYeMxT4lD2Ma7ZENNiUCUOQF2lKATCYonCCIAATSdMJzjI7o74P+AYABGgdecArNW8Uc7K6iemgW&#13;&#10;ga8pBYjslJmhSSwIn4/oIwAD2Se92iIaIl197ImqHriglYlukC+CxRrk1z5o+AmqoiouPzCwIqjY&#13;&#10;VcEIOrWspwnB9R9gSRtWJ9plBOmK8pDY5MGh+Z+rvGTwoC3aMq3pISe7wlNth+PInJQoHolQliTx&#13;&#10;hFBI46lp1MBSGqGwmmsOphr9najd0AAGfLDcPInC4i4oSbFOBJ6esesjF44840472WnAnxPZPly1&#13;&#10;/0DgPukoR4tzYhT4mjkrkzfNLUnY49PE+JtSqiDQf4mdrxrxr5ogegmucwO2YSLVFYo2z1BRdmzA&#13;&#10;j2G79OaW5G5o4aQtDGs+aDkyOawEfgso117ZgYaxZABBjmawGm8KerFxZjTWOh6x6+mbz4gwdq6K&#13;&#10;bwbgvKOWToGSPmawAt+W5m5zPCQpKpK+SgvovzV1wFrRDRkwmYzQzl0TEMJDOKEwA+Tq5ZhQrNDA&#13;&#10;YsZYAFiRZItbu1TV2uLIjyQpDcwwzPC0/UPNpYqJjLTrrmGW/UN6QvESuoAG9CjCjXAjEQozYort&#13;&#10;4sXW6p+yOxLo46y5DaQqN19gxQxitACs0hb6SSSjeb6XG4AEvKuybwbI0dV6Ord8Zrmr1W/PFq8y&#13;&#10;QuIOXu1iv1+XGzWMGcZGZIbTIABRpm0A1FafFeOYq/CRBMXXBFEQ5WCLk0xBIhI09woyP0PKby/q&#13;&#10;/1QgG558J3OfL8fSQtRWFsgl34BRjnM7yYo1Zdgp+CcJDe+icju2+7h3FlTogyQsNTleb+d7wLwW&#13;&#10;moBZ5q5aGIgyrYch7nCwcqrmc3RJPmKgjvL3RqBu80pY4VQj+KzvIaDqcMhIswtAEjbzKw6hZR2J&#13;&#10;BaGSN1gExLcZvxv4H46mbXOihfC8d6bwcDROX/H4qidqSHXvUfX6zUDnNhCvTI4R/6ADIvDo46e5&#13;&#10;PBPNHOWzAJoRBs83SgBLFzl6rl4odBKx6DR2vDdiSnQIACGiGybwcSRBjR5oGxVAGhVCQvX3dhsS&#13;&#10;Qobb+g1oe44fcpVYEXD/OyN55QY2Cm3ioRj0Mh8MHUwRA4gZYZYvWY7A7SvPDomnaYrJ/LqVz0yo&#13;&#10;CrxoHfo/hkru4uGe4+/W5T83jnjvqQmz8XJ/SwmnY4nXqxbHpvqLWInnrfqegnpvsInfn6Qom3so&#13;&#10;n2Ggm2HPtgmvr3sS8vqp0nKAnHs4nPtUOInmHPrPvPuvq/uT8z8XvvUonfvUWfpomnRgoHt8Dfdf&#13;&#10;wUFHuj2nwIkXvAnHxAm/y4m/xgn/xwkfzPyKz3z44Hh2Gwgey+LfxQm/t31ftPwH0WzP1w4fCJ4e&#13;&#10;pfxf1HyG6/vn3Xqn2aJn2H2Puf344P0wnfqPv3zvtf4hev3qW30maYgIgD/gT/AEFg0HhEJhULhk&#13;&#10;Nh0PiEMfr+f0Ri0XjEZjUbjkdj0fkEhkUjkklk0nlEplUrlktl0vmExmUzmk1m03nE5nU7nk9n0/&#13;&#10;oFBoVDolFo1HpFJpVLplNp1PqFRqVTqlVq1XrFZpgDAQCrVBgcEr8WicVsdntFptVrtltt1vuFxu&#13;&#10;Vzul1u13vF5vV7vl9v1/wGBwWDwmFw02rlew8dsN1suLyGRyWTymVy2XzGZzWbzmdz2f0Gh0Wj0m&#13;&#10;l02nveJ0uNumP1Gv2Gx2Wz2m12233G53W73m932/4HB4Ww1Wk1lz13D5XL5nN53P6HR6XT6nV63X&#13;&#10;7HZ7XbqHF0fHuXJ7nj8nl83n9Hp9Xr9nt93v+Hx+WD72i8Fx8Xz/X7/n9/z/wBAMBQHAkCwNA8EJ&#13;&#10;g+rQvuuD8wTCEIwlCcKQrC0LwxDMNQ3DkOovBbQQat8Hw9EsTRPFEUxVFcWRbF0XxhGKVxAz8RLd&#13;&#10;EkZRzHUdx5HsfR/IEgyFIciLnGjPRstscSLJkmydJ8oSjKUpypKsrPjI7OyStklyvL0vzBMMxTHM&#13;&#10;kyzNM80J7LLOS2tcuzTOE4zlOc6TrO07zxPL9zWzc2rVN89UDQVB0JQtDUPRFE0UrE+M1Py00BRd&#13;&#10;JUnSlK0tS9MUzTUwUazNHrRSNN1FUdSVLU1T1RVNVOjTrMU+s9Q1XWVZ1pWtbVvXFc10p9WsvV6x&#13;&#10;1jXdhWHYli2NY9kWTTdestX6v2DZVo2ladqWra1r2xEtmMrZytWhbNwXDcVx3JctzXO2ttspbqs2&#13;&#10;/dF33heNFyzdyE3oil5XzfV9qtdTJ3YrF635geCYLJ4BACAIAG2bhuAAO47DsAABAGAYAETjAABI&#13;&#10;EYRgBaDVEeSBIAAXhdl2AAmicJwADOMwzAAfyBYNmeaZqmV/MlgCr4Fm2e58gAAgUDgkFg0HhEJh&#13;&#10;ULhkNh0PiERiUTikVi0XjEZjUbjkdj0fkEhkUQAMlAD+fr9ABhlgAUkvABSmQAVasVkFf85hIDAQ&#13;&#10;CADDYjEABDIRCAAOpAAYrGYwAE1Pk7+f0jqlVq1XrFZrVbrldr1fsFhsVjslls1ntFptVrtltt1v&#13;&#10;uFsnk+uN1hM5nV2kD9qV6v1/wGBwWDwmFw2HxGJxWLxmNx2PyGRyVens+dbqdQAHebADczwAUKiU&#13;&#10;QALxdLoAvlTggCkzzej0ABAH4/ADP2wAVSrVYAKpUKmovurnoAAMHf06vEZyvEhepjMl4us4sE52&#13;&#10;T63X7HZ7Xb7nd73f8Hh8WSufjqt4f/f6vm9nt93v+Hx+Xz+n1+33/H57XlWSzWYACiKAoAADMCgA&#13;&#10;YxjmOAAPA6DrgKm8o9j4PgAEMQpCgAMkNAATcOweADlumADXNgdMTRA4YNxUAADgMAyTuQvKDvKg&#13;&#10;h5HmeYAMuzLjvSB8fAACwKgqgr1oE6EQJMgkeAAcEmgABkoSBIUPv1KsrSvLEsy1LcuS7Ly2xpL6&#13;&#10;EPQ9TgzFM80TTNU1zZNs3TfOE4y68ozzqABNTwAAuT2ABRFGUbmIEpamqIowP0OABiGKYoAApRyC&#13;&#10;nxSIAEaRhGAAUFMAAbtNgAAlPAAF9QgAONSAALdTxg9LkvKchynKABE1iABaloWgAG/XCCguDAMN&#13;&#10;i2YAEJC4ABHYiCmzY6VjAMAADONA0AAZhlmWABMWqAAJ2xO8PCdbiotVOVwXDcVx3JctzXO70wzZ&#13;&#10;MjvSLdF33heN5Xnel63te98Ku5Z134zQdB1TVOFeWBYAAJmDgAHQchyABm4cABbFuW4ACMIoi1SA&#13;&#10;B+Y0AAxJaUuP0bR4ZBmGYAHzSRjmQZAAH0fJ80mRpGgAOWaYweWbgAI4jCMABlZ8AFDg+AAVaIAB&#13;&#10;96OABnaUAB3abhN/gAXZeF4AAFASBNoYeGoaBpYdinRsAABxsYAHJswAEzPIfh8H0qXzt+4bjuW5&#13;&#10;7purrXVNd2O7d27b7v2/8BwPBcHwnCoe8pZ1qAAoCeJ9QVFxvHEByYADpywAEXzMPvKUmQC7PjfN&#13;&#10;+SJJEkAANQMghpGmaYACx1wAHGcRxayZoABOqFMFAlaWir3s7zyCHgoLXBvgByIAGp5IAGgaJogA&#13;&#10;FwWhbhulhuGwbIKVpXFd41uxJFgDgOAAB/Hw3y/N8/0fT9U4bxNW9O5vn1/l+f6fr+37/x/KvTpZ&#13;&#10;07kyJkgoNAag1AAL2AwAAGwJW8+I4YSYHAAGDBEAA0oKAABEsUfUGTiEmRai8T6mWOhhcw5pywdA&#13;&#10;ADZG0NqAsBwkQtgsCEEJDQ4s1EgI8R5PyggAB4ZwZrSwaMkAAyNkq0lppHIIck5L+olRLiZE2J0T&#13;&#10;yOvtTS+87b8YoRXixFmLUW4uRdPoeUc7YYfslbAOgAAwIJA9B4DxD5yzXmwBiDAGAABwx1QWB4Dx&#13;&#10;EWXMvVcq8LoXgvJ9FCKEhL3htyHdg7IAA3pGAAea84XEkQAGYMyMIYYw4dQ8h9EAmQUgACtlA26L&#13;&#10;0o5SSllNKddEUk0RUO1FaVEr5YSxllLOWktYNnFgyPoAANoBwnWQN2RoHEVnOPKOsdg7AAAxmUAA&#13;&#10;di/VHAUIikdTwBGDBNCaAASbpGjMbEiJASAABKzhSYk4hjV2sR7ggMIYUmQdvTGcACMYAAshaC0A&#13;&#10;AUzIJXS2n1Pufk/Z/FvlUmeVh2Z8z/oNQehFCaFULS2kdSI+Jdy9kONsAA2pEAfjxG04aN0cAtBY&#13;&#10;CxFBPhmMPnNAshABaUAApQAWBYBHyCUpgAANtM2QzQCXTcpwJwTteBGAAFFOgACXWsJlaxQChQ7n&#13;&#10;bD2d88QsBZCyAAU4phTSioZVWq1V6sUHoCmKgZ2KC1ZrBWGsVY6yVlK1Q5SUvICUTorRejK7jls7&#13;&#10;Z4L6A4vxgDAAAD4HoPQAHpIMiJlTK4IjBYoEcI4AAYKies9eCg0ilFMnhEAhgSrKAAYkxOo07J3W&#13;&#10;RZLU2p9Uap1frNaO0lpbTNxq2l+rp17RWntda+2FsbZSorRRCtQAK2UWopRiPK7jyp+UAF+QDzwX&#13;&#10;AuAAJy5E8JekEGZc0ADnwuS+GzPYU4p55Ova410aF26oXVAA6GW4ABzDnHOACG0NxGOaIILyA6hb&#13;&#10;N1MqdVCqVVLZ31vtfe/B+bUpetWda1t+cAYBwFgPAi57aqguKZ0z430nAgUQu5I7Rx9gADGGIMQA&#13;&#10;GPilfE+SZQMSC3bGgxljc9J6wfd0AalIinNB3DsHYgoMsYPffCNcbA2AADwHeO8pxUIUwqE6J4Tz&#13;&#10;HCWjLudbcKZvgACsN1fTAuTcnZPyhQA4abr+mTv/lHLGWctZby4Y5I8uQABuppH0AAnhPifSkkNJ&#13;&#10;ZCDlsnogJfOAAE/qAWPdM5JTwTTyviG4N4bwAAI0BX0nQ/GkCMZjnI0U4xwZ/0CyRkocg5hzAArx&#13;&#10;XoeQ8B4ABTcJdMqaDbM+G0NgbAAA/CAEAAGltMZry7qvVmrdXEMv2l0gIIA/4E/wBBYNB4RCYVC4&#13;&#10;ZDYdD4hDH6/n9EYtF4xGY1G45HY9H5BIZFI5JJZNJ5RKZVK5ZLZdL5hMZlM5pNZtN5xOZ1O55PZ9&#13;&#10;P6BQaFQ6CAwEAoQ/oEAIHGKPSADBny+n0AHbV4QEq0AAQBwPTINFIrBwDZQAArM9Hq9QA8bcAALc&#13;&#10;QAFboAKjEYnFbLUbRd4NeaJgcFg8JhcNh8RicVi8Zjcdj8hkclk5lRqRlKFA4JmIxgM5n9BodFo9&#13;&#10;JpdNp9RqdVq9Zrddr9ho73Z7NB6VBKbG6fdoVt6ZS9jweFw+JxeNx+RyeVy+Zk8tzZDmtfnuh1et&#13;&#10;1+x2e12+53e93/B4fF4/J5fN5/R6fV6/Z7Zbz/Z0td1Pd9ft9/x+f1+/5/f8/8AQDAUBwJAsDQPB&#13;&#10;EEo8+D1vk1r6QVCMJQnCkKwtC8MQzDUNw5DsPQ/EEQxE0sGPVBzWQhEcVRXFkWxdF8YRjGUZxpGs&#13;&#10;bRvHEcvDEr0xO1cUx1IMhSHIkiyNI8kSTJUlyZJsnSen0ePRHzVSBKEryxLMtS3Lkuy9L8wTDMUx&#13;&#10;zIkkpPPKjUytMs2TbN03zhOM5TnOk6ztO88JvM7zTS1E1zzQFA0FQdCULQ1D0RRNFUW489vLPtGU&#13;&#10;jSVJ0pStLUvTFM01TdORdSFO1BUNRVHUlS1NU9UVTVVVozT9WVfWFY1lWdaVrW1b1xXL7VdXVe19&#13;&#10;X9gWDYVh2JYtjWNXlj2VZdmWbZ1n2haNpWnFVk2pa9sWzbVt25btvW/cDA2tcNyXLc1z3RdN1XXd&#13;&#10;lT3Hdt4XjeV53pet7XvfEPXffN+X7f1/4BgOBYHgjIX3guEYThWF4ZhuHYfemD4hieKYri2L4xjO&#13;&#10;NUpiWN49j+QZDkWR5JksQY7k2U5VleWZbl2X5g1uUZjmma5tm+cZznWdovmeeZ/oGg6FoeiaLe2f&#13;&#10;aNpOlaXpmm6dp9U6RqGp6pquravrGsyhqWta7r2v7BsOxbG/uubJs+0bTtW17ZtrQ7Nt247lue6b&#13;&#10;ru27o4gIAAASAQAAAwAAAAEDjAAAAQEAAwAAAAECXgAAAQIAAwAAAAQAAahSAQMAAwAAAAEABQAA&#13;&#10;AQYAAwAAAAEAAgAAAREABAAAABEAAaieARIAAwAAAAEAAQAAARUAAwAAAAEABAAAARYAAwAAAAEA&#13;&#10;JAAAARcABAAAABEAAahaARoABQAAAAEAAahCARsABQAAAAEAAahKARwAAwAAAAEAAQAAASgAAwAA&#13;&#10;AAEAAgAAAT0AAwAAAAEAAgAAAVIAAwAAAAEAAQAAAVMAAwAAAAQAAajih3MABwAADEgAAajqAAAA&#13;&#10;AAAAAJAAAAABAAAAkAAAAAEACAAIAAgACAAAA/IAAAq9AAAdwwAACFIAABk4AAAvrwAAKP4AACBo&#13;&#10;AAAeuwAAHuEAABk0AAAX+AAAEkUAAAwNAABGMQAACgYAAAL5AAAACAAAA/oAAA63AAAsegAANMwA&#13;&#10;AE4EAAB9swAAprEAAMcZAADl1AABBLUAAR3pAAE14QABSCYAAVQzAAGaZAABpGoAAQABAAEAAQAA&#13;&#10;DEhMaW5vAhAAAG1udHJSR0IgWFlaIAfOAAIACQAGADEAAGFjc3BNU0ZUAAAAAElFQyBzUkdCAAAA&#13;&#10;AAAAAAAAAAAAAAD21gABAAAAANMtSFAgIAAAAAAAAAAAAAAAAAAAAAAAAAAAAAAAAAAAAAAAAAAA&#13;&#10;AAAAAAAAAAAAAAAAAAAAEWNwcnQAAAFQAAAAM2Rlc2MAAAGEAAAAbHd0cHQAAAHwAAAAFGJrcHQA&#13;&#10;AAIEAAAAFHJYWVoAAAIYAAAAFGdYWVoAAAIsAAAAFGJYWVoAAAJAAAAAFGRtbmQAAAJUAAAAcGRt&#13;&#10;ZGQAAALEAAAAiHZ1ZWQAAANMAAAAhnZpZXcAAAPUAAAAJGx1bWkAAAP4AAAAFG1lYXMAAAQMAAAA&#13;&#10;JHRlY2gAAAQwAAAADHJUUkMAAAQ8AAAIDGdUUkMAAAQ8AAAIDGJUUkMAAAQ8AAAIDHRleHQAAAAA&#13;&#10;Q29weXJpZ2h0IChjKSAxOTk4IEhld2xldHQtUGFja2FyZCBDb21wYW55AABkZXNjAAAAAAAAABJz&#13;&#10;UkdCIElFQzYxOTY2LTIuMQAAAAAAAAAAAAAAEnNSR0IgSUVDNjE5NjYtMi4xAAAAAAAAAAAAAAAA&#13;&#10;AAAAAAAAAAAAAAAAAAAAAAAAAAAAAAAAAAAAAAAAAAAAAAAAAABYWVogAAAAAAAA81EAAQAAAAEW&#13;&#10;zFhZWiAAAAAAAAAAAAAAAAAAAAAAWFlaIAAAAAAAAG+iAAA49QAAA5BYWVogAAAAAAAAYpkAALeF&#13;&#10;AAAY2lhZWiAAAAAAAAAkoAAAD4QAALbPZGVzYwAAAAAAAAAWSUVDIGh0dHA6Ly93d3cuaWVjLmNo&#13;&#10;AAAAAAAAAAAAAAAWSUVDIGh0dHA6Ly93d3cuaWVjLmNoAAAAAAAAAAAAAAAAAAAAAAAAAAAAAAAA&#13;&#10;AAAAAAAAAAAAAAAAAAAAAAAAAAAAAGRlc2MAAAAAAAAALklFQyA2MTk2Ni0yLjEgRGVmYXVsdCBS&#13;&#10;R0IgY29sb3VyIHNwYWNlIC0gc1JHQgAAAAAAAAAAAAAALklFQyA2MTk2Ni0yLjEgRGVmYXVsdCBS&#13;&#10;R0IgY29sb3VyIHNwYWNlIC0gc1JHQgAAAAAAAAAAAAAAAAAAAAAAAAAAAABkZXNjAAAAAAAAACxS&#13;&#10;ZWZlcmVuY2UgVmlld2luZyBDb25kaXRpb24gaW4gSUVDNjE5NjYtMi4xAAAAAAAAAAAAAAAsUmVm&#13;&#10;ZXJlbmNlIFZpZXdpbmcgQ29uZGl0aW9uIGluIElFQzYxOTY2LTIuMQAAAAAAAAAAAAAAAAAAAAAA&#13;&#10;AAAAAAAAAAAAdmlldwAAAAAAE6T+ABRfLgAQzxQAA+3MAAQTCwADXJ4AAAABWFlaIAAAAAAATAlW&#13;&#10;AFAAAABXH+dtZWFzAAAAAAAAAAEAAAAAAAAAAAAAAAAAAAAAAAACjwAAAAJzaWcgAAAAAENSVCBj&#13;&#10;dXJ2AAAAAAAABAAAAAAFAAoADwAUABkAHgAjACgALQAyADcAOwBAAEUASgBPAFQAWQBeAGMAaABt&#13;&#10;AHIAdwB8AIEAhgCLAJAAlQCaAJ8ApACpAK4AsgC3ALwAwQDGAMsA0ADVANsA4ADlAOsA8AD2APsB&#13;&#10;AQEHAQ0BEwEZAR8BJQErATIBOAE+AUUBTAFSAVkBYAFnAW4BdQF8AYMBiwGSAZoBoQGpAbEBuQHB&#13;&#10;AckB0QHZAeEB6QHyAfoCAwIMAhQCHQImAi8COAJBAksCVAJdAmcCcQJ6AoQCjgKYAqICrAK2AsEC&#13;&#10;ywLVAuAC6wL1AwADCwMWAyEDLQM4A0MDTwNaA2YDcgN+A4oDlgOiA64DugPHA9MD4APsA/kEBgQT&#13;&#10;BCAELQQ7BEgEVQRjBHEEfgSMBJoEqAS2BMQE0wThBPAE/gUNBRwFKwU6BUkFWAVnBXcFhgWWBaYF&#13;&#10;tQXFBdUF5QX2BgYGFgYnBjcGSAZZBmoGewaMBp0GrwbABtEG4wb1BwcHGQcrBz0HTwdhB3QHhgeZ&#13;&#10;B6wHvwfSB+UH+AgLCB8IMghGCFoIbgiCCJYIqgi+CNII5wj7CRAJJQk6CU8JZAl5CY8JpAm6Cc8J&#13;&#10;5Qn7ChEKJwo9ClQKagqBCpgKrgrFCtwK8wsLCyILOQtRC2kLgAuYC7ALyAvhC/kMEgwqDEMMXAx1&#13;&#10;DI4MpwzADNkM8w0NDSYNQA1aDXQNjg2pDcMN3g34DhMOLg5JDmQOfw6bDrYO0g7uDwkPJQ9BD14P&#13;&#10;eg+WD7MPzw/sEAkQJhBDEGEQfhCbELkQ1xD1ERMRMRFPEW0RjBGqEckR6BIHEiYSRRJkEoQSoxLD&#13;&#10;EuMTAxMjE0MTYxODE6QTxRPlFAYUJxRJFGoUixStFM4U8BUSFTQVVhV4FZsVvRXgFgMWJhZJFmwW&#13;&#10;jxayFtYW+hcdF0EXZReJF64X0hf3GBsYQBhlGIoYrxjVGPoZIBlFGWsZkRm3Gd0aBBoqGlEadxqe&#13;&#10;GsUa7BsUGzsbYxuKG7Ib2hwCHCocUhx7HKMczBz1HR4dRx1wHZkdwx3sHhYeQB5qHpQevh7pHxMf&#13;&#10;Ph9pH5Qfvx/qIBUgQSBsIJggxCDwIRwhSCF1IaEhziH7IiciVSKCIq8i3SMKIzgjZiOUI8Ij8CQf&#13;&#10;JE0kfCSrJNolCSU4JWgllyXHJfcmJyZXJocmtyboJxgnSSd6J6sn3CgNKD8ocSiiKNQpBik4KWsp&#13;&#10;nSnQKgIqNSpoKpsqzysCKzYraSudK9EsBSw5LG4soizXLQwtQS12Last4S4WLkwugi63Lu4vJC9a&#13;&#10;L5Evxy/+MDUwbDCkMNsxEjFKMYIxujHyMioyYzKbMtQzDTNGM38zuDPxNCs0ZTSeNNg1EzVNNYc1&#13;&#10;wjX9Njc2cjauNuk3JDdgN5w31zgUOFA4jDjIOQU5Qjl/Obw5+To2OnQ6sjrvOy07azuqO+g8Jzxl&#13;&#10;PKQ84z0iPWE9oT3gPiA+YD6gPuA/IT9hP6I/4kAjQGRApkDnQSlBakGsQe5CMEJyQrVC90M6Q31D&#13;&#10;wEQDREdEikTORRJFVUWaRd5GIkZnRqtG8Ec1R3tHwEgFSEtIkUjXSR1JY0mpSfBKN0p9SsRLDEtT&#13;&#10;S5pL4kwqTHJMuk0CTUpNk03cTiVObk63TwBPSU+TT91QJ1BxULtRBlFQUZtR5lIxUnxSx1MTU19T&#13;&#10;qlP2VEJUj1TbVShVdVXCVg9WXFapVvdXRFeSV+BYL1h9WMtZGllpWbhaB1pWWqZa9VtFW5Vb5Vw1&#13;&#10;XIZc1l0nXXhdyV4aXmxevV8PX2Ffs2AFYFdgqmD8YU9homH1YklinGLwY0Njl2PrZEBklGTpZT1l&#13;&#10;kmXnZj1mkmboZz1nk2fpaD9olmjsaUNpmmnxakhqn2r3a09rp2v/bFdsr20IbWBtuW4SbmtuxG8e&#13;&#10;b3hv0XArcIZw4HE6cZVx8HJLcqZzAXNdc7h0FHRwdMx1KHWFdeF2Pnabdvh3VnezeBF4bnjMeSp5&#13;&#10;iXnnekZ6pXsEe2N7wnwhfIF84X1BfaF+AX5ifsJ/I3+Ef+WAR4CogQqBa4HNgjCCkoL0g1eDuoQd&#13;&#10;hICE44VHhauGDoZyhteHO4efiASIaYjOiTOJmYn+imSKyoswi5aL/IxjjMqNMY2Yjf+OZo7OjzaP&#13;&#10;npAGkG6Q1pE/kaiSEZJ6kuOTTZO2lCCUipT0lV+VyZY0lp+XCpd1l+CYTJi4mSSZkJn8mmia1ZtC&#13;&#10;m6+cHJyJnPedZJ3SnkCerp8dn4uf+qBpoNihR6G2oiailqMGo3aj5qRWpMelOKWpphqmi6b9p26n&#13;&#10;4KhSqMSpN6mpqhyqj6sCq3Wr6axcrNCtRK24ri2uoa8Wr4uwALB1sOqxYLHWskuywrM4s660JbSc&#13;&#10;tRO1irYBtnm28Ldot+C4WbjRuUq5wro7urW7LrunvCG8m70VvY++Cr6Evv+/er/1wHDA7MFnwePC&#13;&#10;X8Lbw1jD1MRRxM7FS8XIxkbGw8dBx7/IPci8yTrJuco4yrfLNsu2zDXMtc01zbXONs62zzfPuNA5&#13;&#10;0LrRPNG+0j/SwdNE08bUSdTL1U7V0dZV1tjXXNfg2GTY6Nls2fHadtr724DcBdyK3RDdlt4c3qLf&#13;&#10;Kd+v4DbgveFE4cziU+Lb42Pj6+Rz5PzlhOYN5pbnH+ep6DLovOlG6dDqW+rl63Dr++yG7RHtnO4o&#13;&#10;7rTvQO/M8Fjw5fFy8f/yjPMZ86f0NPTC9VD13vZt9vv3ivgZ+Kj5OPnH+lf65/t3/Af8mP0p/br+&#13;&#10;S/7c/23//1BLAwQKAAAAAAAAACEA91mUR/CUAgDwlAIAFQAAAGRycy9tZWRpYS9pbWFnZTIudGlm&#13;&#10;Zk1NACoAAocCgD/gT/AEFg0HhEJhULhkNh0PiERiUTikVi0XjEZjUbjkdj0fkEhkUjkklk0nlEpl&#13;&#10;Urlktl0vmExmUzmk1m03nE5nU7nk9n0/oFBoVDolFo1HpFJpVLplNp1PqFRqVTqlVq1XrFZrUTgc&#13;&#10;ErdfsFhsVjslls1ntFptVrtltt1vuFxuVzul1u13vF5vV7vl9v1/wGBmFdwWFw2HxGJxWLxmNx2P&#13;&#10;yGRyWTymVy2XzGZzWbzmdz2Zwmf0Wj0ml02n1Gp1Wr1mt12v2Gx2Wz2m1223veh3G73m932/4HB4&#13;&#10;XD4nF43H5HJ5XL5nN22653R6XT6nV63X7HZ7Xb7nd73f8Hh6XQ8Xl83n9Hp9Xr9nt93v+Hx+Xz+l&#13;&#10;q8n1/H5/X7/n9/z/wBAMBQHAkCwMnT7wPBUFwZBsHQfCEIwlCcKQrC0Lp7BMMQ3DkOw9D8QRDEUR&#13;&#10;xJEsTROuENRRFcWRbF0XxhGMZRnGkaxs8aBxvHUdx5HsfR/IEgyFIciSKk0VSNJMlSXJkmydJ8oS&#13;&#10;jKUptnJEqSvLEsy1LcuS7L0vzBMKNytMUyzNM80TTNU1zZNs3PNMk3zlOc6TrO07zxPM9T2sU4z5&#13;&#10;P9AUDQVB0JQtDUPM0/URRdGUbR1H0hSNJUm+NFUpS9MUzTVN05TtPU+wVLVBUdSVLU1T1RVNVVWj&#13;&#10;VRVZV9YVjWVZ1pWtbS3V1b11XdeV7X1f2BYL+1zYVi2NY9kWTZVl2Y0diWbaFo2ladqWra1rqVZ9&#13;&#10;sW3blu29b9wXDattXFctzXPdF03VddDXJdl33heN5Xnel6x3d17XzfV935ft/X++F8YBgeCYLg2D&#13;&#10;4RhLU4FhWG4dh+IYjiWJrJhmKYvjGM41jeOY6kGLSMfuRAAUWSgAGGUAAGOVp4d+XAAUOYgAaeaA&#13;&#10;AfWbgAFWdAAMWegAC+gY9oWh6JoqAACBQOCQWDQeEQmFQuGQ2HQ+IRGJROKRWLReMRmNRuOR2PR+&#13;&#10;QSGRSOSSWTSeUSmVSuWRt/y9/y2ZTOaTWbSN/TkAKaeABBT8ANuhABZ0UAEykTeBUVZgAtU8AEup&#13;&#10;ABAVUAAWsABIVsAJ2vABRWEAFSyUqzWe0Wm1Wu2W23W+4XG5XO6XW7Xe8Xm9Xu+X2/X/AYHBYPCY&#13;&#10;XDYfEYnFYvGY3HY/IZHCTCY5LLZeKrDNABb50AMDQABtaOC0yj0maMPVAAha0ADLYABkbMAAHbQk&#13;&#10;pbkALHeABe78AEDhZjicXjcfkcnlcvmc3nc/odHpdPqdXrdfsdntdvud3vd/jQGAP+BP8AQWDQeE&#13;&#10;QmFQuGQ2HQ+IRGJROKRWLReMRmNRuJuyPAAKSEANiSAAUyeELOVAAmS2ORd+TEAC2aSOSypZyyXQ&#13;&#10;9oT0ADGgAARUMANmjAACUmX0umU2nU+oVGpVOqVWrVesVmtVuuV2vV+wWGxWOyWWzWe0Wm1Wu2W2&#13;&#10;3W+4XG5XO6XW7Xe8Xm9Xu+X2/X/AYHBYPCYW9wOCYbFYu3R52AAK5GUyuWkyurvMAAjZsAAvPAB2&#13;&#10;6EAAfSRQQacAOHVABaa0AEvYYzZbPabXbbfcbndbveb3fb/gcHhcPicXjcfkcnlcvmc3nc/oW3Ed&#13;&#10;HqYHHZDJQecTrLVwy98AJzxAAb+UAMj0RgoesALH3AAsfEAKf6dX7ff8fn9fv+f3/P/AEAwFAcCQ&#13;&#10;LA0DwRBMFQXBkGqc6cHQil7rsiCrJpyyqugvDYAHVDwAC5EIAFHEiMDtE4AEXFQAATFoAHnGAAAH&#13;&#10;GcJRrG0bxxHMdR3Hkex9H8gSDIUhyJIsjSPJCswhJMawo7KDO3DKsHtKjOs+g47yyABES4jBHS+A&#13;&#10;A5zEhByzKAANTRJk1TXNk2zdN84TjOU5zpOs7TvPE8z1G0lz2/snQs7TKJ2q5vUMAAR0ShBA0YAA&#13;&#10;/UejBL0kAA1UqhBlUwAAa03P1O09T9QVDUVR1JUtTVPVFU1VVdWIrPtWuRQELu4rJj1sAAdVyhEV&#13;&#10;EWAA6V+jBQ2EAAwWKhD3FiAAnWWptfjoABe2iACB1hatrWvbFs21bduW7b1v3BcNxIRGYBgAM90A&#13;&#10;AM11uDV9xtvWVBQxQirGrewABZfKEEZfkwzGi5P4CAAxYIhDMF2AAiYUjjQnakCRXfiOJYnimK4t&#13;&#10;i+MYzjWN45jqJA9kDUtW4F3Y8v94yhQbuqueWWgAB+YIQQWZgAPubIwSWcgAN+eIQnpoAAF+hI4d&#13;&#10;GigADOkIQGelgAEOnYofuoxlGmL6ifup3NqupXLjmraxjGva5rWr7Fi2w6pjWz6zs2t7Riu1Y4f2&#13;&#10;5AAAW67Btu17fvDimdvoAUMb2j6Sc3CXbamTMHlCCyjeisghx4AHjyQASyO8ty6i5Cc1mubgDzzQ&#13;&#10;NECPRaJo2kAyhDxE4AAx9Zih9deAADdljCYn4pClYv159dj2eN913gDdomSkgJjHf9l4OL9r2/i9&#13;&#10;92HkeN5/e4t5fiYxuR/WmgWv+V4fcYt4/puENfyAAS3z8F0/CHNw3t8QwXFABxmVq0GH7AAaP8gA&#13;&#10;LX+AAUr/yMB1gEABfgjGgtDZ+U1oo6H0uoPG6wMbrnpPJeo955r4IJscfDBRir1XvsVg28IgD8AA&#13;&#10;EggAg0HhEJhULhkNh0PiERiUTikVi0XjEZhT6jgAA0fjUhkUjkklk0nk8cfUekEol0vmExmUzAD8&#13;&#10;m0Dgs0nU7nk9mj+oAAf9DAADo0+pFJpVLiM2gUEAlMqVTqk7lUsA1VrUKNddACWsAADNjADms1br&#13;&#10;VDolotltt1vpDsuQACt1hKzvAAJl7pSKvwAO+BAAxwgAZ2HjJHxQAXWNAByyAARuTk7oy1iskITm&#13;&#10;bABjz1w0GhqdXj9Z0Wn1FIp04qOp12vmOkluw2m1k2y0223W7ierqG84HBhm44XF4u+nPG5XB4nL&#13;&#10;5205vP6Wo5Gt6fX0FAf1ColGAfY8Fv6vh8lo6PliddNdfsNjDNls/oiFqf/y+33n1ydl0u0IvBZr&#13;&#10;0viknjAgAA7A4AHxBQAHPBoAAnCCKglCYAQIeIAGvDIABNDjKsu9yEs2TjOs+/ETJk88TxUl7xxX&#13;&#10;FyXRTF8ZJLGMZxsi0WxvHSLRrHcfIbHMfyEiMeyHI0iyNIUgyTJjtO4+rvSZKSDSXKchSRFT1PYS&#13;&#10;zMPesxzRs+krTG7B0zMAAMTSu68r2JiTl/OAAE1OYAC7OwACVPKEjrPgAEZP4AEhQQADfQqImDRA&#13;&#10;ACBRYAC1RwAFLSKYMsdEuxCzjPDHMkfSxTcXSrT0bU7UMX1HUj8VBU8XVNVT5VTVtSo60tYVFWTZ&#13;&#10;1pT6bt/XEXyctSiqPXlcqe5NhRPVj7S0sEuRBL8w1/Y1orbRBg0VRiEDxbIAEPbiThBb4AHDcUHw&#13;&#10;jMx02A7593UAAuXaABcXgABkXmAAU3shMFHwwbC1mYd/AAB2A0nD7MoPEUSU1aT5WRhTl1fhrsYZ&#13;&#10;iDnYlibg4fizn4rjLd4xjjpY3j7a5DkTYY9krg187tg5Q6eT5a3eSOxZT2rJZ0ZzFmGdIsVuegBf&#13;&#10;xhgAVWhwZByEAfpAADJpYABRp2laYjAm6mABaasAAe6yABha4hsnD1sAAFhsYABvswAAFtIAFvtg&#13;&#10;AClt4AEFuQAApuqaUpSzNUxEuduFmW+rhl/ANfv/BtBwvDLRwXEtPxHGKrxfHtRx3JKlynKqXyPM&#13;&#10;LblUoZZzbac10Ct8u5WaWZmz4xlnPR9apB+9gABl9mAAZ9sAAC9yjJvd4AB69+AAS+EAAEeKpW8R&#13;&#10;BvUR0z13J1s3PmupXVi+i0XS+qq3n+x6ViOt7fD+177Q9F8Sl+v8qU/D9C3fJ9adc7dH3fZ6fvfk&#13;&#10;rXzuF09LZv1dofs/9HzyGCkGYO8yADln1QHKm+2BRKH8QNIzA+CBvX6QTgQStWcFnMwVg0aOBMHS&#13;&#10;ewShAkCDkIyevwSjCYnsDIVEXhEbt/SzXVIvdZC2GxxYBHveUwiG5sYPw9RZCWIBMIXxDINEWG8L&#13;&#10;IjEPiRDaJUS0iQ/igSSJsLYnxTIVChz8WCSRXi4QeKpsIYupTAzh/0X40Fohypd5bfI0wuilG9HE&#13;&#10;Qo5EYjDDeO8I4vRojzCCPcco+wdkDBqP8XItHfjqRqQsWJBmijGl6GaLoayJkoT2NcO4DSVIlI2C&#13;&#10;ci4pyckFHGTRD5PRQlBA2UsXJTwKlXAeVMRpDyjjm92WRFZWltkefCMr/S1y1l8S6S7Bm9sJl+cO&#13;&#10;UUxSESviHLeBszH7TKiBM5+U0IlzSfdNZ9c1IbyxmRKSOk3SNzHSyV5Zb+5IorknOCdRFJgwEmHO&#13;&#10;shE2H0TahtPJ+U9nxT0hbPh78+oez8e3QB7E/oTTcngQmgkI6BFJly/yGkZ6D0RIbO0AEBY3TroW&#13;&#10;9GhMIKM0BnFN2jcoYMK3olSGE1HXXUodbSaC1BqJE1m/QelRO6GznRVOml9OQAUUotMSeFM3QUsg&#13;&#10;nUClNH5kVCghURzFSINVKcrU5yVTIFUupLTGn9Rj8U1l3Q+XtOqvU8nfRGqDj6pQHrG5is7iaywA&#13;&#10;rS4atczasS/ra4Ot79qqURrrPeuKyZyM1khVuSVEKvUvrBG2n1GK9y1rzNexMxa5uAsW+ux7fbIv&#13;&#10;2smzuy7OrKvlrvQezb4rMkiq0s+rtg7CMEh1MKw1ErQsts+9+1tmLGyjtfR6kb0Kqy0tMAC2LJbe&#13;&#10;sitq9izs8LgvVt+Re0cZrS27oPYWHlYrZyauK9G47KLqsZum8267FrsvYu2xO77ELuutuHOu8bo7&#13;&#10;wkRuTLw+tzLTqVeTaq59MroyVvO6C9LFr8rSvu5u/a0b+utv+sbAawsAuVvLOrA7ksCkLvXVy9t7&#13;&#10;qI3OkzVe29XsFuPwatHDatMMuMw6rDD9T76yUxCq3EbhsEzgxSw0e2L3ZO0IYuofbuHdEMBljkAA&#13;&#10;DceHywfYG5eEpwYUovOrE6qsWuAyOrTJapMkt9yaqHJ7hsoqeyqpvKbOsV0gqtHJDI1wAAqzESMY&#13;&#10;+ZQAA4zRj6vrqK/2kwjkKdeRLD5GxLInLLMMrqkzymPO7Lc9pWz7bLC9Os/pT0CyXLdR8uxvy/mH&#13;&#10;MZIsyjHzPmk9GP50WCzhMjOVrM6x10OyLQqZNQpM0+x/UaSdS3W07IDVcb9UsZ0TMXV6pNG5iBVm&#13;&#10;TM2aAcZqPXOWGVgEVkBAgD/gT/AEFg0HhEJhULhkNh0PiERiUTikVi0XjEZjUbjkdj0fkEhgzokg&#13;&#10;ADMnhCclQAMctkUvmExmUzj76mwAA05mk7nk9n07flBAAEok/o1HpFJiE2fU4nVKqFRqU/plOA1T&#13;&#10;rFZrUaoL8odFrdhsVjhNVnNXslptVYrtfAlruFxqFmp9yu13mF0tF4vl9jdtolvv2DwkTf2HAEDA&#13;&#10;ADxmFx2PheAsGQylpa+XAAqzUcY+dAA40GViJr0gAS2nk0oc2r0UcgcE1ux2Wz2lYkjo1IZlMrlp&#13;&#10;j2u/sN64HDsOSwXE5FS4XJ5lT5fN6E/43R6k95/V7Ew6fZ7ky6/d8Eb7/h8kW7fl9EVw7+xMCxeN&#13;&#10;9PxiXn+Xhy7XzObjedY+f0LktINbTNQk7dNWczyNe+sFwZBqKtu3Ldk4liXQdBjxws+r6QzBcMQ5&#13;&#10;DqbrPD8Gw3Eb0w9EzwxLFL4xRFjuRdF7sRXGTuPW9qCMYAcavRGkeNi+78hUzjPNAHDmQDAZLQjA&#13;&#10;8EsVH8oSi0UIQLCUKN9KTqRjLLiR9LjkS3L8wRCusxOhL0zN/MM0tlNE2OBNc3tFOM5MpN06tFG7&#13;&#10;FR1PDkTvPq1SCzUhv3Ir/uRJLTyXKsmvDBVAUhSKXyolCDpVCbe0k2M6U0vk/06vtOVBUMyL3UbK&#13;&#10;0/U67VFVS11TVq71ZWCyVlWaxVfWyyT090+VywtcV8np92GABxWMACqhXZUcIQZVnAACVogADlqA&#13;&#10;AA9ryQ0tFSY1lHSfYNwUhSjdUs3kK3CuVa3QqNgXW5VS3cwd1XipF23opN53u6ShMDfS8XzfyeYB&#13;&#10;gKaXtgie13HL4YOseDYYkBs4iAAUYohlnGUAAa407lEwI1VuvBR+H5HB1xytTOSOdeGUq1h2WJFg&#13;&#10;eX5hleZKll2ao9mOcK5fjJ53d6mxFn6lZ1obzZ64+jKNhL3x3pSj5vp6HFzqgACRq6GFVrQACrru&#13;&#10;OW1j0DZA7uRalszZ5NctMXPs6Y6LtqHajuCl5pueBbruztaRvKZ7fviEblv6Hb9wSC8JwvA8Kg+m&#13;&#10;V7xSQcTuxM8kAA0cqhhFcwAA683r8BW3Rmxu5svHdIsW0oNS8r9K8W8dWjPIcdw/Sdlv/YcV2m+d&#13;&#10;t0vcbz3m7d1wXGYX12eK9fviImPPlAARHmgAAXoABG41eoABK+vzslW5BFvPd5Hvqh06C9TlHwIn&#13;&#10;325+Bv/0b59m2/V9vW/M+e9/mjX3bP/GzfhvPhac/Yij/GlBZgIAAVEBwAAvgUAAaMDQABKggAAW&#13;&#10;sE10k3E/BcjgRoNAAEZB17ToHuMhW/ACEhMXxAAfI2yEpC39NSgE3OFrbYYtKhe3CGbRoau9flCu&#13;&#10;FkO4eEJhy2d/0PyIRBK2jcfMSSOAJiYcwHMTwADIikAAN8VQACRiwAAFMWwADWi8XIeMYQAAQjIR&#13;&#10;wVsZwAC9jVB9j8IWyQjiJHEjEJ4UpYjkQeG7Q4jNSjy0+Psd5ASBkFIOQjj36yFekYhPbw5CR7Kz&#13;&#10;BMWoAAmSTI4OmSwAALSZOGlVCArpPAAClKEAACpSAAHrKeMEYoyAQjNGiNQvY2Nijc6KOEiJbR0X&#13;&#10;NHaQMf2cSOltL+YEwZhTDmJMWW0Q5bS+KnJCSUlCNyWHTJiTRsx8TVlHKUxQ55tLTWqP2bwAJoTS&#13;&#10;AsWqMI8YxxlI3GcVsaY1ufjak570xpAkAdECAAZgoAg8HTkKABjhsIh8QiMSicUisWi8YjMajccj&#13;&#10;sej8gAD6kYAA0mkMolMqlcslsulz8mIAAk0l82m84nM6nc8ns+n9AoNCodEotGo9IpNKpdMptOp9&#13;&#10;QqNSqdUqtWq9YrNardcrten7+sIAf9kAADs9ftNqjMxfkzmtrkC1uYAJl2lTpvIAC18uMUbGAAAp&#13;&#10;wYACWGADnxIAE+MADgx4AZOSAA2ytUeOYAAQzcqVueAC90IAS2kgkGc2ov0tsll1Wu1+w2NagTo0&#13;&#10;wZiEKTkMh2y3tUkb6ksn33Eqltt4E4vK5fM5vO5/Q6PS6fU6vW6/Y7Pa7fc7vejdhf1jstnAff89&#13;&#10;smU05PSua1ut3lN5dN7vu9XH4ABJ/YAGX+AAx4BAAR4EAAwIHAAqYKAAVoNZdmWbBBnWfaEvWjaV&#13;&#10;BW3ag5nbaw/3oiCIYiR1tG2bhC0NGOI4icBwgGiuMHHeuMI0jWNo3jiOY6juPI9j6P5AkGQpDTt4&#13;&#10;Xjh95ZEdWMlwdF7nwExeF6XwFm+JiVwAGmWgAFKXQAKeYAAGeYwAKCZgAImaQAHabIPPFmmcSlni&#13;&#10;taBomkJaJobh1rJKn2flTiWGYnbqKZ/c2LUmi+hnPkx7KLo+kKRpKk6UpWlqXpimaapt3pGnySac&#13;&#10;aqjXTk9dpRfKU32bIeKsmiahyrAACHrOsq0ICt5Zlud1UPKvQABOwJHAA/bEAAAbHWZaETKuzAAL&#13;&#10;uz4Xnigp6dqHqhte2KBQZD25buKrYV6iHDuBaajuS57oum6rruy7buu+8LxvJGqeeSyrzVK5pOXS&#13;&#10;ppSfSVG+FjAoJgsksGmKZJgKcABgw1+n8LbEVcE7FAALPF6uIma5tRca8etGeWptWfL4yWNrabe3&#13;&#10;IobzJlLuKistU6+sxzTNc2zfOM5zrO88z2171ki98+UHM3PnowdIRAXdLsOxUPJ7UAAAjU5cl4B9&#13;&#10;Xb4ONaZFkyy16A4FMjYgAD/ZQACjaAANfa1YPjbq/sE9tyAA1d1AAKt4RjHhryC08idm1tD4Jyso&#13;&#10;oO3uDT3L+IUDReL47j+Q5HkuT5TleWzfQLJebl0weqTXYOvoX1lVEzL6YAA06lzwY6wAHzAA0uxY&#13;&#10;tjYlB/tgAAnuQA3I9lYxEtgAEvwgACHxQAN7yEc3vfWn392OB5z0VQ4XKqEyz0kf4r2Eq432/e9/&#13;&#10;4Ph+L4/k+X5kv5moPnRj3XU3U1QACz8kUKP9QAFz+EcMz+wAFf/iVC+gCAB2wHycD3gOAABUCiIK&#13;&#10;9HkABq4B3NNSaocdEoF4LlUDVBoAAl4OgADbCAADBhJPKY+rtvyHGRmtfXCwlj1CELdULC0iT2oZ&#13;&#10;kUfbDaHMOodw8h7D6H8QDzvpaFD6HB0oAi+AAEOJZFA9xOAAISKJHBhxUAAD6K5KhtxaAACSLpOD&#13;&#10;ADYMEYQwwEgADtjOSIkiiQAAijaAAb8cAANiGQAAG8diqQEAAOKPYABcx+AAEaQMJW+QnebClwDJ&#13;&#10;IgyKABC8hLK1vw8hrD+I0i5KyWkvJiTMmpNycIpENzcQJKHQYUAALUpiKJdCkABOcU4qxXB9FmLc&#13;&#10;XQSE4PwLhh4ST+n/GbLyNJwY1hCmCAAX8xAAComO/1/5T3YjSAAC+Z4AAGTSAAOyasD2sEbeXIVD&#13;&#10;TzjrvQk7DORoAIYvXh1JKIrnlHTgnXOyds7p3zwnizST8ipRHPEhPgAAcZ9omMSOdu7eX3ytGHFa&#13;&#10;LBKYtDbi5F4m8HRLgAg0GpqsqpWOKDFRYAAn6MgAERRwAAd6PlQENSIAETg9gACjSgAArqVkgm0h&#13;&#10;iQye4VzyfFOKckkIdznh7PamdPKe0+p/UCoNQjpT0iDTs5oeqkq1EPMkK7BBUoud23N9RFYqUElf&#13;&#10;LGhMsycKsDwxkACsA5AAEbWSX1URBVoAAH+tYAA0Vug5B4p4O65gAGNXYAAna8gAosGKlsJqXzck&#13;&#10;O8+RNQ3OU1kfD6nMPKj2FsbY6x9kLI2SsmSGosoZ0nbUK1AT1G6OiFs+AAedogADatKAAEtqCMVW&#13;&#10;oLLCg8sqFk2YEFip8ImDwgDbWaNYordgAC/b4AASLggAFvcQpk1R2AAguBdYSenWAYr9ISwAAFqS&#13;&#10;IplZRx1h3rU3nNGpcck7MXXvDeK8d5Ly3mk5ZZdoxL1p1QsR+aQDAABzvm50tyMztBNvyAAWl/KM&#13;&#10;UaV26YZYAGvCyABfkJtqpXUGJRQihUtCbtaBw1wZOA2v4HtySe1dWDGAnABGApj9RRgAC9iR1Dqs&#13;&#10;AkqpctKmEKkP3naHdlw8PbFQ7sZi/G+OMc46x3jxeV6V2KzqZUkPRILlSMIGS3GxyjKg2ABih36X&#13;&#10;0w4hq+mwOxGBw5YAAJrLYABqZewrgUh6ggw5kIhfMOZhTDk3uc64vQ083vxfm4ocedAAAezu7h3T&#13;&#10;vCmP+qcKrP4AFbiArVWwlOKmQ2Cm9YTHrNMYwykjd1mF377Of0ZpbS+mNM6a02j3H668ggAyHkWD&#13;&#10;CJck3gOyCDVIAMsDhABLwZsfY/6izIGEAFmyQW3AAJTXZEI8mPHAUCA494EwLIfA0AADdk4YResQ&#13;&#10;fueQEgAH3tIxBis2EXT4AEdg7SDgVAoSA44FNwgAMwm9/YzAAAz3Timv+K7A0xxdpxeejpyw5xpD&#13;&#10;rJW8d87633vzfu/ioaeXVqDURH8jalJZvg4judoNuHwADOg4wADK4mAAKfFgAA54zXWu5H8I4TIg&#13;&#10;AvkIAB6ckKA2sa9AAVNwAnNSaxD5zgj5i8d5KARjgA48RgQFTEyihIOK+qAAAYgvWFGfbZExi9IA&#13;&#10;AFDpYAM2ZvGmAAB/UgAAF6rdB5m7sW7/XbvO7e9dIz11P1vsfZOy9m7P2g8BYlPxE0+rTghHuDZI&#13;&#10;4R2I6ex+pAPIgPnvYABu9+5SAACPggADu8KRw4+yQGgA4aRTYUEwEE8uILcAASvK7o3VuYiE54lh&#13;&#10;DABEjKLC7ZEVFH0AL1syIANjKl8UoAB1A1BlcmDBKWLizSh1ebd05unWm/2lTnXbE9gqN3X3vxPi&#13;&#10;kAAECgcEgsGg8IhMKhcMhsOh8QiMSicUisWi8YjMajccjsej8gkMikckksmk8olMqlcslsul8wlj&#13;&#10;+mYAf82AADnMxnc8iaHn4APVCioXooAdFIjr8pYAAlOnsxblSAAlqoACFYADvrYAfdeAAKsIApb8&#13;&#10;ADps4AC1qhrPtoAGVwAAUuYAet2AD3vIAcV8AAdv8lS+CABqwoAKeIACsxcFfWOAAGyMFMeUACey&#13;&#10;4An6HAB4zsGYbFgRDIsCfb3hRdMoAdSMQgAooXjKz2YAJm2ipr3IAS28AAZ34Ac3CqE9m034nI5P&#13;&#10;K5fM5vOg9IdG+4EETnWAGUMfP7fclGOfWQyXd8fkkVkptP8vq9fs9vu9/w+Py+f0+v2+/4/P6/f8&#13;&#10;/v+f+AIBgJ5EzP5NU3TkA4DfBmlBUNFGwUdSUcedTgEgtBjFhoAA8h0AAniAADYiNBYgCcADaikA&#13;&#10;DAiwAA/i9DSajIABnjUABJjgADUjsADjj4ADOkEAAxkRJR3kcACKkoABzk0ACMlBjWPZEBkFIOVw&#13;&#10;AH6Wo0jYmJeQI2jdQIPRBQI6jjQoPhHTUuSwAA6zyPJr1GRhsyzbVt0Ubka27b1vwZcFw4YQhxj/&#13;&#10;oOh6Iol73RdOgHVdd2aKpJGnfeGVaTphGYVemmadp6n6gqGoqjqSpamqeqKpqqq6sq2p4FgehoJq&#13;&#10;5LiVrYACIrlBTkrxBQPr8AANsIAAVsWQJChRTIWoorrNYdiQ+tEADBtRBRPtcACytoAJeJiXBnQ0&#13;&#10;ZbiAB1iclmWy0umxzOAAuruAARbxSUV70AAqr3AAk76AAbL9lJ4JUQUo8DAAXsGAAR8JAAtylKYA&#13;&#10;ABD5pAANa7EJCcLkCMMvUCBUFGrOo6pzbGdW0bYTG4bpvCWo2gTmplAQgD/gT/AEFg0HhEJhULhk&#13;&#10;Nh0PiERiUTikVi0XjEZjUbjkdj0fkEhgzokgADMnhCclQAMctkUvmExmUzj76mwAA05mk7nk9n07&#13;&#10;flBAAEok/o1HpFJpVLplNp1PqFRqVTqlVq1XrFZrVbrldr1fsFhsVjslls1ntEWf1rAEDAADuFpu&#13;&#10;UXd91AASvEIN97ACQv00oL8odFucXTGHABpxQAKmNACryEIPGTACJywAOGZACPzkQGGfADR0QAWe&#13;&#10;lACT1AAXWrACm1wALOxmg32gAZW30mmJm7hE2fU4nUHYnDAA94wAFYlEoAageE0FXq1hoUDUFYa/&#13;&#10;goo58HdXdAAX8Ec0qzAG7JkYNfpACW9kmlDm+GFjcDgny+33/Fcef7ACg/wAGtAIAHLAgAA7A4AB&#13;&#10;xBQAC3BoAAFCCaJIdD3AylKVpaMb8w2qbfOAA0ORCqbAsGAkRRPFEUxVFcWRbF0XxhGMZRnGkaxt&#13;&#10;G8cRzHSsLWfy2oEt64x2rhwyKAAQSQhAvSWABQycwChKJE0YEDKoAEBLAAPSNYAEpLyEP8UAADDM&#13;&#10;gACRM4AFvNSGHxNoAAbOAARIc86AAOc7ta15Iz2AA3T8mjwAuADunUABp0OAAWUU3qbpzECDnJSM&#13;&#10;DQQU8IiwtiGAHR7WAAIQfoZQjvvCjbxvK3iLy29b2pPCz4HNGr6SHWVZqoV1bS09Qj10AAxV6AAT&#13;&#10;WAABjWGzDNAnY80zWDFlphCcKwuTiWJdWlZQ9R1qWxEkpWxblu29b9wXDcVx3JctzXPdF03VdaZx&#13;&#10;7H6CLgAd2KMaV6gAF98IQ8zcvImdtMJF9UvYSwAEFgwAD7hKEGRhgABzh8jySb+JoYY+LAAHWMgA&#13;&#10;DmOAAceP2KOAAT2SOEYVgxBJge2VgABeXIQ/Z5gABmaUY39roPdwnAMAoAFofsfIgTxRoKMIuIhU&#13;&#10;NAvE3VTotgVVve+MaVjeeq28ZmsOK441a4ABG6+iBY7EAAobKAAh7QABebXZqS1ZaFpQ1q0T2s4O&#13;&#10;5xTf8p7vve+b7v2/8BwPBcHwnC8Nw9wXct148QjbhmJrQeoRjIdAAYvLygwVtxgxoqAAVvQAAw5M&#13;&#10;AAM/TIQeHUgACPWAAAPXgAevZAABPaoQSXcAAvY3gAKPfABWxXAAQniZMPrEsXgaYGv5gABV54AW&#13;&#10;OCYAHZ6qGbrR6FGQBIIQSfB4oaPZAoKQg/IpDxcfSzbOmB9oACr+AAC5+aGNoG9RUFVD1eVt9XVg&#13;&#10;W5xsAT5JLC8AAUcBwAC/gUAAIEDSID7ggs8dsEwAJ0HOABZYGCQLObeQclS0UMwCLI9iERZ28wlh&#13;&#10;RCmFUK4WQthdC+GEMYZQzJA4pIDjIaEIFrDtUx5yDgoiAAB5g13MolRicZyTjwACviY2RsxC4MgA&#13;&#10;HTFMAAz4rAAM+DAhAXYuAAFJF8AAhoxAADzGV0RiDFBpMYY4yAqyYJqFuAAJUcwAAzjsABrAzHrq&#13;&#10;NbsQYZ40SCgyi0QwEgLC2jXGe65gBFR+yNfwACCY7VhLEYeDkmjT2CP9akjNqkOZPFIXwC8AC9Rp&#13;&#10;AAFPKcAAWJVEUQUDgAAyZYHMGoNQ5AKwVwbbcSiDyGFpyfKhCSXxAABAoHBILBoPCITCoE/IaAAJ&#13;&#10;EIXEonFIrFovGIzGo3HI7Ho/IJDIpHJJLJpPKJTKpXLJbLpfMJjMpnNJrNpvOJzOp3PJ7Pp/QKDQ&#13;&#10;qHRKLRqPSIK/qWAH/TgAA6jSanMFPVgAWqzBQvXAA6K/K4a/IfEapJRPaAA2rWAGLbgAOrjCSDdA&#13;&#10;AwLuAKspwAWL7BRTgAA2MGAF1hgARcSAFbjAAVMeACBkgAv8rJ0vmAAas2ACnngArNDCX1pAABtP&#13;&#10;Bi8ZoEo03CkmmIEbDPH2JtgAPdyAArvK9YAFwJWa+GAEtxgAGeSAHNzLNKadT+d0un1OrICV2AAt&#13;&#10;+2AB33gAw/CAAD5IS9vPyOVEAIAHX7gBwAFI6+6PSGYKnPyADH/Ot/nWaQ+mmah/4FdVYlkeyBoL&#13;&#10;gyDYOg+EIRhKE4UhWFoXhiGYahuHIdh6H4gUlSz+U1T1RAOIXUJiKwAGmLkFacBgAPmNFhQ564fB&#13;&#10;COgAPGPQANyQAACOQ0Ji4aQAitsR/ksACAk4ADylEAI6BCJT/AA7pZAAEZcAAwZfZFkwsmMADTmZ&#13;&#10;Jx3mkACKmwABzm8ACMnJo2ljFAjgOJAgjCJAj+P1BT2AgDgAAk6zmeMDALR8eKMAAiaPAAX6SAAo&#13;&#10;KVS9wxrcVx3JfdzKHil0JXimo6kdYn6nAAYqqQUYatkiLJ2QQe6zAAhq2AAq65Y5kEmfR9n4fp/B&#13;&#10;jqWxEUgGA4ysWykTgiOLLs+0LRtK07UtW1rXti2batu3Ldt630JiOVlQVK4E1mwigAmkd0JPO7gA&#13;&#10;Ay8Uns1ZUdLa9wAIK+kfMe/XjeVJrHAfA0Fu487wvJCCRwsABww4ABXxEACoxRlGWELGAACTGwAN&#13;&#10;vHkFNXIQAmMLAAVwF2+fVJsRFcACqy8ACTzIABszWdICrEdB7QIjSGQkpwjCgABZNw10jCvSAANb&#13;&#10;S2gaJnhTpdxHGJav6eqOobm1nWbiZIQHgeJBFxDquK6I7ZgAZglwAJXbAAGDb0rr6nLAJx+391qG&#13;&#10;rHrHeIcvSCt84DgeC4PhOF4bh+I4niuL4zjUyuJ0LkijjkhHzlgAIXmUJOHnAAB7n7zje9UcKHpd&#13;&#10;u3BHj96p8HBSY4+v57oAI7MAD37ZEy57kABI7wAAv78ADQ8Ka5tuvQxZFkACm8tBTq87JldAX0gA&#13;&#10;sdEj/UwATiORAjcN1AjbN73zbXYoigAAmjtOlWCzLMABM+/NwAAU9D1eMIAkQI8zuQU+UDEIESfB&#13;&#10;ijde8R4b8BgAQAT4nYdkDAAANge1FTLU2qnNVA5FykGEMI9HiAAJMHgAL9GOQVgYBwAAohOAAWMK&#13;&#10;gAAfhaS9uRyiCH5bqsKDJ/m9IEhsf9v0Ooew+h/ECIMQohxEiLEaI8SEFuQRMuWJJCA2xQAAJSKZ&#13;&#10;CXhDQd88Ak0PCPOlFC6cMBH3VJ/PiScZkZgAA1jSAAEEbAADfFIKYgQyBlkCCcEwgQJU+OcHDGuN&#13;&#10;oCY/gAHpIIvhflcirAAI2RIAA5SMIKPuR6yCCjvkmlMfD/YpCaIELcXBAhrDTIEPhg5Gh1hxXYBU&#13;&#10;RwiH4gGEcJQgQeQ5kJbqbJgjth7r/ACRsSUugABvl6YgxRhhdEzUwppqjc2rQWOjE6ZZQx8TOd27&#13;&#10;1L4wSCxkVsz54xLoYH3hksFu8zCfw4WTN8oUW5xzmnPOidM6p1zsnbO6d88CRxLSuiedSkgvgAFF&#13;&#10;PohIvp+gALoEF0JY1nEdi7F+MLq4yEmFrQxiD8BSgYA4AAJ46HtkFAsB0gQzIRD/A4BphADAAHnH&#13;&#10;sAAb1JgAMYCEAAcFLAADCpebg3RCAJU0AAA6Sg0QvmrAeKkvYAJQkrHUG4OkDhECCUJIAfS7wDAp&#13;&#10;BiQIcsBCDgtAKewag+yxyGAABOrZBQZVeAAA+sJCTEhFAALys4AJdCSABFANsw2pKbOVMhELWJ41&#13;&#10;2JA5ERFelHKQDLX4ADCxIgAkePsgrb4wCdsS6w+SvSwNzIIkkACrQw13JjGJyVlSaLioUQdvdmbP&#13;&#10;2gtDaK0dpLS2mtOSt6s7ILkDPJLidLTwAC0tmQligqAABRtySezbrSOijt+AAMlwiPy1sWScXAgB&#13;&#10;AgABWIcQ6QimkTH+E4K1gxVijAADa7IABo3cAAJ676qVVxkgYOwAAC7zzUGy+MWgPWvBMHiO0h90&#13;&#10;CbDlDOGw3YkhGnjE4+YAoazaEIFkQMJ5Gazi8piD1gq7wNYMeoaUbOEI+ggJmG7CoABM4Ygop+ul&#13;&#10;rLUWlr8GVSilhZYkg7B8ZWKJCBYjdAcgkxIpytsafWx5A4Zt2WHh4kc4cc0CQTjzH+QMg5CyHkTI&#13;&#10;uRsjqknnZidNKWLC/sxZcTWUgAYgx7QR0jprD0IjHb0jg/yHABEPfof4gA9HjKYRsVQrisCvkOXq&#13;&#10;X9ZRd5yZGmRM0nx/mlADUMgQmRJkcAGskHQPwADvAoBQAAjhXl7G0QN70uF0pXpURUP7Ph/isFae&#13;&#10;MaozSE4JIEMQjM0gAA+1GQU0IrAABV1TctpI1NWk3mJBOY8FcOTKyROurIVtcgAxfFQhF5H3PwGT&#13;&#10;sIgsIQAA42OfOx0McazdxxrYiuO9nkZnLtLau1tr7Y2ztrbe3LTZKnrOkGe4gADO3K7EDwABxbqr&#13;&#10;4IkAAdt35WdGRug2WnU0Jy6Rh8BAgxYAGJgckYGwRgAEWF0Ku7q9xkXFlq74njxhiDUQIUBsSLgK&#13;&#10;SqAAMxq2G33hZRmKwAAY8gISAkgeAiBBEJCMg8YAAc3z1AmDUYPrDNwoM8avUqSbawrip3WaIK67&#13;&#10;diSDfoIAMUDKabqe2JEmDQmhQ1YNHTm0GZJFNpumN+fkF2j1Yg21Os9c6717r/YOw9i7GhHb8TZz&#13;&#10;gl7Sj9IPMKXUw5rXuLTom/kc2KqcT4AByd6O0dyrYEwAA/8CADEmAkEGb4hcIMhFwYj3kuEoJxAh&#13;&#10;4jrImPQC9GQGCpFKQIPwhSBDCFyQkcAQwlAABCL0WxCW2CVM0Oa+LmA/ETlEAAa4QgkXYFNF5kwF&#13;&#10;oqvD5BU4iQCCBixIGEYjoUiBivI7qHtq4gMfOPae822nzvA71fXCY1cueIf592SHS8aQj1/CWotn&#13;&#10;aQSkXSWH9fK+6yGFMP1LZU29mQ0m91nrHX+t/d/z/r/f/P+/+f/f8dmOTToMnAAPODqAABegKT5T&#13;&#10;7ZVZSSZdyUDbyEiVqS8S+a5XUCpgaM0M2eqEbA3EDDIARMoaEPqESCkEDAKKoBSOoDVDWECAxA0E&#13;&#10;CD7S2EIVlECb/EFCVArAtGaDVSfESDLAyNjBGDODGZUB1B1PELpEScee+EXfBECCwEDBHEVD7Ang&#13;&#10;9AIDZSfIkEcfLakbFNiVaVcgHXGc4fXYaNXYdgAOJAhhuUrUthfcxEWd3XhBiXBXDCbh6bJYzbLE&#13;&#10;CY2Q1ddf2def4hsiGiHiIiJiKiLiMRJgCTqOzfBI0P9B+iVfqVHWxambxd0Ejc5NUB9igiXMTMVP&#13;&#10;IPJEWAxWvC+D/S4JVKiEIUYAAB0AIHyCNDiR8T9C+T/F1EFCBXOJNZmEIPhECg9ECg3AAZrECWME&#13;&#10;KBceKCMAvAnAAhJhKWTXeXghNe9chEaQlECDqBBekAOC/eoEIDtZiAAAUSvEfQkAAAKjsU/TPXFj&#13;&#10;qjsAKjHCuZrNdVvQSc6HLfaIefciNLSGVZPgPAABdkFAAHYekEEQ1cMbubwKPbtEWKMB4bsNkSHG&#13;&#10;PBUh8K/TcfzbOf1J1Q5f3dzj/kjkkklkmknkokpIfiPTjMCMEEEkMKqh3ZNC9k1ibEnBEk5AAk1C&#13;&#10;9AACkk/AABblCijW3ilETArEDDAEDaHELAaAhECC9ScAXA/YJhlMhDVAAAqlaEFD/I1D2ArAzXmD&#13;&#10;dlYEIhTEChVECcjELBFBNFNCzSHChFXjUPvR3PsPtjXRXhPEeDPbDAwCbCiECU9ECBYBaAADdB1B&#13;&#10;uMaAmAmE3TBZwj4TFhpTJiukqKlRsYTR7hjd/DpmcWYDwmfbGbImZO5egdtEIMePjA0mqAABLmtP&#13;&#10;KPMYykafydViCkfTikhgSicmVm7EAAECgcEgsGg8IhMKhcMhsOh8QiMSicUisWi8YjMajccjsej8&#13;&#10;gkMikckksmk8olMqlcslsul8wmMymc0ms2m84kL+nYAf8+AADoM5odDddGAAWpNAoS4poAItQAAw&#13;&#10;qYAZ9WkL8rIAAlckIcr4ActiADLsoAGloACotYALNuhIkgbDAABAAYnsKCwdgS8WwAfwrFQAA2EA&#13;&#10;D9w4AdmKAATxsJZqQSQAGRxN90i78Fg1oDCXV0CIQAC00YAJumAA41IAY+shr314Aa2yAFZfgAHO&#13;&#10;4ns/YG8AAM38FFXCAAJ4oAfXIweF2oAcfOiLo6IAHXUjK669PqMsNfcACW74ADPiADm8tEl0+n/n&#13;&#10;9fs9vu9emJui0g9+oAYX4hNGdYAQv+AAnIBAASYEABwmCOGCQAL2DAAHWDwAGqElbV1IHROh4XjQ&#13;&#10;SAScAAY4fe+IYiR9yD6coBojimKkacxXAEiuMIxjKM40jWNo3jiOY6juPI9j6P5AkGQpDkSRZGke&#13;&#10;Pk7P5uj/UsA5IjU3ZSAAJJVAAEZYAAvJbAAM5eAAHphACCThVhWouR09JqAADZtQU8pwmyblrKhb&#13;&#10;VvQQH0DMRAwcQwEl3AAuS1QINAyAA6qIAAF6LhSL4lXQAV1QiWy8AA3hFEYABmXhEDnQQxzJeEOA&#13;&#10;2QUyamahqpVXE26sRU3qvAAI6ynIDQAnA8kRo9hIoRg5K+AAHbBdZ2FQEVLXcGt3ngeIGXkeaUEH&#13;&#10;emTbQtS1YyYc/VkWaXgzAABbfRE+biAA3LloeiQhumYJiAK7UpheGbNhuAofGO1r3RqumFvi/EZi&#13;&#10;2Fb9wHAsDwTBcGwfCMJwrC8Mw3DsPxDEcLkqTJOxJMjOxmXZfB/HQAbwwAAukIW+cA88nmZtpoRz&#13;&#10;GTOxu3QazFYVjQSdJ2FlSEDMhA8kQo9UDAUvzCYMQA9QU09IAALtLvGzjmQ2lAAFVUTVQMGkLPRA&#13;&#10;w+pIsThOKwLCQSUjdlSVgP2cADw2pFS/20ABC3AAAr3MADU3auXJrtGa+OTYF7Rh12esWx3dd8lt&#13;&#10;NeXT78tLF+N46RbwsxBYch6IOPta+q85e+L/i/m03uI+QA0g0wAMrpwANHqgAyc80Fm2tQv7IAH1&#13;&#10;0YJu3AAB+65/vO977v/A8HwvD8TxfG8fyEWxR6cW8lHMgAAQfS0rTDD9YANnA9BT79yjUd51HSn+&#13;&#10;IABa+X0fTL76UFzZbs4IBAx/Qs+EDExAyzPY9nEcZBIML0AAiQAAA7IF4ABoQGaglxwYUCBiuIGp&#13;&#10;I2hl36pNFyQMcUFm/JvTi9lSBdVHsrIeKGEIAAwQkQGgUW0KG8Imb0r1X6wW/kXcCdlYx23CrLPG&#13;&#10;4lfrjHnQ8h6R1yKGiBuUXrD5HLmYio8fBEgizzDRi0AAG6KIABwRUJKCCK4ABNxaf/AEmAoIvgAD&#13;&#10;DGIirFFIwPYaD+NJ9z8kQgHAWA8SyOxfFBGGMZFIyqRJrHOOoYUoCfj/COEscZByEkLIaQ8iJEnu&#13;&#10;eWT8oKT5FEMFjJIAAUJKgAB5JiNbQ1vgFMMYgdMoCkFKI5EojYgJTgAEDKoAAaJWgAEvLAgrah4A&#13;&#10;AG/LYAAJwxrJAUM8Y5BVpgAGCHYPD2AsBWKkVSMxBRTTMAAFuZ4AAjTSUCLmChDGWgADtNogoOx2&#13;&#10;DtKkPB1wwQKgRbq2ggj4hTgAArOwhMnDaFaHPPIuwGFAEPEHPgAAfp9gADPP4AAmKAwqRO3uFzYY&#13;&#10;YrEO0StZCynDuShy4t5kkKJvJiAvKIS9HLUUPdEejaI5S0eS1AmhRQ5bDfABFcEBKXDAAoYRRbAA&#13;&#10;F2gCYgVMGDqXVkQpTLWW9ISHUspcROmFMia0/O6kgRVSEHIQp7UyptGzmEUg/U6qdVEoSMSbI6qo&#13;&#10;o6tgAC9V4AASqwgAFrWSUQFgAH7AANetYAAUVue+mdgBGn2lqLYI+u4AA4V6ISP8do7y6AVAoQIf&#13;&#10;6SyCDNMuMwTAl5+z/IZXcR4AA5WSAAF2yoABRWYPWzFq88lPDSs+AAFtoiIhltKgBAR/hCgAD1ay&#13;&#10;gcLCLpqazQETBGQq22AAx1PMNVk0soes9fEO6q3CYdRZydGV7XDJrR25JN6QSQPifOJ6I6kCKqUH&#13;&#10;UktRVk0vMRUNh9NabjRIjTqk1zCCXZIrUJdxNLz1HqSg+695b43yceWIcoACvp9IpdS6187+3+Pb&#13;&#10;Vd5tUxK4EAAGzA7NwATMFNW2t42cHgAGLhI6Z1ZSVxc8RsGOGo3jQAALfD4AAkYiIUKmBoAAsBTI&#13;&#10;Taouo4QyhkAAJrGJDQ840AAIjG4AA546AAIzHp643WfGkAB9IvnzhBIiEfJIAIZCkybM6aBELlsB&#13;&#10;oZb2HFv173Bv/lpJFxV5odiJlslWUswkqudIZkcU4qo0D/mwAEp33kgvZUG7l6mHXfdVeGnMWLyX&#13;&#10;yzkRK9NM71ngqAka/d78yaI0StC+t9ywX6vdUvRWktJkfwDVmqghtMgAD3pyxgZ6AUCNwDkAAyNS&#13;&#10;3RAAEvVNcGVVyIq8x2AAB66yUsrDNBCQyhsIEJwSpCWjECHsDJQwzdhkNDFsYAEfxPgA0NpEoYQ9&#13;&#10;n5DfUKrabUrbkQBTtgAA2NtyadofbKLeV9sCypDdZtELgUS0pupGuXaMZfo1usj2Y94kfzNEvNEV&#13;&#10;BwI9esXOTAPCO5+IjoCmhVM8Xiz3Ty+PASIcD0E4fQiRdmXw3pxTiqIdGX4IrxLi3HOOkD0sUKqg&#13;&#10;eORgAETyabM2+TCJ1RqqFBfrMCispZbC2rMMEWOcONdYHncu7fw/m7pA3mABA+CYgQ4xuS/Aks0A&#13;&#10;w7lPACMK62ghCAmdUrHWWEIoau1fPOFfroANpiqABgTXiEg1ERN+AzWOs9824Y9uCFe4spw2odlZ&#13;&#10;xW6D1ce7yTnduurj96IvvPv5FN7Q8zfKmVZJAfeKyMAABfjtuxOJKPjyfPADkZ4WQ/huduC04Ife&#13;&#10;PhN5fMEO80TIRfpuUB2Shmx+PhvBeu9eSXjGjiJ8b9h7bLXIJH1TDT7zUFtBCfA03p2yoXQAZNFI&#13;&#10;AASHygABv+bqt7xGGouDBZ9R0bSSEjQyEAAGMBCEhZj6BcXqg1EDqAAMz87LyEg1/X+b9GHxb4hx&#13;&#10;Gefcjh5VCBn1Pwhhih2TrnbUM6F9AQ94Evd/Q4hlctZll7eAoSV3xadu9ciAsQyAOBEQl4Q8Z1EA&#13;&#10;6BkSELKBwAB1Q/VMoQw8xLBYtxARhXRgt5doNUZnMtl0Aw1nd50Q559Sdn2CtdqC1TFnUTJz4AA3&#13;&#10;wRk3py5S2CwRYWUMsAABSEkccckRhxkAqE+BSFGFIQt7Jfl7RpBxOFOFpR57lVVM8FtgpM0JOGNg&#13;&#10;Zgh80ZYJKGl/gH54d/dzSAERZ2OGVrkFOHUAAKyHgQoIsJAQIHYHEQoKAKVqgKqIKEIJmIcpoGYp&#13;&#10;sQgmFztzgABNhhoDEet4Z/YAAG2JgACGkZJNcxotxo0n2I8RSBMtWAVb53ZlhumFuKsRSA1ENvCK&#13;&#10;yEt3A5qLEQWBY8VdB5ERx5M/M7p5YRxWkUlWcRyKoRV6IQ16QwyDFnl55wiDVwqDdehnRoEj+MFK&#13;&#10;MRdHhGeLWNuNwRCNaMMROHJ2WN2OREiF1VSB91YoN1h1oF5m5KiJaJgG2JqGqG9VIRWPIAAJSPt8&#13;&#10;IHsAB8AIQQoEUfIlpdIQgORfYH4JlbRPgIOIkpuIcJkQkAiRQACACD8BuRkeuPsJSJeJkFiSAABO&#13;&#10;kQ0LCSUAAFGSgAADuSsAAMSS4RWKQtSKZ3VDqMWOWTeK536NyTGFuLc8CD144AsR2Lx5USV9JSQR&#13;&#10;V+R/0BWMaNFduC6Dt89qUztVsKNksdhLMQlblFwERieSFsEoaC8SWMtwdSpnxx8TwMaWpQ0asa2V&#13;&#10;kngx6F8AAGSXQlclkTR1E9B5EqYqEmQQkBCYBzpg0CgABs8ENCYEkrQSGMcQyMkjyFURmY4e11EK&#13;&#10;2ZUACZUK03U3eW8QOYAaFqIABsYGIAAECaWHAR2AB/t1IQco+ElYKL4QUxRWQoNj0IwABkEQk0sC&#13;&#10;6EMskE+b6UURB1EI2cMACOyZwQKZ4AB9QCxzJ8Wb4E+cAR91GUSBIckosBeadWmHKSULAmMgoQib&#13;&#10;qbwACc+dEUOZSZaZiZoNQ2k2sQScmaCaKaSaaPcSCdN5SdUiadeacQR2wIef6VcZ6VmVmUpOyUwR&#13;&#10;SXkb2XsqeX4QicmI2YOYVtAgSYlrARgO+hdPBzUABJILFHwRWOlzChkQmgUQmfY/MRCRQAiYoRyD&#13;&#10;1rIz8RAmglhOUQyiYQ0o+fqfQQOf2f9DKgI2ugRO0RyeeZmek3aeuccACe8bmfGaUECfuTcviOdV&#13;&#10;N4oD4ABvwAAK+llJRJaJt8x86XJ8d8+jkRJNIpkLumdZdZl8RL8PErgAEBOgYP0iYQUDMDsQIMwn&#13;&#10;uhyltAuJ9+cMwQUPGoGkmYEQQo9O8ec+wW9ACV2mcLsQ2l2GdgmCmKNuGLQv2TNuaActWAmlCOST&#13;&#10;mA+N2TyFqT4796YIt6gRmldv4S2CEReBwLIaUacRSYwQuZIRKABGJH2SMSiIopuCSDqNQR6WRG07&#13;&#10;NAZh2qaqgSCOmnqWISB2w9Jkd2wSxTo20L9ShFgRirQQqrYjmZARitwTRWk4NwYSRjoHMACsiq0R&#13;&#10;ashNp6kRB6uO8+8LOvMAAE6vYSGuZjxj4Qg+UFqSI+MSCvB60RujKexLQRBxusMR+r175BwS2uIV&#13;&#10;GuQSOvmulHkRywWkgQywJKiD03MCtmlvoRBeRToQys89OtISutQ26yQQs8ys0TOMmxie0Q+cmhdX&#13;&#10;+xclmxl5mNMQmzKwcQ+xs++x03SygQ6yOtgROxAsaxISKxR6euqp0kelJU6WRkR4ymGmuhMACEKP&#13;&#10;Zq0RSVtBY1+XwAADa2UQYLBdIFGQQQgHpnAIU/GD9C9QR1E3oNq3ZLgCcCcAABK3wAAO238e8/2V&#13;&#10;xMhTYVYM8Q0HS4kACcMI0AAHe49jZjipSLMwSpg06TV3i1Gp4dI5Jl45WBCLWqKFOqQ76z4RmTYS&#13;&#10;teeckQyVmq+rG2sRKtoQmuAQun4AB+sZsTi0dSoRywqDNFimVjBjISyi4ACE8AoR24kHS4ucQee6&#13;&#10;5dCrOU6Dmy8jqt4Re7QS6uxNsTQreisRO7IQRskACD2CYSOOIhO6YShG6sYRm74Q2wxDK0USmUSb&#13;&#10;ASS9qu4TO92hURe+4Qy+KHVimBkA4Rm7sQm8q8y4286B29AtET+9QTGMm/0Qu+tHARvBJ6OzwQjB&#13;&#10;cQm/+HbALARLeywQ6/cTW/om65okS1NU1vhFW7aJ+EJqkEsAADfDRqRqa11zYRGD12gxWVlBsQUG&#13;&#10;sHIQIJZZAQk0IQI0UQWfqUpsNYeWCS2S87WhBWsNce9wZd9xmKIQtbYFWHeHm+d2a5Oat3JbxuW5&#13;&#10;dRG5nCiNup+5+qGpWlC6Q5ccyocRd7Uvi+AQe9gQV2AAB10Fce+qpJkRjBsiPHoQiJV4giLAURDH&#13;&#10;gQbIYjO9YRbI8Sav2v9Ooee8W8cRHI0wi8+rIRPIQiLJMQ3JWrsUTJmFARTKEQawxjEJoR3IsQPI&#13;&#10;iG7IrCG0hYPA6VETTBF5yMy7+WZ6C+3L2NKVCsEQXKsQXK28MRvLEQrKWwDKdrPJrGokkTw8xpdV&#13;&#10;MY0BMAAO7N0AAqwNs2UXEaxL4dQDoAA7d0Vg8NmmK14Q/FcVSfovAXCcwAAN01UQUA7NsP8Os08A&#13;&#10;F3FWBWJ++8LK9aUGWZeZYFTQoABGkD8x8b0e6ZCikAAa8PcQ3DQDc6Y6ivMLOB51XGJa/GSWyKcv&#13;&#10;0QGAP+BP8AQWDQeEQmFQuGQ2HQ+IRGJROKRWLReMRmNRuOR2PR+QSGDOiSAAMyeEJyVAAxy2RS+Y&#13;&#10;TGZTOPvqbAADTmaTueT2fTt+UEAASiT+jUeHuWlAAOU2OPKoAAG1OkVWIpasAA11uMP2vAABWGIN&#13;&#10;qyAAT2erR11WsABW3RgYXEANG6WmQFm8ABTXuKUpy0ynR8IYMAC7DABxYkAODGSAfY8AMHJRSsJa&#13;&#10;tVyL15+2CxXaeX7AByOZrOAK7IDUABA6vPRZ/a8AAHZRDK5c163cSHXv7Y7OJ3EYXO67mNC/jABo&#13;&#10;cmOahAarWcSI7vegGKcDhNGMYMIAB4d2ON/wAAQeMAaCm6LBYTDC7EYrGODHZDJMGEdIB/foQXSW&#13;&#10;HTQfrLo7CJvGEAAPAb6QP+4aLP2zqFQTAKLO07jvI3AzxPIhbmOcQL8og6TZOpDsRRHEkSo46SBg&#13;&#10;A+4BxNFq0gLGAAKCfgAHTGwAAtHIAGzHgABRH4AApIQAHXIqQRmoaiouVUmAAK8ngAx4fMiyaEGu&#13;&#10;bKChUFCGimLSClYUqGD7MYAEJMwADPNIAExNgAEvN4ADVOQACtOoAFTPEXAAfM+AABE/oQedBAAB&#13;&#10;lCoYk4MgAkh0AAaVHAAFtIowmx9JwnU9KMrbbtrRAAHNT9MJ4gaCVDUtTVPVFUs9RaTJQg6VE4li&#13;&#10;XVVWlaoTSlLANW1d14gskKIAlexMWdiAAJ1jtGr7+WEjja00rtlQahsQJAJlrAAP9sgAD9uR3Ho2&#13;&#10;XA66OQHArwovB6YE/dQACLdoAHdeAAD1eYAFpeyQKgeSpKoh4m39et7ovchnYIAAI4OhkUjRhYAE&#13;&#10;1h0TthaiH2czEF2i/tmIS8zAo1BmMJ+d+QgACWSI44wXgARmVABk4AHrl4AEpmQAEbmqOWyP4AQ1&#13;&#10;ias2el456AAAWaGABIaNcSe5xC8CFbpuAFokELXI365QBdN13aIuXZhmpG4bh6Px5LATbIimQnfk&#13;&#10;eSo3luVEZljj5eeuY5nrub21naJXQ3GxABsgTABfwm6ejGB4Lg4I4SgQAYWNGvk1iDeYkgyyG1Pc&#13;&#10;+gPzC9L41cOIvlsmFVyx8oZSIWoZvSJXJCyP9QiuPdPqsFM9vm/IRs+0glkzj7bt+UbjuZKZpmyN&#13;&#10;6VvGM+P5FTRRxUV+T5B7egAAF+mhB8esAHMAPIkjRyC0k2CffwyOoVgIwQXz2xbQzfWABM/chJIk&#13;&#10;ugo4DUhpME8gozjChhYf6AAUYAAABnAMAAzIDM6NS5wAC4A2AAEnA9UwDoJAAUEPNcqB2pkGVwn8&#13;&#10;BAAEUndHgAAB8I1Jk3Jyrp5xGVnqcJQp8c0KSKqjhhDOGkNYbEVVYp1V5KyWhjhvD8n6uITxAiIT&#13;&#10;9X6Soik/YobcjaKSPmgF3FEAACoqFITqFYjES1oGbWWQsXkX12LuI27RspE4vi8jC1qMaPXatUOC&#13;&#10;1YjaUkqH0ImNOOxhTDkbfWGZ9r7yFopi6Rp8I+3vkYBDIcxZjTMsXNoz1irrpGQwY2ehjskSjA/k&#13;&#10;wAAYUmyMJ4FSnROxE0ijrRwjojaHzfEKi1Hp9j7hMkQjPGk+KUz5kQPeACQ4ISORkb/G5pBGlrBM&#13;&#10;AAsQWZFJRyle9HE+SVSJSYB/JqThF5PSgixKJ7kpiNSoRCQ51pIFyNKaGCxCcIRnzlAAG6dCuTSk&#13;&#10;ckHIUi8uZEnwkXFxaREJjvdIwJWfScU5kbm6Q91S5iPT/Ik68hdBCOzfW1OGcYAJyjPnPOl7JCJn&#13;&#10;TQGFJ1PMV5jTXmTNliMqYk0hpERR5ZBHm0jVCOelQAANUtnUnx0ZB52xDIPCCEUJCNxHWCRcLdPX&#13;&#10;NCmeE14OVQyEhMCmQUWoriGjdQOAAESBCFjjqkAAD1VZ1D0qxRENya02iDq8AAPlYVTAirJBcAAy&#13;&#10;q0AABrWshA3a3AABJXFfYDQAL5I5EJS9KCEQrKyp2F1eiCwysBYOwlhSkQ5VcQZWCsofWGscQ6vE&#13;&#10;KLH2TIbTqyhIJVkWZackaBIBF2fAAHa0RdqDESszJCejHyEOHoaReKIuwABEtkRwUFtQABhtwRiO&#13;&#10;UtZfRwI1E4jToEnJQia4qP7ipAkVt3MwjNCCIWlIbacil0HkyTWTaknz0B7PSeoRd4pqSNjEvEAA&#13;&#10;Ht5SMDDvQAAHl6yGXSQEeR1ZFrnETm0RSz4i7Q2jIuIq/gAA63/Oq7FCBFUJO3I3LeeBG3rD4ew5&#13;&#10;khd2ruALIxd85t4bx3lB7ee9N6weEQvmRZRw0lIKSIvICepE7lx0I1h8ht1CklLPORi/gir/YAn9&#13;&#10;gIilAam0DxxPOddB8ekexDiN0xG8IPTwld5u94CNXiGJeS8xF70DDvVeyy+V4Z0lRUfjLBuW+I/S&#13;&#10;2W4CoAC1jqIZBIB0FFBtSQwRqyxFwaZxAAM3Ojgwl53g8PYe5sQJgXIKPiCxCAWA0IKNMZZFJ8TH&#13;&#10;zoM0AAhdHAAFdpGPsr49qmBvpes9aRbabAAEnTxCBfahAAEPUjQmiR2GnXeE1ebCV8MtX5UFgLBZ&#13;&#10;d1prXLFiFEw7VjD3W1j7I69svm/YBFb3ESs2coj+xSf4uIdsq58liC0wT8oAi+BWREvckRm+pD8W&#13;&#10;EMynlXDpH9skYXgO5gzCMHvRNJSchRpAE7vncRZJCMAC3Xx/s2R0TGLXYkljBjhGdmExuEk8K8W9&#13;&#10;7kd3HiiZeKiE7OIfLwjFtRQW3tyRdoAc2UsrIvda/d/b/h1wDG92RFMhulJA4FweUsN5WIVwO4m+&#13;&#10;+Dkc4SRLFOHsgkZHJzkAAG+eEgwhuvLm7Sv7vATvEiu80Ykb4CQzjhFsZ415BjfkWAyIY6QRze6e&#13;&#10;0CEbdIfzkcnO+ekf5dwXH1yeZUgIpzXYfa1UZa3Z2wn9aBlAA0uDcAAI+8AAG53shi5Bw9/znnUG&#13;&#10;XgyObCIrmjNUFht+LrhXIAAt7YAACUEYhocw9EFEYIUigSvOePFuLdxwABQ+jAAMX0wAH+iwAAE/&#13;&#10;1ips7hLABpsWwABRe1AAF33BCOJcUf35wJQABa/B1UpWmlhdXKtUTX/WVwO4fN+dCnXBKYeKz+fS&#13;&#10;HX/1a9eG+xKrfJ2TCYGI9w4nnSyF/ixb1pyhZi0EXn0JWfj9SXh0/lUEjHXuwAb5t1Pg3ZiN33vy&#13;&#10;DsIw5KxIKsSQdu+CFq94JA/IIM/MIZAWV46a4A60Jm5QXsagIub4I+iGwSQi++2u+4MsZ8IswWwa&#13;&#10;e0IvAaIWGXBUAAzi0I4238koIq6e4+5Cl+Iq22I81QjwPY46xpBoIXAqYCItAyI9A2kQ2rA8bQ24&#13;&#10;6wIm0qlcVVAKZFAPASI/AeIRAiIpBmxsxXCYIc6sdZC6Ii6W64IVCcj8JFCDAvCGR7A0J1A4wJCS&#13;&#10;+3DkOI7c6DDmJgliayAABjD4AAYIGcIY8GBkocnMtetitmpyfIiQIir+54/wiGwgpODkDwIKEeES&#13;&#10;IaFw8iCOCIIoTGD6TKTOTSDOAAF7FK7074GPFSAABxFYVMC/Fe9o9sbqqGDkIQfOEEfSZycYTcTg&#13;&#10;I2+u+MK4hY+S1ir01nDvGPGQRI+i10sZGShtF/Gchs+1GQ92twf26VAmItBQJlCsIPG2ISupG+IQ&#13;&#10;zYqgJFB0PWIxHI/zBsIg2Os6JfCwInC06iI02k7+HCAAFjH0osAAGpH8niKRCtHEIPG6VrHi5g/4&#13;&#10;JlDIVPHC+67KxOIlGq4qItHUIunumxBk49C2IjIWd6OQ2QJEPtDsIo/a/edg/0eRDHDCIg/tEcLt&#13;&#10;Hs8BH0FjH5H8GpIAKPIKILIOIjHmI5I7C+x5JRIRIgILI6IPJa7CJFKMVDJzGjKdBuNgRS7fKeI2&#13;&#10;0iqUCnKwAACBK2AAF/K8IYtlE5FKF6TuoylCzdEUp2Ik1CF81G1KBVLgAAGrLmISBWBmIKGtEAIQ&#13;&#10;AQroH+HaHSNiAU6KIm9Sf+gDBaAA/SrsrcG6qcrKVK/kDo/oDzMoAAENMuIQDJM0AAE7M6AAEPNA&#13;&#10;AADxNG+GnUsM+O1ghe+WuNKpNbNcJpGWsU+msbNeYzGhNqePGnGPJ2Iod+ioAUWbIcKtKbIGINIb&#13;&#10;BCkeIpIqJFN4IfAEyKm5JWIXHcJhOaIdJ6ImmIAAC9O4taRbIFOEtQ5ieROtDFGyJitYptJS61OK&#13;&#10;P1POIhPKIZOWhiuRKIIhOwbzOkIU7UJExMtU4UlouYtWYRPUePJVKFPFISJjO1O4C9O8RNKbPiIX&#13;&#10;PwubP0ITKAI7KXPc34QdQtAdPeI3PSQpQNRBNxRMIXDqRZROIsXUE+AADFRgWMWRJkIYCrRsAAFZ&#13;&#10;Ryq4EwTQTVESRofKImTefkTkfqgACi0g0kAAqYIKBIBEIaCYCoIKFmFWIwqkHGqoqsiGVwIOqwHo&#13;&#10;wiVMERTEABMoDyAADLTQ9CIOCNTYABEMFLTgAAC1TnNK+K1bGCr6hbGIpRGNRXT9T+IdNiIKsW15&#13;&#10;UAVrNvUMVpN1Du2kg4I5JLSKfGRoImebQU6zQ4KvPDUu5jDyjEIsrsKmrpHhBgxlI1HoIbI7QoJA&#13;&#10;ycygwzB66gcSIIZIdzQLIZRKILPaABKaVTQkIdV2NcNhKnPXUwABVzV/J1VIIvPmIpP9VLB9I3HW&#13;&#10;t9J5VMJhWaYEvgoEILJFRUhTQPHYIe2tCUJkRTVnQeVNQjWS6dWo6lW/C9Wwx3QzQ8IXW9WkIhXC&#13;&#10;JhW2hnWPUTGdRTX4IgEjYCAADhYI9u9y9qFEIZFE9DMuENTJMrR+6MIhYIDgABYCEjNFNJNAEOIK&#13;&#10;DiDuIKEgxoIYfiIKDccaI20SSMIPN+a2bkVSsXTQDKAAChZoAAFfZuIQzAW8Sw2+w5Tq1YsHNRT1&#13;&#10;NVGK+ZX/aPRPUEABUI+paQVDURacVDUXGTREhDCQO2/AM85nQTPs/LU0InOONtHSPCgyJDV6ITWW&#13;&#10;yBQQ6rXeJhIuo7IzWfVO63XkI0XIBzbxJMww3tUtG9a+oLVuV3bPQ/WIJmnglvWG5jWNcCIXcGIP&#13;&#10;bSIlWtXVblBrXqoBbaJfckuU4WIZcOkVRJcKINI7OoJnQ0xyPJbwBzb0yikrdCIbccINVUXPbqIL&#13;&#10;dJKDXbPNdcABdGOOs4Jpc8nldBPHajNrX9eIITFvFzbEZkeCIXTKABTEEQABMiAA/8IwHUlIH6G0&#13;&#10;G2LABy7sADJGIW08CSAAFxfMABRaAADAHopiDbZO4eG4IKBMBGI5fHfLfOIOngG9f2VVMLSO3AAA&#13;&#10;2/ZWiqHvgKABHvSyA9Z+slTuU3TzGHaJT5aNePgpGRaVaZNpgqRLahg0RJanGQQ0gUI3BU0PMQKO&#13;&#10;wRCPdbeGujb/dy5jIlGuxAUe5MJfU6jVIpbIzbVRdoaWrMJe/SLOBOIxfSDBiKIRiA/WOKOPeYAB&#13;&#10;EEimirCXbXbBcDcXd0WFdhHBcZdvcsIcQk3Kg9NYOJUtirhXPhXSIrcgIjc1CzXXPzilXcQIviJC&#13;&#10;6Q3q/Yn3UjbVdwIZi8XjgmNbb7dFh5QwJBiRiEbXiWZnidZZijj0IfXQL+xjVfB/C5jeIbkHXZi5&#13;&#10;hdUtJ/cxIVh5j43Nj8M9kBg7GjeNg7eobqXm8u0c80IW/8tFABRgDFM5M8IoGgxEAAB+CEIKHkHa&#13;&#10;IKB5E49oVilwA+IYrJSeQsG0EObcBKD1AAg8N4IYDTYrWKEecgAAD9m00a0eIPFYBw9K9OIPlINy&#13;&#10;9MGLgBZ0GvnUe2lInwebBJSCI1g4pHaFggsHT7lLny+bgvNnn0RHnnn8Nzg/GOgqAA8QI/BIomJ7&#13;&#10;arb5a7BBbFIetViwAA4u4ybcJfDSIxVAX5OjkqIhN9igI9TmS8FPpLbGgxh1TlTppKFOwmyWwrkp&#13;&#10;kbV9ipha2fisV7onIJi0I7pGABpYIxBwUxjJnJcbjPOVhzHLPoIJqIIVdlo7pkIboSwcI9VZb3kl&#13;&#10;WgIPp7p+IvqCVNk5jjWyJBq1pMyUZyeMLhh5p1puY1qNHljbQro8Ifq6InjXojJPqgIRkuJFrHpb&#13;&#10;q4o+m3oDsCJBlPg1ZjaWJXeiAADvsWIZZhTTf/KsIqC7ZkAAFJmIIWAoA0IKE1R4f+cFBIyRFWNg&#13;&#10;GKAUO2AAHtatfFSQH+Fik+AC6SItsjKwqOI2duQkRIy+SAAnt2AAHZt88C0ZMQqrgVgQJq1XgZaD&#13;&#10;Tw1faHnvlFsFuesnn413abugLtoBuqKroHGcoqk2ovoQevoUJFYWYccfCrp3WLprkc61XylPr+8K&#13;&#10;KE3oI5udjzkyIhUgn6o8N5WFBHvBqnKLrSINrmItoZrsZ5OQ31a5P+ePpzONvOI3O0WOCcIw4gI/&#13;&#10;oKbrtCIfdTgBa9wO/3oddfraIljSIhrqIlqdh3riIdiJiMI/u4miIthJBYzkIXwgWRAwjYjKI9ws&#13;&#10;ZtwwIdw1Z9kZvqIXr1XjxSIbwEIrwJKHwVxBkg3/JJjvvxrhrwIXi+tYIvhQl1Gxd1q/h8Jlxrwl&#13;&#10;xubHxyI7x2a9x6Ibx+5ZuxGRsJgq4IAAuENqDTzoIZtlKyoqGBz1xJgMACAwA7l7l+ImGoB+8oFY&#13;&#10;BwBiAAFKETEuGSLAZGABmkIWBmB2g8F69mACAezTKq0ltmI5tsMIRIHb1GSCSGWWnbRoCl1VgBgE&#13;&#10;I9uuiTnqU9T2pHnxzZ1sr1ulGb1uKt1f12J5u1GTbeJgFl2IAAmCOmIolvD50TVrAVvPqHPtxdu8&#13;&#10;ItDMleI3oy4saCd4t65GIvys3QIt2xA7axA+ITdNvmIkdvXLy3jLb9w7wKhTwZQ33aJFUa2p3GAB&#13;&#10;ayI5eAIpor23ofBFwSIxonxGIfxLWncp246oIvo3VEItqrdYIynbniIT3sg7av3z3L32kRcQIl38&#13;&#10;41qfyEIVyJJ9wAsDjCIx3UbVhVqZWRydBiIoLwCyp/5LyMIZ4/ouIt353Zk3kFk6Jj4s+93JXEI7&#13;&#10;5349215B18+3zdgpftfMFx0VTjp6IXz0GAAACD6wyIUaUeIgFm9mWM9gI3lyekNi7ug9ksS3gDLI&#13;&#10;KZs0I/zvtoI11BtMRGOlviOkmPTgTDYppUS97yJB16iJ1i+VaL5R6V8Mh/1zUL8OJ98B8WJf2BKd&#13;&#10;vGbAJkjl6wCCmQABf2G9lqE7XMJnOJvTpnd13looaC/9a30iNgC59Xp9rII14bcr26I1xGYUYZvI&#13;&#10;I4mmo1vp9kIj4KIVXIZL2b3hhZ3fyWhn9JX2I3r56FMSLKzEIgdv8tyoIV9hw5oh+NBf5fpPh6xL&#13;&#10;PryZPvrfWj95+3bKIZzAI55l5oIn+X4w/T+eIf+j6z5EIb+r5D/HyH5+6v5sIX98IAAIFA3/BQAE&#13;&#10;oQAHhC4HDYdD4g/YkAAFFYhF4E5Y0AA5HYxH4en5EACtJQA+ZQAHjKwAIJdGEXMQAdppIJtAkVOQ&#13;&#10;AdZ5GHfPwAMqEAHBRZvR4FEn7FItFxhTwA0alSIFLhAAG/WapW4uWq8AFPYa5AwhZQA2rQAAra5v&#13;&#10;P3eACDcajU7GAHldwADb1db5fb9f8BgcFg8JhcNIH9iQBBX+AAHj8Pkclk8mOssAGPmQAs84ACZn&#13;&#10;4xUmiAKeMAAG9QAHJq6OYTTAlAmI+JBZAm41MA9IGDGk04ELdrh1dwwAU+NgLcALKEMphAtzwA6+&#13;&#10;kAGv1QAmuwAEf2wAeO8AEP4cI+vIAAN5+b6cka/YAEt7wAGfkAHN9fV98DjMb+P5/cie8AAAdUBg&#13;&#10;AdkDAAA8EgAEUGAABUHv9CMJQnCkKoedEMPi+aGk5DoADHEELRFEcSL88h9PM9ESxXFkWo+fkYAA&#13;&#10;AkZxdGr7gjHCFIZGzKKUpgBK295LAA9g1r5HyKyAmwfyYABhSewjPiYAAZyqABfyxJ0oMGM0ugAT&#13;&#10;MwL40q5tGw6rOK476nMsCxMOxJ/AAAM5JgmSaDswBUzyAAkz4AAEz+AETgAXtCAAJ1DsjJCmpBIU&#13;&#10;iPautFSVHjAo0cqOI8v9Iwie1OAABdPsJM4v1GAB6VMABW1SoijL/KTNs6m1GyLI6JySvlK0uDi+&#13;&#10;Kyb6WpeurGR+vickUnaeqpMbRMjM4WWavK9rCU7IwGdS1LYqlOHtT1QMHUVSVM3VUlbVZwMBVzOF&#13;&#10;mrdkropEz14yKYkWmaar/PJUz3Ps/gTQLy0IXtDUQw9NKpYNbPvgaBmnhQABdhrIhfiAAHDicdHg&#13;&#10;5uEIfdcy3al93vvbNtgXUKX1GL9S1PcVyXM0F0Unl2X5hmIATexaDMeAeZZyyQV54ABrZ/LRhAAH&#13;&#10;uiIwcejgAD2lQdCB66cjB/pSAINKuAB3HQh4Lg+xZumsABqioLIABYXBZK2fk40MAQAgAWyJso4Z&#13;&#10;XTQKbkKA5eYBVvLqOtJ+hEjv9UVVRo08I8byvOA2dPvWdGvkDL6PtxTJP1yXKocYfMcDcZgc4ABp&#13;&#10;c/mr9ohOW2ccAAR9RhmHDV1gAbyFXLdj2UJwxrHTQ5D0QDH2fednQXEd74PZxhtEZgJ4XeWChAJY&#13;&#10;r5CbYwm9ZUesfoIulB8gABHtctmnSTEqFldmWXxgAJvzJuXn0gAIv2eR7s51i+FZ0hWtF+chtcI7&#13;&#10;XVM/rSUJCqgAAAK8A2dD7gMjJGj8Uhvzeo/1W5G39K7K0mdYBBmDFjWIsYOq6nwLsdil0MyX0wl/&#13;&#10;gAKqAUBGcwGH3Ah46yIOsbKOu4rRh30i8fW+14T722MEgs/Zi8DiGsFh87N6pA2NFbhkr0/0JYTh&#13;&#10;XgLAd4z94pRTZ0zRYLN4qP3A7Fs1RrBoRfAAxAF5GGnD1AAAyNBDh8RrQQgohwtxdkCCUEYj4Zg2&#13;&#10;kCEyJIAAm4+AAFol4T5FCDszIwGIgYojIPEOa3FubdS3t3ZekwH7QQASMPCIcAAy5NAAFrJ0AASp&#13;&#10;QOGRQ8CLJfHGHwdMmqUpW3KSrQtEwRMsQADOlofh70oAlAADpLsAAQJfSumA8J2qGnHu4E4h9EMw&#13;&#10;ZlH9d+iqZczz+SKijNBnMkpKMvk0MsAANZuFbiKR96SRn6FLguUcec5wAAOnUzCNY+I2gHMBEdyo&#13;&#10;WZ6AAFNPcvgIZ9MqdmtRawFXovyemVyb7yH8qYL9QU/04UeGrHIac1JVKGTjWEXWg7+yxrvgoWOI&#13;&#10;T/itwZJ5BuFxpnwuSjEACL40DI0TRrQ6iAG3v0kg8TeJJzZ9Ahn47Kfxa6AF1fME2PwtBaQ/nJEM&#13;&#10;ga8V5p3iJEAiE8mOFXY8hOliLqXGophNSrFWTCxWZsZCrTOQH1hLsXijSvyQIJngoKVTtyGhnjud&#13;&#10;cShGB/CzFqRQJkuY+CbABCAAAHSBiTIGbVtgjTFgAEuQOLEim4HEOM3Qv5yZIMusbJU4h2BNAAD7&#13;&#10;ZkAA6bOAAYUb5ZpwTBTNcTV8iEp0hypcjaZ0LorWGBHFbEAAaLaAAFvbcjCDwFAABPb05RZp1AOA&#13;&#10;BWEB87zonTHPckAFyRzgAmGoIi81hS3Tpfa+6x/ph1sIEh2Y7urr3fKpaS8F4yqTSgTeRFsNYbhF&#13;&#10;RImcbt704pznKTehREKpzeqYVyRQNL+JkQqq58bZnvGDqcUcSuB7/WWPwHPBgABGYPMBIoAuE0Kh&#13;&#10;/wsAAQOGS+C7w4AAImH6AwLoHfiotHopUXMBfVCQxMWNDaKiOna1yx33KpiojGKC61larRyHuJik&#13;&#10;UgWOUjApNwfZFj3H23oJz8LnVgerFgxMXA9RJjGnpfshk2pqZTCWFEKYWD/hjDRdcORxw+EQwCOA&#13;&#10;IvNYFfkjBXgtJsWkffAIAEAD3iarTEpGMrkgyyiLJ+UcpoEp5ejQl16uGNixoVEUVzILBHbo8g5C&#13;&#10;SbOmmGNTSwAGeArMXAcAIHARkCHUOMh4FANAAH2OEbYAACoQrzXtLxdbEoxMpbEcQABfa3MBm5FN&#13;&#10;pWXBn18dc7NmQ+gAEJsV0JKiWXBlFru8dqJiOQTXa+VuiibN9YAE7ZA8S4Fy11NwGumGezTMEsGl&#13;&#10;y9gAEikCz9rwFN2AAiYXEIO1N5Fcuyhsgd3JkO73nei8W+9FXmhbv5EawV/AADLwenJhW7ir4Zh7&#13;&#10;EBF6b8JrkYrAZSBQcXAAGHjRfIdGELQNrg3CNrGHVcJjk11TKTW5GUjdAAAwcvVeukL3M81F+TOL&#13;&#10;nnAAATc7OaIDn2YBAmRgzLsOmx9Eljno2Ke4pib8XFBxnjZdeOylOkOsABzwLYpzYixmnJjZQMMK&#13;&#10;mcUfYwAA87MYTp3UAw8c4o/AseOCx1Vojjwxt8yqct5eGCDlMoYU0Y6Vqc48wAa6qFUMv7d8xgAv&#13;&#10;4DRCvXeT9gZGVfsYo+y9nMPypLZSKT0pQjz4QHQOhE66J0ar3SJ69LMJEwO/q+JUU7sSCJkA4nGD&#13;&#10;pOLD2yvirstUPtjqXbYdkQ8w0Iqnm4wdcMV15R04jDdi7J2YHnAvoTQ0OY70v0T7l3HlcOsRDYVQ&#13;&#10;sJu69vY1wAOYGH5X54ABeC/IEEUIRHwxhqAAPwTAkfvctVmzR66wq0EOix4H6wrgPkAIAAQsAgzw&#13;&#10;0Dwr7S4ohZiww7fq77Zy1TaK1jab6D2wWAADpIAAHcDYAAP0DwADIoHxHibIAASUEyyhuQXEFTQD&#13;&#10;/7gTeqYre53KZMFq00B0Gi17gEG5FyRQb0HoAAY0IBlS5hZ4BqM6NL5wAAG8JUIkHQhxmkIY6r8S&#13;&#10;lwhq3QAADUK63i3zdgCi+L355z/Lj78IABkEKsK7UooQGRpi3ZChYKVUKKLqh4hoCcOb3B051MKs&#13;&#10;JsPIyJkC94bsMRkEKhCAFMQbnTnj/cPRnTPYj7Poh6RUN8N8MhCEMwoIocPBmUPi+ESBTsQK3cQY&#13;&#10;FMQoEy4zgUNo+0N8KYgcOYCcOp1DT8Sx5yRRHwi6LCLDiowI5IasXDaEMZTsKpBgEQAAFsYMUURA&#13;&#10;scTEP0TRbUTgAET0UEYcYkZ52T6bo8aAwRo7URpQD0NQACMorcJAYsb4AAWMcTa4gQNYOQgQSwR4&#13;&#10;j4WgW7+II7MzcQh4R0eYADBgOcDD06fEagqgSEfoAAOMgDZ8IcYIFpzx0EBpw6Zy68CA+aVTaRYL&#13;&#10;fzOZkoADhgVbhzMx2a6YUqDQAEFQXB1QF0fa18F4hzfC70kSV0G0lCV0HMlcl0l8mEmMmUmb60RQ&#13;&#10;jERkmknMnUncnknq18aT6snwi8XAapsZZwDEpC5a5Qqj3bmLc4kYL4LoLpOIDoEggQc5cohwB6gA&#13;&#10;f4dDWofpGkeIhzg4MoADfAQUtCzCzUnoUktoAEqUqYi4JcuaoLwww0lS18hhx8h0CciDRRXAywHQ&#13;&#10;AEtoUkFh+8b4Ysf8gL8kZ0oR4MkiYzfMxx2MvEyZyUlsy0zMzUzczkzszyIyF6JDv6JUz80s0008&#13;&#10;1E1IhsoBnEz4zIY4AEwMLLJQbE2orbvIAAUM3QAARs3oAAOQGTb4uEEQjALssoAAUSy8zAh8b0cE&#13;&#10;ioAAKk6MnznAXIAAJE64jB1j+DA4SoyMyq00vUXUh4gzajXQMk84AAIU9SZSRhZTDLoM1RmMyEGK&#13;&#10;7sGc+JFc78+5Ek5c/U/s/0/9AFAJnMmwi8nFAVA9BFBNBSZ81k0sjxfAJKbaboZVCgrcgAOIAEfo&#13;&#10;SAAEAIPgAAQYeZ7AAASJeQjAV5swAAKCoE/ghsLYADR4dpr8XL8EnoZtGzxS/oi4RFHYAD1YO870&#13;&#10;hLXkhY9pxshq1a00CjQj7rCYAqr8/NBa7BDK7Us0GTfVKA/lJ9K45tFlLVLtL1L9ME/tAgiFA1MN&#13;&#10;M1M9NFNIwlBsz72KAjMoADxIqgQdOkDsD4NZ1oSgWiOIAAcTVIhwBp5krqh4AIBRfc/izgdIAEpA&#13;&#10;DD6hnBkCUknhiYcMOoi71EDMhCUchS608MvlJEv1NVUJxU+a7dKtUQwtLNU4vtLlVVVtV1V9WC1l&#13;&#10;MYh9MtWNW1W9XE1FNkzzVqvgKVX5zQrc7gAANlYrDAIbMwPwXqGwjALDvQsCQIhs/hzgYDbbeLJI&#13;&#10;AE2obEy0biNABgjDP8DYHdIFTVIVTlIiVFI0CVT88kPJmhkEbkKovUIpNwxTgp9i9lXJSdUlKk+t&#13;&#10;K1fQpFVNgAjFVlgdg1g9hFhI/lWYh1WthVh9iFiLf1Xczs3qwj0bjTtYT1jYrZaLwYr4V4EEqwKA&#13;&#10;cAbgj4VRuQAAKoKIh0/gS9l4AE7VFIKAKAAAV9m8zkKrOohzWivqLlTLZi8FTtI6r9JK9Cn6/0bh&#13;&#10;kCdsrSsQUVp8cgw9nYHNqgAAPNq7O9iRCVfkk0+1rQgVgViFgtr9slsts1g1pEBAqkEIAAYNt1s9&#13;&#10;uFuNuSLNikzkDwP1D9OoN9vdDMfwqlB4JRPodIAy3YCofUZIhoBEIof4dRNYAIBtb9aRGMsQN1yo&#13;&#10;AASdzAAAPVzcAcAsnL/MU4gVtiVSKLdRYUbDVTLhE1ILZtdC1NdS61oy8gbN2kYEYT7ohtRgAAQ1&#13;&#10;3gAALF35PxQA+4bd4kDUDjczeFuYyNrlU1s9sNh9sd5V6V6d6l6t61697F7IrluszYOF71EZwDYQ&#13;&#10;AEtAQQrdCgZQAAOEJYYwmwKoLggQVTygi8/lODgryYAALl/MnQZN/gAAHF/4wEoh1xvQv956Zdod&#13;&#10;ddotUDeUVgAEHobz80usBJEk59mVScbV7TelKTe1Utf1uGA1hN6ODOEeEmEuE2E+FGFNAN7kzQMW&#13;&#10;F0p6QLB4RkerBoqgbmG5toEoEoAANwmwUhe4AALYK1glya84gSq0XQZmJRKhK0nN/gZN/2AAv+AV&#13;&#10;Gl1dct1pI1IsvdoirV2S8dRNRcpOJFGwZoAAC+M5Hi0K2a2tYoNmFQj95mD1511lueEWN+O+PGPO&#13;&#10;PWPePmPq62FkzKyaRjBUsgrYdy5RqamDNK1wgVxQxYc7UQAICC4t+eIp477GCZ7z/xT5kWJ1/t/4&#13;&#10;HGANGeAmK1oMB91zZ9T2BVdrQs54kuIc1+KOUJl4SmWoAEeYRwAF4jVMaeO+OMyWOeK+OuS2P2Yu&#13;&#10;Y2Y+ZGZOZWZZEmQEy1fD9B9Tc2V4rgUqE1/D2Yi4MAM4gQT42Qm0HOJ+WQAAD+cr1smmcWUGUUou&#13;&#10;KovuECYOBF2OBa9FOgQbI6vVnpnOAWNRz4aV20guPWX8k9s2d9g+O2ZmhGhOhWhehmhuFWZ0yYG2&#13;&#10;iSTKTa28ds64JArgIYJYgQXwWwj4YcxLsswWcGYjluFyQ2jC2y3EnudOKQv2KmUmd2OmU+LNdOLe&#13;&#10;BOLuea8jmYL0bZp5lJnNbqNKRgKOo2PegVr1r+gtg2g+h2p+qGqOqWqeqlVWiExwFGrIAF2gbMH8&#13;&#10;INqgHIo4a+rp1wFAjAfAE0kIBAbLvukp4pGhOwACpFC+W8emluT+l4vumJ2GAumlIem11+nC6wgI&#13;&#10;gD/gT/AEFg0HhEJhULhkNh0PiERhw5igAJMXAB+jUSjkdj0Gf0hAAJkgAQknAB1lUflktl0vmExm&#13;&#10;UzmkudE3AAZnUITk9ABjoE1oVDolFo1HhD6pQAA1NpFPqFRqVTgr8qwAAlZqlbrldr1fsFhsVjsl&#13;&#10;ls1ntFptVrtltt1vuFxuVzul1u13vF5vV7vl9j8hfwAgYAAeFv2Hhc6DIAm7oADUyAAFeTiJ0PcF&#13;&#10;RqGhjaNJvAAmSyQjtWflYrRN1AAWmrACa1wAMuxxF5ZO1AA43Exau7AAq30xpT6plO2czNfHACW5&#13;&#10;U5nbm53Fl8DgnQogz6wAGPZAE9Tl1a/f3u/QHjAB/83U9HpguN5mLg/cn9B9XzsvB4YG+n5s2k0w&#13;&#10;E/T/wBAMBQHAkCwNA8EQTBUFwZBsHQfCEIwkqTAMEgTCMNCayAXDgAHtD4AHHEQAA5EqGH+e57gA&#13;&#10;AIPhKgp1nKhB8oMWqfCk+SJP4rL/BJHoAG7IAAGJIYAB3I0NKkeclAAZ0mpiGsoAABUpuApamvxB&#13;&#10;7jjW5LlsUADnHNBjpSQgqLiTEMRsgai6lHNoAC9OAAErOYADVO0yTwmT2S896fKAMc8wm+0r0DMk&#13;&#10;dK1QtE0VRdGUbR1H0hSNJUnSlK0tS9MABCrBsKAdMpi/gC1EhB41KAAHVQhpSFUgouiuhhSoMeM6&#13;&#10;TsNTRqu/kOAXTSRHZXwAAnYNPsRQbiQdLUuEs9svufBcxzINNota1512qAAJWwuIxW2ABP28ABYX&#13;&#10;CAAn3JYdCz2nc+u7P9zPzYssXa/VDv9eN63te98XzfV935ft/X/gGAwFTcL07gSEndhNgWEAOGgA&#13;&#10;fuIRXhyGCFM4AF+XCGB8gwjEGQYAD5kNbtK3ZqgAGGUAAC2VgAdOXYOuN3whZDlWVL0wTEwcyXCW&#13;&#10;AACjn9x3KV+h4kAK0ltpAACZpYAAFpwAWqdYAAjqmYQPdD3IM+F2asu2Za6vN57BseybLs2z7RtO&#13;&#10;1bXtm27ckCRU5DOunBuoABDvFT1TUp4oaaprIKFgVoYdYLhBlR0nAAA48YABHcfkYAFZyYACzywA&#13;&#10;B/zIAGBzm3rBr9juRmtl5xZ2dSQenU2X1J6ZBkWPY+skRHG7DtHb24AB53QAGH3vPKOcXgtU1hpe&#13;&#10;KAB8+QAAT+WAA8ecmusJ5P0cd+sfQeq/arx37Hue773v/B8PxfH8ny67giCYNsBo/Zk+UxKDk0do&#13;&#10;hg5DwgpHkShhgCkKwACCK5VgYIBLdW+Rw/jsAACCgUABaIaVkvmKK9dBjNEunNWagpZ6gYFCCPKe&#13;&#10;dhrRg3whea88C8JSpiyhQAAOUK0fpBIOasWgAAlwzggQ95CMxFw5AAIaHgAAqQ/g6H8AAI4iFPei&#13;&#10;uo+KgIalQglEsp7YonRRilFOKkVYrRXixFmKb6EMKebA70YYAAfRjMkZRNRCB/j2RUiwEhBR2JhI&#13;&#10;QAoCAABSiKEIAALgbA2AACdH0AAsZAORcsFlyTlBJSHAAG2RUWiPxNQVBRm0Fo4QYdOnkeslwAAu&#13;&#10;k0AAb0nY4pUWRHqPYHZSNFI6fZJozgAB6lYxcX4v2KBCCEAAXstYsi4lxImRavh2AAE7L8AAUphF&#13;&#10;diO1p6cSpGEwkdMkl0UJmTPmhNGaU05qTVmtNcuEXH1NdhgAA1ATQAEUByAAY05SEiiFQQUL8hCG&#13;&#10;Blj2LEJYRAABQno7l3cYHIsoBgABkoABdz/AAESgU2CEzLQRJB0kF0EwZUUNqh04SKsJHcRABFFQ&#13;&#10;AAgoxRejIGqOAAHLR8AA26RAAHDSVh7ESHxEBGAAY9LQAAVphFUVFMwABbpshYgkKBZNKaYWCYpB&#13;&#10;WtvUoIQyg1QyFTOqNUmpVS6mVNqdU+qDYJtNzasKaq1NabhIq0AAW9XSEg/CQQUYQuSGjHGS7wfa&#13;&#10;M4xsbN8CqfhvCOD4rkAAB9dQAH2HJXkAAG6+VLqKgahDN6FIIoYo0adhwALbDEAAZljSwziAAKSy&#13;&#10;QAARWVirLUXpFiMD7s4AAOlnwAQ5EWWWn525j1RILX+plSLUWttda+2FsbZWztoXWqcXmuiXt0nV&#13;&#10;O4XJhijDWG4gowBiEFEGHwhoMgdEFGaMUx5kQW3RoTJMiI1rrRlcGqgBwAG+VPtUgSwMkmcoXUoh&#13;&#10;VOYlQAB7vUABJQ8yirYAkAARN84kymioilFQKb9UkpM3gEIABs4BAAqIAtpCcJ8mMuuoVTrv1KtZ&#13;&#10;bXCGEcJEAAECgcEgsGg8IhMKhcMhsOh8QiMSicUisWi8YjMajccjsej8gkMikckksmk8olMqlcsl&#13;&#10;sul8wjT+mYAf82AADnMxnc8hC7XwAZyDRECYa8AAxAQBAABmkRSycgRpMYAc1WAAbrIAA9cAD4r8&#13;&#10;RVtiABUsoAG9oADItc9ttut8LfVyAAGutwtprvIAS18AAZv9Vq93l82m+Dw8WcuKACaxoAamQx+R&#13;&#10;bmUAEzf04nQizYAFeeAAv0IANmkAAU0+I1OqiyB1oAQGwgqF2YAPW2u7o3N+wEETm+ABj4Or4fEk&#13;&#10;tyfV0u3F5fMj7854AAnS5vU6vW6/Y7Pa7fc7ve7/g8Pi8fk8vm8/o9Pq9fslWXms3nID9uHUClgR&#13;&#10;hLkeCIXACuI0hwAJAnyffA/wAMSCUFDuDAAAKDwAA2EgALWFUFISGAAH2GwAGCHgAgSBX0iNH3Hc&#13;&#10;kBokQteRrXtfV/BlgTmilBmFgeM1vV8+AAOKPAAB6PwAAiQo3kRDmFAAIJJjuPXSAQAC+lAACwlM&#13;&#10;ADLlYADelkAAnlwABHl8ABymJ0XTSBuTobuMG9b9wVUkWb0ViZdYonCdUVc8/Jkk6dp8n2fp/oCg&#13;&#10;aCoOhKFoah6IomiqLox33vkd8qNR0Mg6QIzzHRoLQ0QIhiEAAjTZNQAB0qRFQRqcADuqpBRcq0AC&#13;&#10;lrAACJrMAB2rakopnJyp2iuLSWmmMZwjWuLEsVBDKshZ1pQRXAHAASLQAAPbTAACbWAAtrZAAu7c&#13;&#10;ACJgzuAAC4uNpmoRyZ7AmtUZtsauVznO7ZEnierxvW9r3vi+b6vu/L9v6/8AwHAnao98U6wNAjNM&#13;&#10;9Ag0DJCZ5Us7QjCsAAXFQUkCDkNsZxsAAWBVBSNyKo6lRSpwRqmq0EuAM1BM4zgALPMgAEzNcIdu&#13;&#10;up0rxel8r+L7Bm+w830N5ie0ZwHCQRpBsAAk9OQ1vlRGXU0FGHVgA0YnkdujP7q0ibtEdrOdhd+8&#13;&#10;5N2TaNp2ra9s23btv3Dcdy3N7MFgekc3HEd0CJAikJGVAw60fVhhRHIiNyQdKmqiqjugYAAO5EAD&#13;&#10;05QAGUNwAAj5rdGH2OfK9z2wFWjLQZHos9uoABYitAA0eu5Dkg57IABF7XnHYIPuQAH7vEFNfvwA&#13;&#10;CjwkRE/xQALLyFMAFSzb83mebRjXG8QMmPVADhO3ak/fbZl8/Zat74PAJCbw9/5vn+j6fq+v7Pt+&#13;&#10;770nib7+mQPy1LwG7wkCxAjpOFBR9ADScBUfqeRNipFSAAKECiIiPgaAAPEECKgPgmAAasFlgg2g&#13;&#10;ykFIY2oOvdXKBR+BKHtj9g+nwN0KAACZhW6IwSRWhKGGbDIAAWIauWMqpGEhBYFBQAAKCH4AIJgP&#13;&#10;hETx3Ig3du9IIPKJaEUJkQE3FAAAZopkFFfFaBMC3om6a6QNqLX4iEuc9GAl7ZkyxjjPGiNMao1x&#13;&#10;sjbG6N8cDmt2hMwAV4syBBSCcQkWwEz+hLHaOlba3QiSEcMyNUjiiWAKkWAAesjo4kZjEnV0CLjA&#13;&#10;OjWE/RQI8ZNgABbJ5bxc4ViZWetFyg9AACSlSACIwAAtyuAAKOWMkCSQHgRDULBBXGgAZOREZMvg&#13;&#10;AA4mCQURcxHEkZekmqLqbGkyzI7JKZpHoyp7mhNSas1przYmzNqbc3FBRzbwwAKQWiBCvFOQkMBg&#13;&#10;BQjnHOABZAygAA1njIZxEiCWyLAVI2R83SFTPTfJRn0loXJEhgoEQ9Bjam3GBQoAAP6GkNDfRCVE&#13;&#10;qhp0UAACyi8+yJMvZgywgo0qPydk+RCU0TQGkFMaJoADU3ARaTRFwgUXl2UZIhP2mZDppU2InTWn&#13;&#10;JD6d08YedBs9P6ervV3UMhlOKjkRp9UoglTKmkCqTVAhM32Dr8HSOogQGgNECH9CUgoImKAWHlIE&#13;&#10;dY7B2AAGxWpLaXSILjFwAAVFciImQVFDIZpFZ7z5HrU2p6JJ/wtdJC+TKgCyhULUWwcliiIpWGWA&#13;&#10;CDLG4figAAF+ytUyDSOr5VurkSx5KvViFq0JEUeDiAAB+05BRjWqAA7IHMx4tvTphMtsFlyBV+qb&#13;&#10;VK2r/6is6t0Qi29Src2+ttby4ZBbhXGIHcCo9y6h3It9VV7y/BIK/AAHFFhCQ/iGK2IcQEoDkSXp&#13;&#10;eSUSl5AABtvPXmRlma+3Fc+zySqMJLulMMoKwwABj34AAYocpEZ3LKBvD6IFlQv3JIGIrA4AA74K&#13;&#10;AAFHBp/hXCuIjXIVAAAs4WKwVpy8GwEWvpdbEAFMZmW6ubT+5+I724Fqdii5OJra4kp5i24eL6c4&#13;&#10;zptjGqd0V/AzB2QIZwxiEj6GoNYrYLAVEFvXXolF5BKXmvQRSvV66lY1PPYBn98rB30UCIjLYAA8&#13;&#10;5eAAL3MIAAhZkIa0sAAlc0mSVEZ5ilGRf5wMYY4LudAABKzuQUfOengvDHTn4AFFBpvPBGQ284bQ&#13;&#10;AZLAAKLRYAM6Bda3bCZNsl14ixdiu42N6oZTp5pufemb2HIfLgXT9l9Ozd1NNzUlR8cr5GcNAgQM&#13;&#10;wYkKCEEkAA6hT2TAvrpeg+9ekt0Toa9M+Mo3M0vP699AL40CRvQRQFnaQgtAAPfaavs7Z4HntgAA&#13;&#10;kdtgAy2URVp+tFiip+kkEAABw7oAABPdYAM/SBnAQKuoAHihPiDBQYu+FqrXII78a4AAecAAAEvg&#13;&#10;YABQ8GeU/cjcyCC4htppbUNRtMVBjNcnVFGeLTa1VUPjE2eNagRPim7/IMU8ep5qw9uz9sDzIqAX&#13;&#10;lrHgLAWIMHIPBAhHiJIUJ4Ublgeg4AACXn4AAJdCAAO3ouv7y7ByfeqfWxeIW9ThlWgNgqB2EUHR&#13;&#10;uGkNnmjb4Q48gmDQo4Bsm5EB1Pwm9mAALTtK0lqDC7aQ2XVKwAWqx+D7urjxn94AAGfvcxiScLa9&#13;&#10;TK33HJsclxpsbAvg5r+Fpt4ma3i6f+Nmr5Ganj6M8nPYHPzIABHecIrm3NZNS5gBA8CZ/j/iCgLA&#13;&#10;kTUco3ygjc62DT2KSElDf9qS0cHuNAUVIRDreC9Ak/A4/qKSeyLAyYyyoh1A9nVFjGh87e0QwdfS&#13;&#10;ABIQIltYdWNABR3loBU4lz6uBX8OgyW9/mVpTh2pfD268rPvyc1/3TN/Zqf9Vtf5Uz/hLP/EkP7T&#13;&#10;b8uet5kHN5t50RR59vIlJHdgxHpOcGgQIJ8JcABnAL9mNmUaEC8AB85q8Yh/xNp/odZ1Fsp1Nsx1&#13;&#10;VyFcZ+VpNF9jJ/RZeBtNmB1M2C5G+CxNiDBG6DJNuDRG2DhGyDZNZ/4eqACAII554Z+AYFMFsQIK&#13;&#10;4KYQoLyBIAAEMEAlIlR192sD0AB20MIamDx5KCoimB80BlgjYoJl4HkmEmN+EyAepR8NItgtpBBz&#13;&#10;SCQQKCZiBbNcaDpGuFpNSHZG6HpGmHhNCHxGiH5NaIBGeIRGOIJLOD4emEB5yEKASEQL0UAVgB0Q&#13;&#10;IP0chWAxQP8NuGsAEhBuJZRZZwMEt2h2qBpxNNNxWFxX98VlZssjNs0n91cr0LqLRSUeNBYNUAB8&#13;&#10;BrULmL0AACmMCHCHFpFwyHSCl05yGIhJCIZGmMxESMpHGM5CKNCC+Kp8JxFcONRG+IoeiIyAMROA&#13;&#10;UGVdgHAGoQoH4IUQIIEHoQVsBehaFOMrAfeKYnlUJ4iNYfSF5ld1R8goNQYgEhULUAAKuQMukdkN&#13;&#10;mQdQxQ4H+QsAAGmQ6MIQWHJw2HWPdUeNqHuRVpqRliWKdyGNI/CReNGRtpySNTmSFGyNweeN6I6O&#13;&#10;CEQ/oQILFAgQkNoN0QICUCIbIbQHyTsAAGiT4AAJeUGFmR1imR8XCPmK4imLAoIkeT6AwlMLAAAJ&#13;&#10;2VNwJwQ/Yalu5mhmpmkJUACQsH8ABCgG6RAQiRKMZ4KSVjaUSPaMiMKUY+6SdGuW8+2XGRiW2Wxy&#13;&#10;NqOWtcmSkeaSuEMxQNQP4nQNcwsQUCACgQIN9v4Qhgo3tgc36Y5t1lyPMvSUWWllSKx1J8eGEo0H&#13;&#10;CZ9tptwCGaNo1nUF6ad+MSwNaasABA0I9LBLJDqUGA8GSbWWQQuWZ+eRSXdiyXubuXmCSXM+yXWM&#13;&#10;2ZhRmcRGycI+uco+qchGeX0eWQcNkAB7gOAACGorUrcQQtYAlg9hEA4tcDoEIENV1V8QQEaAoLkL&#13;&#10;EQmU5CpCwbOOgbaOuZWPWKmbx1CZqCCZwvFomZJ8oQUDCgFaZagz8BigYsB0J6ojkAByo5M5WVmd&#13;&#10;idiVkQRz8CVZ8fdPEDWbcQ6bmCiWifeNmb6MecCR6cZp6iKh+iSiGPRxSiWiCil8NxKiyKhcadAe&#13;&#10;wKqjgAAFejsQlv08EAInsCehYQkGoHEAAKQDkw5LFzoQRoEABOtOyMACkAAB2lVy9zGksW2c5GOc&#13;&#10;wTuUiCGK+CMsUN2mRk1ocLemgTF2MAAGqm0ACTsHwAAAunOhsRGh14Fiei9+uiinmiqXijGiuZan&#13;&#10;+Nhb6lucWnpw+n6nujNyGjYes04JOWFCkQiPEAAFoBBCFwIEcQoI6pEIAPFWga0IERUj8B5udukT&#13;&#10;2oZESl0TGl+fsv+Lg000+QAABYoOQRkpF7EpuFOe1EKnVS2QWCeniomoCoWnysSoSfaop/Wsd+mo&#13;&#10;iCus2jCsmsh0+oGfWjUTQpBVYkQhsH0AAhgp4QiEAIwB4CQQIG8GkQoLKQEIAM1O+qKqQkBuh6cT&#13;&#10;yqpCKqwTCq4m8QGAP+BP8AQWDQeEQmFQuGQ2HQ+IRGJROKQZvRcAM+NAB2R0AO2QAADSMABWTAAM&#13;&#10;SkADeWAAIS+KzGZTOaTWbTecTmdTZ0T0ABmgQhOUMAGOjTukUmlUumU2EPqoSKSU6qVWrVesAB+V&#13;&#10;sAASvVmwWGxWOIVB9VIDWS1Wu2WCzWi23G5XOa1t+V2v3S9Xu+Qm3yO033BYO43a8ATCYnFWq/1P&#13;&#10;F4/IUvG4HI5XLTbDV7EZfOZ2Jv7QACBgAB6XPUkzakAJvWAAU68ANfZAAg7UAL4WjOCpJGQ1rNgA&#13;&#10;IBUqcAIHjTMPckAOHmXLM3nT9HpQbJ9OkmvsABLduf0Fzd/rTiBwTw+Xzef0XueujuhmhUSjGP0/&#13;&#10;O+dX6fe98/N/j+XH7P7AD/KiwEAwKsb9QNBKsv/BUGqbBEHQiqkGQlCqcQpC0MpnCENQ6mTQH80S&#13;&#10;BNI00MihE4AFjFQADlFoAEdGCXJgd4ciCgpblehh/nue7ikQRDiuOmTkg85bmsKrjNQ9JaKwxCzs&#13;&#10;DW7TuKA9zvnNDTxyZLUty4nD1va95OKKo8uzKAEnTNLcOTTMs0TZLk3TfDs1zlLU4zrC06TxLc7z&#13;&#10;3CM+z9Bs9UDC0QREgjSgHDQdUYABj0eABYUkAAtUqAB7UwrQQBQ0hwOAhASBYgptmm4JAEBIJAuQ&#13;&#10;5TmHC50kuhQkNUBBMoSkS0wStLDR1lXtfPnL8qTDMb5V/B1aWM/FB2TA1kWY/lnWe9Fl2k/to2q8&#13;&#10;tqWxAFr226du286NtXC9FDNHRMNBHdQAIubwAGTeAADheYAGhSB7IeJQooKWpXVNVDjVVIdWSOtt&#13;&#10;x3I81wPxWzt1xYVdQzLOEYniisWCoKDqHMT44q9OFY6yGD5A0+P5GyOS5MwmRZSy+UZYvuV5ezmX&#13;&#10;ZkvWaZqueY5wuLZGujiPIPc0R3Qg4J6MAAVaTAIG6YAB6aeABwakABF6qABgkqSoAVKhw3jqgpIE&#13;&#10;UABWbIABV7OABcbUAB5baAAebgAANbmhAKbsAGs61JC7yVnbpZu82GSm7zwYjXm/cRmuLvdjL4TJ&#13;&#10;xLK8ByED1g/fJstyXLrJzPNKxnXOrnznQKrz/Rrp0XTKb1HUqX0vWKaKPY0jSaZCb2wAFl3L8R5H&#13;&#10;oFd8hB6+CABU+IABaDEMQAFah5JEugo2jQhBy+mAAOesw6PpCB3tsX13XrF1bT8Fh3CSvw0R+/9N&#13;&#10;ZcXYeOfVm0Bsd9788r+a+/D+yc/x/MN/r/jp34mUf+3t7EAy9v7gMROBECSIvegYTF2K+1JCwJm7&#13;&#10;YJruHdH3akOAAAIYPAAaYA1tjbhowlAAKcGAMAAJAIcLYXRBQkhFIQKCGgAAww3AADuHQABiQ9Mr&#13;&#10;A6B5O4FmWfGrlwqFmJRBiUgp9jjWNuPiWVeIcUSExAioTWKcVyFRZi0Vp/0XYpQBjA56L8YysRci&#13;&#10;1GiK8VozEHgi7OCjtXbu5FkfgZUdyVktXUCMAA3I/AAH3IEAApQEAJAAGAfw/SGjZG4QUE0fCDhb&#13;&#10;kkAAU0lV/gAD/JmH8ZY2lMjUYqIrD4joViTJ2UxnImkGY0sSU5SZPxRjZK0hsr40xilkUqWMt4ty&#13;&#10;2l0TuXMvSFy0iVMKIMv4zRvgnBWOcGT6CzmcAAJ00QAA5moAAY01yEDOAgBUAAMh4jsISAJRQ/x8&#13;&#10;I9ACAUAqhyUEqHVO2a02JqA5k23xWMwCbzEL7KF8qu30T2n8XSVJBZVvun+TKfEDJjT2oPMOXlBS&#13;&#10;aUJmBQuA1EJ/0SgHRZ/9FItTIdoTEANHyZhGpE2ltZihO0nAAGSlQAEThQAAK+mBCB4gMAoAAB49&#13;&#10;R2kJBUDIgo1RmkIhKNEAEKYVPbAc9mnLfWQycocTGjBcp9JVlGhKUtTarFgoCACgcUKrllobV0id&#13;&#10;Gpb1PgNWR+1YpZVmfnWiXtan31ufVWyJdHI4lgpEEYAAua9GLEPX0AAerAAANSGYAAmbDGiHoPUA&#13;&#10;AAQGgMIaE8K5BRYCoIQIyywAA62ZAAE+zkcDO1ylNXAslUQAMQiQ4dhEdxlAABna1EiiqwINqzVt&#13;&#10;YtsSH2ie/aCTtuK31ftsQ+3UbbeOsuDKe4bqbjumuLAmuhYq715r2YpeYcAACRusAAPl2QACDu4Q&#13;&#10;UaLXAYAuIaHMPRBRGCFIQEe9QABdXtbw1kAAar5WfqZb+WdvknnZYbEZ81p5+sIDjgEAAHcCAAwC&#13;&#10;HGxdIL7H8tm462uC5dlnQJhC4F9cKFPvxheYOGcNEFuXGC5Lo8P3Cw5h3ELoMRrGF7isAA58XEzg&#13;&#10;8CGHMOyH4uHO05qF1hI3va0FzHwAA/ZBwNgIWuRaQ0jr0LkxalQtQnFOcQSeUQABsyoQUV0dQABT&#13;&#10;CeQweQiBHgAAcHe6g+MyAAAlmcADvAADazYAAEub76T0cth3DGEn5IatJaaUlqFyYHAAJDQAAAXa&#13;&#10;DAA8h5MkgtgAbtTXOhAABAoHBILBoPCITCoXCXRDgAGYjBU5FAAY4vDIzGo3HI7Ho/IJDIpHH31J&#13;&#10;gABpTJJXLJbLpfMJjGX5NAABJvMpzOp3PJ7LJM+pRKp9RKLRqPPKBQgNSKbTqfUIRNH5NpxUavWK&#13;&#10;zOqVKaZWq/YLDHqnVQJYrPaLTB65Q7VbrfUbZXrhdLrRLJN7Ndr3RCJfgAvcDIS1hAApcPIS/igA&#13;&#10;osaAETkAAdsmACxlgAqczISNnAAuc/dSHogAvtLmM0VtTAkSj4EeDlCWUg0KABsfD1gMFfiIAA/v&#13;&#10;gA4ODfITeKtw+PyJDcuTPTXzgAlujEIk5urzJk/+y/+vxzj3gA6/CAAX5AAs/OAHb6gATPaADD8A&#13;&#10;ASPnZe59vvboc6OmGYnFUXGN+ICcly4DgZyHFXqB4LXaBYMg+DUnV2EIUWqCYVhhYoOhmHFXheHY&#13;&#10;gVmG4hiRRYjiWKE7h+KXMbtuS9YNhWHKVIRCjYAC/jkACmjwABZj9lWXZkqWbZ1ny5XULZKAA1JN&#13;&#10;AAwJQAAP5TQIZhtQImyUQklHfGwjiOAAeJiY9kYAABFCcfeK4smxMYnm1AnOGt0HSRF/XVOacEDd&#13;&#10;p256UUfaAAAf6DfU/qGaRpikooACuo143lFykXvfEKqVn6l3Jfp/H+mmZqYp9G5vqCo3ETVeakqh&#13;&#10;DKiqmrEEqurakmusKtq+s6frKtqwrWuZ+ruvJwriv1Qi5gYwSBhBaYZiEgCSzQAN20AAMO0wADy1&#13;&#10;pBFhp5ESBnBGZ5oF0Be4gAOq5QANa6AACm60CEISUCL8uEFUFAhZFAUAAK0ryvAAMr+AAz8BtoAG&#13;&#10;pFaaqmcawqjr6JZynQlqbnil58wpTz2xcACxxoAKKKQAC6yC/b/GDJI+kAEMoxXKkipqdqcRZGMr&#13;&#10;nrDMyiCwc1izNM4iHOs7hXN8+iTPdBg/QNEiXQ9HgfSdKgPRtNS6xGCseMrLR8CNYAA+dbcBwm+B&#13;&#10;+OI6tA3UFIjZrPtEbdqAALttAAHNwfJ9FqoY/gAAXeAA3UADs30AAT4BAgaCFAjnOBBTYQMRweB4&#13;&#10;ADN48AAW5JBblOoAAU5jB1UqfUNIhJbaYw50cQy7Ep+xTnVHeE6wAJ3rqCoQAuyAC974fAYQAi7s&#13;&#10;gC6mvMtRJBJozCAe9hjTPFczT/Igbx/LdfzfOXzyvRff0PUXX0/Xfj1vaW/3PdhbCIK+BIdSsZH7&#13;&#10;IsqNEcOn7QABj8H1PX81LRkSf3AAuP6xyixb/44blQALiAufUpQAB4DxAAAECQESEi0IGE0gYk4J&#13;&#10;gAbUldfwMnHOQac+J8iC3voLdEnU6h1nTnag8StTQlIVgAEvC4AA7oYkZA7DQAAaYbgADNDpv7gY&#13;&#10;UIld+f14J/2Yw+ee58ucRT7PZiSXSEETCwROieVGJcUi1RRiqU6KkWC3RXi2UeLsXiixaiY+ZGKy&#13;&#10;UZkdGXGo2oNgbG9N+2MAAA45kZMstlIYABKx6AAGqPpw0mjUAAkoFrEYSjMGcQIGoMyEigAnAQMI&#13;&#10;7R0gABBJRrrh0xB4AAIeTaBoxxhK1GA+8InSQkTzCY7L0R4SqAAygCBHRqywAAl9MEaGtj5ISBGX&#13;&#10;MfI/P3XeNGX6ZyKjXmGAAxQXwACDmSAACszJPn3iAy9T0znvRHmmXuT01ioShmyUmas3C4TYm+Ui&#13;&#10;bc4iXThnKU2ck6CVzqnWSOc8HoytUjO1YjSjRXAACnPoAAPZ+thF/HKOhDAz0EAAJqg4ABDUKAAH&#13;&#10;mhpw1iu5L+C+iYABoUWIEKgVq9QqEJEYCIEoAA6jeG2QkOlJgAA4pTPmfcSoOzuLPO05Mo5CymT0&#13;&#10;6h5dJg6AAbMIg+pBDSi+AAIyob+X9wnIRDQDoADvBxAAGWp4AAGVSIyyAXQAA2VYb434SVXAAKRC&#13;&#10;5S8/JD2XRCU7ESsJV6Y1oI7PCtabpvVuLDWquJM6XV0rTXCu5UK216JfXOvpCK/2AINXx7pZG9gn&#13;&#10;sTJYgsfQ1AAEfZCgIA7JEdEhZapZ30fhZAAKOztlCGGTDsAARdpAAB3tPTts5fBT2sAA+lbq30kA&#13;&#10;AEKIsgQfLREICGQOoJGgS2+AANq4LmqfWDnTXlS9M3SwlptUd5dTAAFKBjdKPMe6LDQIyCy7NIQ6&#13;&#10;h1ZNZtvABSVj3vGAAFd5gADhvSvkVtGna3FKdNCsrw73omuPfQn1hb7kcsFfogd/L6X5v6Rm/978&#13;&#10;A4CVDfbA5MsCXFwM90eOEJWMpIRL0AAtsLkrDnhqWSX7TWoELiCz5C8QG0D5iYAAaMUwtheXwSOL&#13;&#10;gABwxjV5SVnRRkCDCGggQoBMkJcaQIcZG7fUguCNq4bnMFE7wYXC5MpWJ3NeRc+ywkCOg+yqZIyg&#13;&#10;SsswKACAEnuFX9LyUqCoAEsBq5IJ5fEgbwppZnJdkqwGDs2quwTnImGb6+5xzrdDOmep312z7W8o&#13;&#10;KE9AZuz5oQj+eXqDC0WlJKmXMuwnBNpIAA2dKkrCrpgAArNN3UEqACggZ8REKhWlqC13kdo9L4Hr&#13;&#10;VcmpOYaDnUKoi1TeAAGK+cgQ9yBgLT3kG3+RMjMJ0OSPO5asmJ3uWnCm+UDv5SIK7sAAT9o5XtFS&#13;&#10;kHEWSay5gaPTbeW8uvzHqAABO4thMsrG8DNUQ3ibkJLobdZGtE5y2JYPeVdN4Zt3pXHe2et8Vu35&#13;&#10;WvfTyKuCSAAG/goAAc8IAAMfhb9bx652eSAG/EgADK4qxljYS+M6iITjUAAXuPgAyyEoAAteSnDD&#13;&#10;Jyh1rrzICJ2mQICoGyBDspqQKQOXZCJ917kO4VLXN7B3cR7fxYNjAAdNcyVDzrn8CxnWAPfTgAaS&#13;&#10;BMV8cXVI3tgIICHrIABvdc6BuU/dZN0Vm3V14jXQqw8AwV2ffu7eyql58+Pt2CNBOg7lu/P/diO9&#13;&#10;rnd3udfaXepmE94IAAgvC6tEOADh1i2vkhA144AA5/IsAYFIPjZCBZeY2htIHfnAADE8+cMJvogA&#13;&#10;C09KAAT/qJihMgiAECoFCEz4y6FMAHObe6+54dzv+Au+lX6J0bZOT3i3PukDHj3IC6bRCeAAZnzA&#13;&#10;AYuEiAAKn0u8kczSQLNdZ/qFr7b9ogXur++8pf+GcX379fjm/+XA/55ufrmz+lpQM/4gAGd/Q8x6&#13;&#10;JMZkljUAAAQf+kdD7gAAANYAIN6KHHqDtAAAPgKeWEHDBgOAABAgRAAXZAsAADTgXHDcSA3cUcWY&#13;&#10;XC2AABJARATECA5gbEIctGuEfZCXAe4HXfvXvftFIe+bIJtbKPFclC1NyBIgMFvD9g+g8fdENbmR&#13;&#10;BdiXzhBfbd0RIhHEHgvXFgxTfhPTOhNbzfcfdhTX0hRSfhZRhhXMrFkVSAMNaNcdUDiVXVZeYCyA&#13;&#10;ACbhrAAcoBkEddcDeAAAjh0VRVTYQQJQnRzWTEMXWAAfEAAVJAAhkHDdZOEHBOHfMDMAAAzDWDcE&#13;&#10;CBeLZEIhvECCdgqe3ZFc9XEhLhIP1Kggzc0g1fBYHDYilAAAoioicE9fWTBdjiqZzhJivhMd4iyZ&#13;&#10;7ixi1WBhVfahdV6hbRei8hUi3i4ECi+RbjAMKSASCJLASjMHpHrByjQWPWRf4SbeID/D1D2QKCeC&#13;&#10;iECOzD/BjBeAADCDJDJgQgSZigWgYh6UCELDfjuAAAijxAAAOj0AAh4HDHka7MXjZiEAdCdMeAAC&#13;&#10;BG4EJDFDHECA6bWJsjHVxjFE8igZOdIZncFBvfOYvjDEwisfYdkiqkNRVkLdsjCkXX+i6fUkfVrk&#13;&#10;dRSkmV0koRPksRMkqK2RoVff8f+f7R6aeVYBsAAaYBVAACqk/ECBfahGMCaEGBnJXCjA7A1fGjhB&#13;&#10;HlOYWYYjrh8ELQxDuQ8gjaPAAg+D9bdFubbD0AAANliEFD4llAAAHBiJzI7iWENSSQCAWJtkwfik&#13;&#10;kIgkPSne1X6Dkl6AAA6l9iDdVkiEukZbpi4kuRJlyd8l0fdmGRFmITrmMQ+mOVhmQQomUQemSKpX&#13;&#10;cXdVDCMWYVNSzVFLyYVQYfLC9VBABAXcxXQbgbOWTCVYbBsCLCKVOVQCYm2e0Soh7V1FUXgEFSqD&#13;&#10;wgJgLFqhxhzh1gKAPQHSrAAA3BAECDKDBEGARQEQwH7J+mYTimWEsl2dHl4KfXpDhl8l+HJS2jOg&#13;&#10;IEEijmBdfKbXyZskcmKdynXhQnvfUnZPgnxfsnzdln3Tln1Pdn9Pan7KfWwC7oEAACgoHTFGLa/W&#13;&#10;JAnnBnIDwCWCbECBbMGEMC9AwRuBEDQDKTITKarG4lSEdhgAAbfXoXqOMY+FpcLkGl9A6dQaTaVD&#13;&#10;ZECAPevAADynmEEA4nNcKUAnWi0iyn/EinbfAkRKsh0AjdbddIDnonpEgmDiui1pBPUoBTTpSn+n&#13;&#10;5depUTOpWPOpaTZpcPLpgPIpeJ6OSlwOrUVUXUTAvi2bhbjN7D6BPBXN3CxLbELD3AEFMAaD8FBC&#13;&#10;QoIBdqAm4Hbm6EcAbqGdFHWDSqKjKSEFqMaCxO0L3LVLXDDCqCrOChEEHBciUCjoSo+dwmBpiEcp&#13;&#10;DiipFKpZRWXAKqqiBQ1gDFnj7omngFKpMpNEepPhGpApYdApkReqiPOq+Opq8RbrAOdrChaq6bur&#13;&#10;ENQrGIkMSqGcxm9lfieEDSUAgHpXqDyAJANQKD3DzEdB3EDBIGmJTA/qChAEIjoTDDXLSLULWA8F&#13;&#10;uUHlFagAABSr1L5BxawT8A7EKCBeIAAB+SZqfibmFrIIPqkJsg2KoUQT6ezjuDfAAbZF1l6DkMiQ&#13;&#10;ZQBq1Ekq3nticrKNNrMRSsdOpshNHsfktsFbkslRYsjNEsrNBspIcC3sxchZaprppXXW5GjAVGmC&#13;&#10;oEjDlEDD4imAhW/ohEccIA5AADItJekemcZBLFuCEtQAAKAB9Q2Q4CWA1ouAABiBdEKCkLboUKXs&#13;&#10;vRFstEGsHIsEBIA/4E/wBBYNB4RCYVC4ZDYdD4hEYc+ooADVFwAnI1Eo5HY9CjTIQAl5JH5NJ5RK&#13;&#10;ZVK5ZLZdLHRMQAGZpCI0nAAY51L55PZ9P6BQYRFH0AANR6FSaVS6ZTYK/KgAAJU6dVatV6xEKJRq&#13;&#10;RWa9X7BTq3RwNYbNZ7RKag/KlVLTb7hcYTY67crtd7Da7aBLxfb9XrpZb/g8JQMDhcRiZZeqnfMV&#13;&#10;j5Wh8kAD1lQAX8wAFBm4YZs8ACMm5wVABBIYIhXBW81YY/VCpgAAS4V9LAgAA9xHSRuwAud8AFLw&#13;&#10;QAWuJdzdxwAk+UAD/zQAgH4AoKhT/DWQy4KNxpkJ9jLd3PB4bnFbJ4p8a/QAEt65nNXN7/NLYHpv&#13;&#10;jS2R9wAOP1f3p/QAZkAAADEBgAFEDPrBEEo8mJ0PaDKbI2nQxwVCi8MPCsMLu7zHQzDq3wvD0Qw+&#13;&#10;8i6xFEysw3E8VKxEEVxcpcUxfGSmxbGcbJ5Gsbx0lcYx2vwsSAABUyGABHSMAA4yShhGkKQoADQP&#13;&#10;g+AABaFg2EaCk+TSCiMIaGhsH4AH8Y5fNqgjcAGjorzUABVTa9T2JCNK7zU2k2lUABKzyixfGKgp&#13;&#10;WtghZ/nYdzYgmCMfABHtEUWj8cx29A1zeS0HAA95zUQ+dGQ8H9OABOIASALFNVGq0GUog6bpyndS&#13;&#10;VYhVHVbWFEqixtY1qg9X1tWFcVzRlFV5Vld1/H1fWFVtg2LG9j2RGdfDfZwAHnaKTiragACTa9lo&#13;&#10;TAwUAAbNvAAX1wgAINyIYZA8D0/JEkOho2jogpJEXaATheAAGm0aSGH8XhftKIAetu3KOM8MwAE3&#13;&#10;g4AMldg8YYu9yCCABgYkABWzcKQ1Dggp2UuhAQW4ABvmvUdiWzHdlRdSFJUpS1MIHkrCHhmIABrm&#13;&#10;gAALm4AGtnWX54hdTJpB9UQjVeexnk+ixDkmkRdo+lxFpunQrpWoxNqGqQTqerxPq2tPjrmuvFXw&#13;&#10;K7GAB2bMk5EbSAA77Zkp7bfewGgbMJ/H8AB27wAAJb2hh4CfUQIFkVKGl6YCCiFMBfjEMtxk+nCG&#13;&#10;CcKwAH6VzYTOjo68yABGc4AGGDxhLJp8S5wkmAB7n4eyTkSJBGgAdRuHXhJCifzw9lihoxjUgpOE&#13;&#10;rkdZu/sGqxIwVGZS9dJ6BSr4R9TPhIXmJ4AARfqAAXfrgBU1onmk5++9aFpIWc/xwFAnn1tn6a6E&#13;&#10;nEJfPDuv/cxWs/i+v4fox/7fuwf5/08P8v9L6/yAB4n/wDLtAWAxcWxNkbMOxtDam2B3ZKMmCh+T&#13;&#10;9gdgwAAcUGyGD/HyPk2IGgQEFHcg0hAFwPmlHINw2JVA+h5Dyk9tQGyHD+GkNQAAAgWmpI4ISHwA&#13;&#10;A+xBU8SJ5BPwYjFBIAAdY+xuknHME8AJpR5EEEKaQygrCHCiFQQULptFNQCgSYiBCCnjnseUyx5r&#13;&#10;Ln4j1jYAAIkbwAH3GQVcHcdQADEjxGFUb6WgkGVS+2PR4IxyBIAAIFA4JBYNB4RCYO/IYAAJD4VE&#13;&#10;YlE4pFYtF4xGY1G45HYE+pAAANI49JZNJ5RKZVK4vIH1IpJLJlM5pNZtJYY/IdEJvPZ9P6BLJdMA&#13;&#10;NQaNR6RSYROZ2BKVT6hUZ7Q5HRalV6xWYxVJjWq9X7AAKZD6dBArZwA7LVG0RbQAd7hYblBEzdQA&#13;&#10;aLwACZewAs79Cluu4ESiNCXgVS8AAgqlDBS7jwAGlIpAAiYkZTZAk0k4uk88ADdoQAWtIAFLp5kM&#13;&#10;WKJAA6323Yu/X6AQA6CI/4KwxdtB40txCXG5YEHA1c6TY55xuVy6nIarzKCa+kAEt1QAGewAHN2+&#13;&#10;hN3/39/3fFBTp5QAjfQABR6wAHfcAAR8QA2foAAj9wAFv1E3X/QAZ8AAAtpEAAK8DOu7LxwVBakn&#13;&#10;RB0EAygpOQmAAxwtBkMQyg6uKtDUPQ+5Cyw/EcMQ5EkTw1E0URW6EQxZF7lRVGEZq/F0aRusEZRx&#13;&#10;Hanx1HkfqNGyBrOCq0rWjUBreuMgJUNUnAAS8ogAPkqAAQcroUNA3IETLOIQZA/kCAAcEAPyCiBN&#13;&#10;AAGiYJgrSBgJAAAZ6HcgwDAWgRwtgAAMAuiZRT+AAv0EAAl0KABaUQ1LVta16Ln4draHSKjcAQAa&#13;&#10;BHeASBAQfaDH4FQYIcapnyYjEhVJU6bR9VCDOkNbqOs7EIu2c1VoM8Dw1qn4e13CsLjBX6EmFYQA&#13;&#10;FVYoAEpZCLkdZYAKGPFn1zaK5wcdEIQlCkLDHaVto5VVuW+i1TXBcaKW9clzojc10XWgVxXZd9mu&#13;&#10;crt4Xhd16XhdV73BfN9W5cUiSMdi2LcuA736gwdYSABj4YABWYeAAp4kgp/oaAIONYAB0nCgp5IG&#13;&#10;UBGEY0A5jmgoRZOABv5U2ovDIAALlETiFD8QqBECPSJljnQAChnoAB5oAAGHodFNY109IqfRuIEd&#13;&#10;YyoEIoHoEXR4oUeY0jQAAGksS92Xtg9v35VFW1eS1rVnblb6+joR7YABu7ei4a7kABd7qxQIAgiZ&#13;&#10;673l4Lz6XXAABhIdbVwqLWpayCQnmVs8Nbmw8dUmvcjVfIcpU/LcvHfJ81JnM87GnOdBUnP9HF/S&#13;&#10;9NFd/rQtWBSRgkl368AAAd2oAHp3AAG33YABJ3yDF6YCBCIIKElKgZkDYzLPM52b4gReKXnUZRmA&#13;&#10;ACocBugR/H6gwNhGAB/nCbIAACAdLIQYH0gAIP2AAFv3gAaX5JkUpylEAB7n8eyCmkeZoAAFcOoT&#13;&#10;JBR7jMNoO4OpuBGgSKKHIdxLyED3FYKoAACQphVa6Q0sjqXKryQ6t9sZ1WyqxO0dxbbaYOEIBxCs&#13;&#10;AAyIXEXEfDEAA9oaAAD3Dci4PodFNAAL6H0KUPJXEHDOGoh4jE2cRCRxS2ELxAR26iJyHnRRRRXF&#13;&#10;CKiH4rRXQXFOLSI4sxdPFFyMCJIvxjOZGWMxylxF7CYAAeEbwADLjk9F8gATaODIKGmPQAAtx9a+&#13;&#10;7sbYAATSDAAAyQwAB5SJjqbQgobQ6ECEoI0hIUiBj4CSEkAAtpNAAHPJ0yIGjigFlEAAfMpXyBaD&#13;&#10;EQIVAoCFC6F608IRCUAKjBlLUAAHpcAAHDLso4rR0QUDeNgK5BR6GCAAPEQxAhpANAU+4eb+yCgB&#13;&#10;UyP8do7XyARbyuuMUaUFxoRfCFWB2WzwndnF0Gk5wACpnUABtj3yJDvngAAEs8wACnnsAAIs+SEl&#13;&#10;MP0BYAE8B3gAHVQN6xaJuFaFbQkAAVKGAAnODSOMcyaxJQSQNxavVtUHi9B6jTqoNHJo7Rsl5z6Q&#13;&#10;osm9SUrM26UIxo5SuKVH0RUuixS2mSJaaU1i3TAhJ/R1n5P2QgeNQXaO2cuw8VgAAq1JcEwoYtTW&#13;&#10;KGyfIB8E5AhytIe0m+Qqcz2yEPo+MZNX0xwsBDWMAA3qzECFoLcgQTQlEKDGGogQnBKkJrMN6djb&#13;&#10;QH15jdHAo0vpgTCIKPOCgAABNcAAnQgUjCDA7CGQIYgvF70qpwV+k6K5wQjnFCZaUKItQ3D2lBKQ&#13;&#10;YbRSklMr8MFDp0EED/asAEMRHpWSwxIKcRH9iAttPWe5BBnW7AADG31kyfjluEAAF1xbDjuTpQ+i&#13;&#10;Iy4kIPiVRaJlGbgRnpvdNFtOrrHisrdkpF27uE+sld8qF3rxE2vDeUqN5L0EzvVesljkxeXxnxPo&#13;&#10;hA4r7HtPevQI9+2FsNIIUOUo+SiAAAPgUABjwugAEqFgLRAgfA8ISPkKeDQECtFNgMe+GYACuFdU&#13;&#10;ipQP8QAAfS8If5IWLgiaYcIgoD0ij/HMxwAICgEkFmrNYCmN7CACUyUyO1iib1+ABMGYZBB5CaeG&#13;&#10;KcgWHSIh8iGlYPlkbsXuLDe1D1l2zWaWjZyK9QWqO+NY60gp9wI3HsQQPLgAAYZpAAODNhFzn41k&#13;&#10;LIfKRHnZhEztjlTN8bIXKjlcyidzqK1xujnMrWVNCEmvPoc5tI156KK9obRxHNE6RJppDShGdJ6X&#13;&#10;JrpbTRFtOadIo5M9EkjyyPIQNTVAAAV6rXursHoABiaxI3aIMIABPART6AARyBCEisFgAABQXQsv&#13;&#10;4w1mwcAAKEitAAyRkuCAAJ/fuQQf4ag4vkEuJAhQqxXkCCoFAgpTJRAFILmd2oDif5AyFjTXgjRc&#13;&#10;kCrgRF4JAghA/ygTqDeoEe3VW3laEk47NzljMNbgQAAn8FAANzhCBUDio4YQmXbHE0BAzXm0iURh&#13;&#10;DgAWeHjfBFxF8dfi/PEG9Ay8jtRRDPtzVq3P0E4yJvGygaf5dPvKPMSg8w5oQrm3NyCaZ50RvnPP&#13;&#10;Sxcz6AT/n/Pei86cmF7pQABR9NISMbqAAAc9T1arzWIxNZ2jE8MEZRAhvDVIMApvI/x0jkfc9gAA&#13;&#10;1e1AAF720AAsu4AAEj3MAAeu7AAEL3kgo/hgjDsIEAHxCsJkCFY8chAC/EW0ABfYcV+AO7nl/kGw&#13;&#10;BBB2caTUMkgVUyDgIAa+Adw6XyAJxmvTnnQyW76WlvyzKtJyHfpC7Ph4AAQezIvJ0c4AOGCobo3Y&#13;&#10;54WffcKyH6YgsswABY+NctYixuRtOz5RImlFEIxL5ZdL4RK+j839L9Uif1+gfc5j9n7S6fUfhJR+&#13;&#10;D8hEvvcu/TxtyeaVQDR/gQkXH8wAX7CP1XV/VyNh6ClJQQrDjwTBphx47goJ7t7uITUBIAAW8BgA&#13;&#10;AV8B4AATECQAAM8CogofohoAYE5UCsrsAgoArGYf4c44QAICbMYgiUA4r2wAAacFoAAFkGDyCv74&#13;&#10;IgQAqVJlIb4iIJDb0BbbZg78z84gz9YsL1RWTLBXLLT6q5BOgCUJroaGh/YG0KUCMCZoDCCi75bk&#13;&#10;r5DP7lLQIACi5xsIIk8IbUEIEMQgcMj9T8cM7SToUNgj0NLTUM0N8NENcOgrcO0O5cLoQfcPrOIB&#13;&#10;iOg9YFAAAbEQqdKdYK0RL/DWDWQjQUgHLV4LYY7vwhISoTbdxlwOUTS1qGRgrtjtwZkUKTKTaS6T&#13;&#10;Aggf0VAgQPZMQAQRAQQhQTSVgAAMoL4goFMW8QkQz/QHcXkGTyUGifAJwgQT4eYiIRS14AAOoOBr&#13;&#10;8OcM8OIrUIqEr1jf71z8jjJAQtzoCPQNIAACcbwAAQkcJa5mULL5rPz57QD6K6D6cPTn0PMdoicZ&#13;&#10;sMUZ7UEejSMeUIMezR0fENkfTRUfzQ5cUFoaa4i40bwCYACHTwMB7bYTchwAAMkiMRb/QjQZwEYF&#13;&#10;K3oboa4hQa58Y9QEzBQSquZ5QzKhgKgABYQYSgSgkgcF8GMU8VJ+MggAQGMDghAIYJYgQXgWggqF&#13;&#10;YHAACr7zAWsoYAAJUo0XzdIggQ6WLA5XAg56ggQGoGcZkN0eD07RiD5bkaLfzLLgDoYaEsAAD/qS&#13;&#10;iurm4vwWccEcSpoYqHj6UWbkkczlBxMdajEq0PErEuwjcfj8kgDSMvrOcvb8Mv7KUwMfMd8vIhEw&#13;&#10;a9xcQyYyjZwIUyCW6XIUEyg849MTQOUicRoip84AAeZOyCofQeogyqQgQcAbAgr+YXAAEUoAAFU1&#13;&#10;4AAa82R8D1zcioggcVAf02g3AAYGrV4/4Y4hQcIcYgQDwDj+q/hwAXQAAU05oAD3zYYnzdCwAfoe&#13;&#10;g2gZoJo3A4og4Cg4of4dDxp8szpfUwr6sxQpErcI5WsJKLsPpTkCQTAAAX8+YAAck+yRCRTAIjbD&#13;&#10;Ie5jQdL0DaUarUBxDqYHIAE5SeSeghELEuCdDk8LkublcusxBcsw9Cjb8qtC7nFC1DQgAAgUDfUF&#13;&#10;AAGhEDhULhkNh0PiERiUTikVi0XjEZjUbhb8jwAAkhjkjkklk0nlEplMFfUHhMqmExmUzmk1AEef&#13;&#10;kgkU2nk9n0/n8slwGoFFo1HpEToUIolJp1PqE8nE6AkLO1XACLrQAOFdAD+sAASVjAB/swAQFpjb&#13;&#10;ZtgAoUaC1xAAXulRiCrvAAct7AC1vwAXmBABAwgAJ+HAAZcbjABXRyOiBkNcCTaUhbbzAAE2bh4O&#13;&#10;zwAeOhh9gfwAf+nAADRyTgR2OMQRaQgR0N4AK23AF4VYAS+9ABo4E/VroVQAN7YK4AEDJAIAYh4f&#13;&#10;8QKpdgSqUV27EaqchqvZ73f8EQpcv8NPNfnACW9WJDIZADm+HlpGn1Hy+0cd35ABT/gAYD/qe+j7&#13;&#10;wG78BCTA79v6MsFomTkHABBYygAGkKAAZcLpsdENPY9yFExD4ADDEUCRJEqZn7FDUgGAcTRbFyUt&#13;&#10;IAABRnF8axsjUUH7FUWRvHsfIpHMdx/IciIFGMZgFIslR7IMVx5JcoRbI8aSjKsXSbFcrS0+8sSf&#13;&#10;Lcvu9KckoUJUygAXs0AATc1gAbs3AARE4gANs6AARk7o2FE9AAb8+o2O9AAAQVBxdEQwgAU1EgAR&#13;&#10;NGK4rwCEaSUZD0OrRlAUibiyKqOo+zwHABIKFBXUYAGdUyHwEhQBnGciQBKEiIBiHS3GQX7fuCT9&#13;&#10;cgAQteAAOlfp+WB1lYAA5G2LYAC2SqBETYiHn6SRMVAM9DzAmkxWtbK7S7bSLjdb4AEzcUOPe+Nu&#13;&#10;oi+jo3Op6tEWACrjshYGXmAAVXsAFPAAAN9o2oRsX+AB04E0z63XKpI4Q/0AFfhiLwcTkIQZCgaQ&#13;&#10;tDCaw0dFyIVh4ADHj2DZAmrxqbkOSpm7ad5NlSVZHleXJjluX5kkeUO7meboxmOcZ2ima55n6LZ1&#13;&#10;oGhoXoWiaPnyFPa92MVLU7Al5d6sDFqgAE7q6NhHrQAG9rqNj3sAAEJscXCHswAF9tIAFRtjGiu5&#13;&#10;IACQKCBFyWKIHKcyBA1DqGhDvwAHBwKFzKJS+r+h0YwFJyBCGJaBF8WyIGkadfFCUAAEbzIADzzg&#13;&#10;AENz6Sn+dp3X0e58IEDgNIW4biuO5JNDQgQlGyiJsG0gQThLo6IaT3ej6Nl7zsm9RLXI+G85fdPf&#13;&#10;JOJvmgAWnoAALPpgBXJPgAA/spkoQa+6ABo/B5byr2coABJ89ijkOQAAr9qLmR+AAFT+YAA7+30/&#13;&#10;WhQU/2AAj/8SVprSyFscY8GN8TPHgQHZu72BTO4EwNZxA+CDK4GQTZlBKCzJYKwZZnBiDjBoPQfX&#13;&#10;Oz4dUJS5l1O4AAekKwACghcrd2IVIZG5LyRprQI2uNeI02APbYmyItBPEEAA2oiHOGIMQAAOgZAy&#13;&#10;X0BIC5Ah8DzIYC4G5AhojIImESLSZ00kKDPF8ACH1pOILC4pLKahQkCDMGAiAexAgAEGAc5ofo6A&#13;&#10;ADVHcAAlY9EYHI8gQy7lwmsK+jofIMQYGgCuD4AAuglAHAAI4fYjD/A6OiA4fJDB5AXAeAAcY6Ba&#13;&#10;EPBKP9igBgAgIaHBuETIYQsgeEek9cAnjsyeVKkiYP5bAAGHLkAA7ZeAAAjL8n4fJhQ+EJLQpA0J&#13;&#10;kAABjMso4XpnAAFDNGACG4BMbQfAWYzIJVzZS3Kibi2ptzfS/OGcSUJvTlnGQYpk6F1znnYmCck7&#13;&#10;0hzxnkj5nwu58AACNPsACowVgAGpQFtbbXphZn1PwXNCWstba6N5r7YWxzFRaA2ikKoWJ9G+cobo&#13;&#10;4CBBECCRAOQeCBCNEOQsaVJ5dy9MeZB6EnyFBkpgAALVMwAFxAtP1UjiTUOLdE6QAIGQOECH2Pch&#13;&#10;gI5/iSDcGY4wbzahbqcAAUlUVUDsHavoRYkSBCSNkACKJF11ScBeQIDw0SIDIC4QIT4oyITFHC+w&#13;&#10;AAHpTkfhTPVa09FsyteI8ZczLpZz1qYbWaMaT8ukSRXRKA77EPPeiSSI8SBNWPAA34EIABA2VIWC&#13;&#10;KzAAAd2bmmxmapA4CMfsMlWu1o0XTutNPOdR5LUpbtLa1ElqLYI3tfbM+9srbI9trbk8tu7eHgZ8&#13;&#10;5kRqvlgUFUQooW1yQABLuYAAG9zwAPwixDahkOiMw8mIiQ0I8QAAQu8QsfF4XsCDESQIQofyIC0F&#13;&#10;uQIJYSCF3McdclyJGj+BTAAKy/BX4y07jOQoKayAACuFMQ8YYag3AADEJZSQPItieFOKhfSKQACa&#13;&#10;eu5i4ZoB1lHEa/kYV9gAAYVmQutlbq4NAtxb9EtvkrV4lee1cryK+KpnrER27+wUtobVLYH5P7Gg&#13;&#10;AB5j/FB2RR5DABM4LyE0KoXGWhmamLprMQmxkFG2KspFRxPlU+2VMsF2y1lspGV8vHgy7mEouYMy&#13;&#10;HhzHmcn2ac1FSrkSLIwAMh1qTiIgACgA7xGiQD3PgAMbAAGtoGhcOKG0Ph7RFEg1dFAABZo2mpcm&#13;&#10;BDpIEDmj90RgEMAEiwf5+gAgPU+Qq+AAL5Ebvrfe/NOjouLIWKsV5AgrBSKgAoCAAByAoJaBwZw9&#13;&#10;iS4lAAPeJgAApDNIZiMCtb64k5rnm1EmbEiYseLLCvbK6+2jLSICgFAr8LOJ6hFNSbMzi/3BhOyA&#13;&#10;XdyAAcISnOeRZnsTYrkti+TW+ECtDAbZWWbVsk3rbfN7Nt872JbOvfuKd78B31shlPBM0cD4QeXM&#13;&#10;3CykbM4cSbiHESSM+Bhxd774dRoHCSAAafHwAAu5EAADfJdaDkVbdTQl1iMXY0QgQXXMX+v/mWDE&#13;&#10;AAzRdtRACBQCZEAfBHIEMEXBD9Q6jvof3bN+jSxmS8aYe1RKfgdIEPKqpNgBlNwMQIPD6w5gaCKA&#13;&#10;ABA3hq01oNPoZRAsb1lX0AAHJpgAAU1/sHYYAK27F14zzhvFCecTR9s6vWMNpYytgFzwj9X7hg8Q&#13;&#10;SnQowvGJ2TwPvyGagQeT7oOGtoE/MMBYHqoke6c47syVkyz2TrQTXtF3op/fPUEZ7z6smfqvXEa9&#13;&#10;h7Fnu+/aFQ9n7ciPrfdMw4V70o/ufgENKmgJeYDC3EGfIAADXzfK1t8mCAAFFAGgAHl9cjfH3KXh&#13;&#10;dO1cTq4VxkKj0st7oNfmfO5KBtEj1sENVCZ+8AAswwoSP2E8iAgBDECD+HnolzejCMtSuktUEhCH&#13;&#10;qQiBBHryiZAwHYgAA+F4gAARrJiFA5tGIVAAOxhiA2CBBrFlgAJDiBMPAAAFiBpAAABziBu4CBO5&#13;&#10;MRO6MSNjiqPhvgvfmZu/NoPAGVNprDBuQdgALsBVQfijvBMvHmgmrFJPs+AegAPGBhN0MiPPskmL&#13;&#10;CaIAvSN5PTN6QYu9wZwsCeveQtl+wtQvM1wwQwmTvbQyQst/rWQzwyuDN+Q1ibPhQww4wvCptAhr&#13;&#10;AAAXw8u3gKAKAAB1w/iFrEB3gAAJRCl9F+CprCiSA4xGAABIRHiFt0vCKzkbBBxLAAI6A/IYDeAB&#13;&#10;gFCBBKjICHhhIkAAAegdv+r4rlOjr7QBL9tUr+iGB/vIgAhTDdmuKOB4oTBShMKsAHADJTAuAtlq&#13;&#10;rxRCAIiBA0AxCBAWJ/iJQKAWQLQMQNNAQOiNQUtgNhQWO6tjMTQzQ3vXwxmVwasXJYnkwhJ2DMBt&#13;&#10;gAIlomIVh6EAmCswkgvQgZx6AAACx7klwpt4gAN5xvCYQ5wtwux/CJSAQySCwYyBSBjxRwSFOKxu&#13;&#10;yGvfQ0t8SIOJSGSKDtCPm2MINyDqAhSPIuBeiFkgtkiBB4STAAAHyUiSlDIWoXiFBFSYAAA6yZkb&#13;&#10;jgHYlxBMo4RLg+BTBXCBBrhniGAGgJDTB2QTgAw1NQP/RVQAOkNTxXQCCMh2Spn2H3LCipl9jmiS&#13;&#10;KyGoh9gAJLhAg1v8haBLBjCNgPAYw+hWhnHLiFAWB/qPgEAAxPRuQ2yLiUSDkCRxD3RyMYx4J3mq&#13;&#10;Rkv2CFAczCu2TDPMOegFTFyoiIPISvLtgABjTJjADBRzS7inx9IBwrTMCOS8vgSEzOvkyJTRS8SL&#13;&#10;TSiJzQzOzPvezVTUTWPdTYPbipnOP+E7pJRGDXqViHvjgAB6zfgABxThPDOpCSAoTjgABYzlCFzc&#13;&#10;pHjHkbwiQjL7itgpyaCHgnArCBBYhUiJuiymCMQAynulr+OmiLTHihiFvrh5PpqKiYgvg1jkhRBL&#13;&#10;DiiNASgYqghtBnDGIJzXS7zZDyy9sXpZTLpygdUDAABj0EvHJJA50GifsdAABg0JTUCoTNMnmOvT&#13;&#10;0KCKT/vYz+yL0OTYzT0NCH0PSKUQPV0SzMUTvUUVu9CptQuYhdHqldPEI2CHPmnVBz0dNrhqKcRm&#13;&#10;CR0IQliFm3jkyNEbuagAJkBoNAA5s8gUhGwEiHBHDLAAA4jJiJNIgAB7UtiNgF0vNHqbwBvOCOTF&#13;&#10;xPB70zpODFgAAOU2CZT3z4z5iNz7T8T9ILUUyG0WjsUAy+vAy/p2JsBT1AgALBuwAEJTCfIXHL0a&#13;&#10;0Rik0LPSsoUM1GSFzSVJCLU7yFU8vV1MuHVLyB1NuF1OyIVPuEVRuCCp02Kg0slTBnJlJmCHE9AU&#13;&#10;AAC2HaBi1aok0DiSORAXOPOQCFAfVf0I0JkbKbQ/RAB4gmlNgHBZxbCHBoBpCBAXgWin0xRYCNoB&#13;&#10;GmqA0ep/CZBqB5BklFh6gcObr0AABrhNiBAVUrgZIeiFgpgCllgoAKA1U7SH1KyCURJWD0K8wbUB&#13;&#10;0/J0P2A02AqUqq0vQR17FrVHQq1IQr2DiG1SuA1QxvWHuF2Jt82Iw32Kt62L1PV8WG2MtlPl1UQY&#13;&#10;R2nsHtCHAbWUN2gABb2WG4gkL3CSAPWZU0z9iBgS2bohoikWihVDVDjUB+gMgPl9Bzq2iFgMvpB/&#13;&#10;hyqHSs1pyoUxk8k91ZgAVahi1bsQiYK20ev81pBbnHJOL5gfBPCBAUFqiFAsM5AAKPxKIIWNwz2P&#13;&#10;igU9towcUCJxWSM/jehLgAP3gmCfjdAAAq3AWGif2Ex+TOXBWHWO2D22yDXE3D23s1XFw5XG1K3I&#13;&#10;w13Hsz3LsyWWL1tz1t1siJgi3QzKmon5zuDbzsiSPqKLR3CFTeh53XkXKMAALMARAAAcAEJHBjh8&#13;&#10;JLiHguAyCBBR1zi7VqTyiMrnoqhlXktRLlOOCZWsnPAAVpBUlYDQBuiBAnRSAMRTiF2zq1W1V6S7&#13;&#10;XD1Jz0GcW4wbmTCAgIA/4E/wBBYNB4RCYVC4ZDYdD4hEYlE4evYsADZGQAxY4AAlH4pIYKY5IAE7&#13;&#10;J5FKZVK5ZLZdL5hMZe6JoAAzN4QnJ0AJIY5lP6BQaFQ6JCH1RwABqVRaZTadT6hBX5UwABKtUaxW&#13;&#10;a1W4hR31SaXXLFY7JUa9YANZbVa7ZLKm/KrV7bc7pdYTZ6Vabte75arfcQJfcFg7FeLDhMRiaFhr&#13;&#10;1isdj5aiskADvlQAWcwAFNm4gU88AFdoQAm9IADJp5U/dUAALrQBA4Y8tkAAbtcIxNwAB7uwAiws&#13;&#10;GQAdHU54anlHBTCXLW/uZr4EAAH0ZcRuoAF31wAp+0ACx3aE4QA1AAg30LQAngVBX+/YKXnXBQQF&#13;&#10;ISWABxyCAOVkLXf6tgf0/8AK6pC8wCoY1wOABLQUmycHNB0CpkgaCQgxBcwsAB2QyABQw4AB6Q+A&#13;&#10;AlREmR7xKABjRQABhxWAC/wpF8YJYmh0QY4CDp0TieJLGMeMIxkeyAxD+LlIMir3H8jSSvkkSVJq&#13;&#10;/Ko/snSkskmSnKysSG/0ry2rMqy5L6hy9MExooQczAAfE0oQWU2PCajxCFOIABxOgACXO4AB1PSE&#13;&#10;DDPoAFBQAAEZQYADnQyVHXRIAAtRgAADR4AAfSQAHhSoAGzTAABNTbCFRTzLsyZgLA2AAZnUcqGm&#13;&#10;8cCChCD7lua2DogGlwq1qABWVwABMV2AAz1877wgAOxrvMVQVIKAwIoKMB3Ia+j7PxMiWyzaVqpj&#13;&#10;MVqwONcEwWm7gQcc1rOc59xKaN9zgASV1LW2Fy3crkZxqnKdp7d97IfbF730hFqX3fyFXzf+BYDg&#13;&#10;V7X7guBwGw+EX9g+GYLgmH2tiOJSbSQHgA2R5JUR+OgAOGQIRc433TdY/ZOABA5UlRt5bTVOI+CV&#13;&#10;5GrmgAGBm4AB/nTCEbnoAE+Og6AAaaDAChYUBggprmeujmH9cboOklrTjIkyUETrFhDsO1gPEMpY&#13;&#10;Be6wo6eCwboKKBkWc+oAPu/OKqlKEibfd+KS5bVuEteVwXFCW5pUZ3AVKGYZ3Zcm/cOht429ecc3&#13;&#10;rxFpbrx8p4dyUycjysrcvzEk8pzcuc1z0g870Mv9B0kedN07FYvjLZpTjpH4/kKD5OPzxzPkA4AB&#13;&#10;2CVGV3wABv4IABH4gABD44AF55Tsu27r6MGOXot0R5IAAKLXoaQBDIKP486bWDn1kl1DDmABHfOA&#13;&#10;A9fUABC/broACsRIXAAZQ8IIEwvoKIBQbVaG3NvdG6pJrqUmt3QU3lxbe1rN9gEQ0FkD15B7gkAA&#13;&#10;B0FVHKQJamkfAABmQdAAHmECHkQQNbe4onCN16I7hIkmAkKz/wBhckCFsMUAQzhoYqGEN0YQ2h0Y&#13;&#10;SHMPUYw8iAX2IUQyxOsY0xxjzuSEKDEYAAOsUQABiio1YTpKkLC5AAEiLgAAaRfAACmMR9RRnHZ6&#13;&#10;I0AD0Q5GED0EUIoABDPLIYBVUg/xsniACBECD32nqxakSwQUgQAB/kIABu4lJEEuH8P9p56gADhA&#13;&#10;CNWLYYmkjaE+QQGr2wAAxe8QwK4ABRAACAP8LRCABABVmwWH8Rj/xFR7AZbqDUHwLXbD0REtwAAr&#13;&#10;l0AAJsvSoBqmA3iVi+oTI2IMjhHRPphoQldMstkq5nGKmbNEts05qFjmhNcwc1ptFbmzN1HzCjGz&#13;&#10;gMhNychP4kOuJE7yJhBxNTvV6r8zwU1bq5JSp4VCoAsgAjdG8GM/wAGSEUcFoJvRFiLMIMwCYGIv&#13;&#10;DuHSQ0Rb1TgskL205qD4iWiRo07J3QXKPRkOOS18oLEPAAkkQcWIPCCjpGKQUIorVWBSJWISR4AA&#13;&#10;KgAA8w1uKWpzmOnMhCWECJZLhlo4aHS8R7VJAACKphUHfDKAADaqVPUwTFcZMmqhiKf1ZKLN+rha&#13;&#10;6t1fKZWGsRQKvVlLHWStBMaz1rSpOKt0RK4VxiOpOJLr4luzINPifU/I3AAF1YElSuxMAADTYcAC&#13;&#10;tQqgAB3Y2jgAAt2RAAKSyhfRgjDf0D4hoHQSGvGuNFRwCz00VfAQSjBLFAP8T6GGXkvk2CyfGACk&#13;&#10;g9KTEIFEBYgo+D32JGm0YCILEJkipoeCm9OV91troWaua7qgt6lmtWBlybpMIqtChxsKrp1vK+gS&#13;&#10;7JbbkXdKLWq8BKrxXjIld+8xQby3pIfei9hi7l3vK3eu806WN14djO0gwt7+IhRG8FswyMBEqEPg&#13;&#10;V9L6wzYJAAEPBgAAr4PAAnEIQACLC9L6D8JBBRhRaIYJeK4AA0BiMJRaP0qSWCvxQAAKWKwAA+xc&#13;&#10;AAYOMbY2ztqPgdzRhRATQmAIkY9SCgDARTOmtxadFwSjfIrl9DFXNgTc9aV0auDzykAAbWVQAAXy&#13;&#10;wAADmW8kVVJq4u61WMulQyVmMg17szErzLmkg+a8zZozYSLN2Y84ZxvJfHO14c8Z5JWDDPwAMpDz&#13;&#10;AAOnQgAB66HpsBWm5tQGkID5o8AFqyEEcpaDzS0YYxjW00SprbXKD0IMqHdOyeMXWaBRqcAA19VF&#13;&#10;1FoLcgoTQlENBO/Mf40hlqOYWXzEj4Y/krF9r/BeDQX7DAANDY2M6SySHSMdowsQdEEAYCEgoWhv&#13;&#10;EvuHTanGRTAZ8KbnMwWTKht8lrM5eOoQAC/3QAAce6yGOscG4RlQgQAaWpVtxAt1ZjwpmVvYn+3s&#13;&#10;kZ134Q3f2ZuB3v4BwEhfBb2cH4RwLPfDSX8Ku7P8GOxdj2BF1X6N5Exp8dAAC7kAAANcjAAOXkxK&#13;&#10;gy8pABMiW4iAABU5gAAEnM1IqTUqPBdhzQAg1B6QUZwxiGikFSQULYVjHa7tNr0lQzemRejACDqA&#13;&#10;ABv9T2RbSSQ2pQs2fzlrDKIdXEu2vkS49O+IFA4kXTcC38nJkyhEMUXb7Hjv7kTKyIW2SiSI8SDs&#13;&#10;pfN8EFmQ47vZLOz3j4Z4Hwd7PD3d8L3vxN2fF+BIL426fkq3AT8sAAd3mQADY84AAE/nyKDh9EAD&#13;&#10;qAIAAAM9RoDKZKbFT1FYrpXlHjleoAYQipI9gAAJ90WQUwq+idGIWOABiygPjxHYo4AWPDFdIaji&#13;&#10;YlY3PoAABL9MAAEfreY81SK2WyX6B6IKNAQ5BQWBuaMDoSNwchXE2z2PIzcvIeC4etLtIAIFXQ3H&#13;&#10;DfCoAAif7IhowAADsADkTkjQIAAc8AwAAckBIACiw6gIwAC/jVz5L5T94tTvrlbfUCjO67bXMDIk&#13;&#10;Tx7iDyi7sEKukD7hsEauMErxj+MDoiUE6qj24AABcGQhBD62kGQBYijm76r65R5owv8CQij/YIjC&#13;&#10;gi4VMIx+AKzoy+wAAbsJqpaporIf4fYfZRwFwGwgobAaAhgRgHQHY4IYoYg/75i04lZRI95Ri3B8&#13;&#10;RFwlj3wQpNDQwAASIKSfIZoV4b4AAFQQxowDwMBowhYEoBKlQGoCELwhYKAf58oBoAICbbTI8Fgl&#13;&#10;MFwrb+b+rJ7+6EkGoAAFsTQAAcETpRZRoLUUIAAL0UiTagAicBIchP5QJrARKghoSQgP8R4scCzv&#13;&#10;67EWZfEFcXAhsFLgMSKukX6ssXrfkYKsUYcE0XUXbhMZMXDVQa8PAFRY7y0RhDL44lI1Q9kRwgsH&#13;&#10;R1gibd4ABwAZywCwSfoADU4FBS5TJFazDegrYTIT4grEIhiqAgoU5kJ3g/UMbpUSApAA8fwhEAj2&#13;&#10;gmSB6khmiSQCYRhowBAGb9AhAMADRrgQgE0VxyUY7bkYoqMSbtZMbtqEggCZgQANEFABDhAAVULA&#13;&#10;AShwAiERiUTikVibIjAAJkbADmjwAA0hi0jkklk0nlEplUrlktl0vmExkbomgADM3iacnQAMc9mU&#13;&#10;/oFBoVDolFkb6pEgkVGplNp1PqE/flTAAEq1RrFZrVbplIfVKA1csVjsllk1esFmtVrtlOqb8qtX&#13;&#10;ttzul1llokNhu17vl9iFvuIEv2Dwl0vFLwuJxVYw96xePyEwXOTABIywAGGZADPzk/BmfAD10QAc&#13;&#10;OlAAe1ErEWrADf1wAZexAA02gAIW3AC/3UKhhV31bcLjiA1HMQdblkZEiJIRaLAB06GRiT+6gAf/&#13;&#10;XAAD7VDBPdAD48AAcnjAAb80/6j+AAK9gAfPvAAXVUQAgVkhgDR2ACEEyJ6S+sAqzBP/AkCpUxsD&#13;&#10;KcNcFgAS0HJsnCPHNBKiOu7EKMeNMNAAbkOgAW8QMCrQuRIAA4RO2bawxFcWJgmh0QgDKcp2noxx&#13;&#10;bG7IQRHEdsfAK5R5IDCR1IMiSEpK8yLJK7R9AclSctchyfKSxyZKcrLNKMry0p8sy3LyYk3MIADN&#13;&#10;MiNI4Wc0J+DU1gAc83AAac4gAFk6JWhwJAAd89AAbc+gAElAAALdBgAU1DAASNEgAN1GKgf6kgCI&#13;&#10;YlogYheJGZwKg0AAZnXCZT0+AAsVFAr0us7DtAGoYMVWAB01cABq1iAAVVon7XG+ADVhEAADgQA6&#13;&#10;GlsfIAAEAL7vy/b+y+ocq2VZqhy7Z0FjXBsHpvGUJWciELH/bKsh5b4ADLcQAC/cqxkJdAAArdYA&#13;&#10;DPd1u3gskXxjGZOJ4n143yk9oX1fqK2Zf2AotfmBYKiGCYNfWAYTguEYZeGF4fg2HYlZ2KYrKQ+4&#13;&#10;0/d0jVjwAErkKfhTkgAGxk4AGLlQAB1lqVwEAB+5kAB2ZqAAJ5w57okbngADxn4AEPoSojsPqIEW&#13;&#10;QiSAiC4ACSCQFgAXBum8ABhasAAe6zUjqws7LtqEE+wgAbWyAAY2zgAHO1J+XG26aJIkgAD4Vg+A&#13;&#10;B+EocKTvw/T+P9jF/qpmG/37i8r2lahLXpbFs23waX2+HgAE/yYABLyyxiDzNyXMMHO8dz6LXna1&#13;&#10;63vG3QWbwvTyfiPVS/1PWyl1/YSJ1nZyv2XbR52vcy13HeRv33fv/covgAUXjgARHlAAO/mp+G/o&#13;&#10;AAZXpw/ELLCQk54e0AAI+6iZ9/BEWeEbnQ6AAL30AAUP1qaWZbIgJ1JpOVZXgABwxC8AB5/2ABu/&#13;&#10;8rk1iBFStdVQUMG0BzYGyRALcyplyZKJEiiZFAOQnA3AAOIOIyW9LHb6613bwkkvBSS4dBziXRuL&#13;&#10;Wc42EBFA2QtAAEeGAAAmwzK0RgZDWGtDOh0AAFsPYVsSdETgiROl7I1h+kqEUR0CQfiUjuJMTUCx&#13;&#10;Pigj1wKP4ppBilFcxMTItPASOYiLsTovmOjCgZzIQQADAjUAAUsbQABajgT8Isc2Ui8UsLUQAgQA&#13;&#10;BBASA4iAzhoEQBC3Uf4fg8AAHATVXT9gHR+HjI8ianxTxvjjHMIoABdSZKIOAcREAbA6OMcgkYbn&#13;&#10;zDyEG0YB8qSJngHwrwA6v4BNcVO18oMlgAR2UsKiXQAAry9J/CRB4Uw5hRAAMgJj9STN7WQ3508X&#13;&#10;IyxRjGvqYEJkIkfcY12KAnptAAEhN0AAvZwLqXYUYUk5QABknRK5X47p2NeVTM9eEQUZRDRovieC&#13;&#10;FIsz3SXFVJs+kMT5n8XugFAS2TOoIYqgdByzUGoUYuhNDSx0PogU5QAJH+v/GHRkADkCTj/fCAEX&#13;&#10;QvSIDFhuNonYIVOgAAKdYlAbXzDPDCFoAAMqaGnNSaVvJEo1DAj25pOgLE4JyJko8r4AQhBKpHSI&#13;&#10;kYNwfnWGCLlkw3mqK0BUAAClVwADrq0hiAcs53lBCpWEAArayAAIEJlMaZSZBErZN+cIbRKBoAAK&#13;&#10;4FYmINt8WS6qhlEy+USRXNNxU1oUzYiaPewymwZgzAAvNdDSQoWPXoAGyRE2unjHIAAVlmQACgs4&#13;&#10;AAaVnyJuTE+ABzoYK+Jenk6SI1p6ETRtYZCvdry51+tkYy11tYtz8txa0r6SLdmFtjb8tltLhLPt&#13;&#10;vcUsjXTugJPcfCnFNgPEoCcFYiAsxVlMGYJVxINQ1hqAAC+8AABoXjImNm8wAAUXpZuzlmo7CgB1&#13;&#10;D4RARghWlNMNgMciAIwQy3jsACWxmQYGbM6hSrq3IClCiNNoTwABFYNAAHXCBPwO4TPEeQRIuL6C&#13;&#10;SAOHuu8y4PW6uQX24iCbAQnsEs2FUWrxyBehBYtBEgEYxAACDGgAHwD7wrZc96wiTBWx8AAVOQcQ&#13;&#10;pOtTPSIs9sh3DuPkkudwcmW2t7GDJ5dcR5TJbk7KxTsq5ZJVljLiXMl5fojmHMRRbUgFzQAAemay&#13;&#10;0kjGkNUiAL6gFPHiCYFzNxtDSawEAIBuTdkSHloEAEqQHkTx3m0lQsRakQCgEwlArRYkQCkE4idn&#13;&#10;BQAADDpkAAS9OAAFpp+rkssDS0KAHLUwABH6pAAHvVjHGkkuNEPUAADdaKmW4KMbelw8DktNMmDl&#13;&#10;eZm4gzKWTLaBMSzVQnNdC8zxd7NXau9W5P2YInDgAAQO1z1nt2GivIpEYiOl22VvYu4XAFwcFuTc&#13;&#10;WZN0FZ3HusiOXt3Ev3bvHeG8SY7z3dvjKb0xlAAxaAAEPAWxtl3ORUPggyICFD8SNbhEBokRHoDI&#13;&#10;HFGw7B1IgHvhb/c4EWDiREcIUZiCu5ESMBfJQAD25RIgcA4G5AfbqSZroAQSgtIgN3jZFg38Wm4I&#13;&#10;okYhefAAD50GtIZqzEDwJqKdxQ9rx6EB00AELQ2AAEn1Ml4WhXBUAAKcKYrQAAIAor8IAtuJjTHq&#13;&#10;MEk4HgDZ3BQAwFZIxEgmEguoBAFmBb13sSvfRi9jrXxOsrFM+rDD3aC0PT4tAADX8Qd88IAvGcA4&#13;&#10;FgAADGmjXgBf3fbhNXR5G3B5Yo3edyd284vvdXoSi+e3D6D0hJPTbb9R6ks/o/Xb39h7EkdmRWAA&#13;&#10;N8FUAAP/eX8UtwXWwAAA52IgNwahFABlhEwHqQ4aRBiC0xprBV1X3gAfiSMeZERAy+EZLsizlgSo&#13;&#10;cQ8Mf8gAAcfnJQMoZhEAbg1JJUyp1UAAyvJGhoNIABMf5AAIL/nkWNujj1ICNSCfpuu4g4wDgAAu&#13;&#10;wFHjHkCXAPhAgKILhAB2iQM7l1IIimBigbFcAPgFAQO6thPaCgvVjCO9iOu+kvu/rWGZB+oLhxJO&#13;&#10;gLwYtsgFQREbtuiINvrVwaiYQSMyvWwdgAQetwwhMvwfwdwiMuQjQgGDvZwliUQkLdhHQpAAA5wq&#13;&#10;wEwFvpvgJit+m0oLCRgoAsAABNglAhOhgAApw0LMLNCJgpgtiIBXBTCRhogUgYrvhrBnCRgfQ9AA&#13;&#10;KMhhq5uRuQJiCThABDiIBAg9CSBSBUiIAtrqCTAnRIAAE0BZgABOxLAAAxRMtQwAqvChrRRMRNRI&#13;&#10;NKBYxSCXgMgyAGrFhOh6D1tHHuA5imwNQOQPQQNzIrQnCXQoC7QTIUMULCPONUhHgAQDuOxcC1wb&#13;&#10;gAQcskRjQnwmxmCRwlQRRdMvxpsnxovaRqsmRrwjxnRniKxsrWNqFEFFNWMOOmhAERCJg5JDtUJm&#13;&#10;CKhSj5hUgBj1FRQwpbJMhdCKDgiIAVsAjQh3CSBdhfCIAiI0CJJegrjeD5hKSGAAHDiTgagfCIBm&#13;&#10;Q/CJgAgBDrKtgAgJk8CTLErFIdQ8G2hcIXoYwAPgsDiguRBXQzw0veKmqdiXgIAjFfh4hdivgHP7&#13;&#10;tZxHCjRZG5RaGAxtvXRwC2ReQUEvQVN1lXB0vzP0NoxvF5PMIhNvJ6nTSoPXsooySriTyhPUyiMn&#13;&#10;yvrkSuvSSwriyxvYyyrhS0qFApS2gABXy4Oiq0RMgxERB/mZgAgPgTiIByhuiKAFAIDrB0DhBcBi&#13;&#10;Q/AlTEAAIDgbAABkzHCSBFu4gAA7RiiLAVAZDrBmhivhMZRiJuJvRytXCSR9sZroiRlJCIBePDCV&#13;&#10;QYmmB1TXgABqTZAAAVzaxNyUQBiZJwKRK2DlPIDOBniXgEAUKVh8hsi4AIhDFigFAcuGiiyfQOwP&#13;&#10;ygwQytysNEF4SjNkrBtloyqyOuDYhlvDvEqtB1ifn9vslYs4GuxfzqisRkRlSrT2xvxuz2yzvOS1&#13;&#10;rkT8LcT7PLT9Laz+SyT6Tqz/J/DaAaAABm0EnqoGTex0heqeAASCiSAtHTBSl7GVTNqOL0gUTxBr&#13;&#10;uGCkhyAKgNgAAOh5L3CRhBm/A+D9MGueHmg7xQS6xLBOiSBL0aAAA1AyCSBHBJiIA4uoiTMbp1Pg&#13;&#10;k9B3gAAIUkTbwBKvigBmUnAAAa0ovHL9qpGqCXAFgGGoB7B6h7MgBmJJgOgRTTCigYgGzMAEACAE&#13;&#10;Rax0z5CS0CCtTsluykoVtAh5Pogww/yWCzT2U2inT3yq0+z5ys1AiSUAN7U3rcVELT1DN41FK+VG&#13;&#10;T+0BSt1HIygLVLKsqtz0gAATVOR0g0A3CIBM0eiRhYTVgnlJzZPjoeuaE1lNBy1XiTg1TbBLBrBr&#13;&#10;CSAERUk4JAhRhjzNn0H8m4G4hbVhiSAmApiIBa09CLBsBtCIATvwiTLnsaQPj2QaNYkbsCukihE+&#13;&#10;ht1N1Ok7gAB21xCVk3BzgAVWqVM0uUUuwtIu1IN11KCn04tlTnIlOfL6Ogr4iLPGSMVwCZU6wgik&#13;&#10;iJU+VCMzSpJ5yqMjz42C14qG13t0WGq+WIqD2HtyWJqCWKt81JSr2LofpWAALliJ2AWQgBy8AOFd&#13;&#10;maTtCIgJAMDrBylcAAsZQXpOuXG6jPgGH9H+CTGwy9g+myguCTUKJbgwx7I6PKLxLyWBh5PsgAgK&#13;&#10;L7B9vBCJgVrFTYv1iVUMKNlwVOATAALzBs1sOkSUigTXh1D4wZGYUhCVSYozr0L1PEUPWMTqWCiI&#13;&#10;2OiiV5zt16oj0ov3UnP1gjW/sHsIt/taVcig2+ocAegAPA250/WDrVRl1CW6p9WMtt3JKCXLJ4XK&#13;&#10;Nh3MJn3NWLWNyoXOHcmyVm2eUj0k0im7HAhbx8vrH5CLAzUgVRCJntB4HuHvCJQWFhvGiLVLO6AB&#13;&#10;KthzAJkZABB21zSLSMBuhbIGASAkgjgAXfFWlXiJhXxKAANJiSA7uMhEI9CVCFj5yEKeo0BfXyWw&#13;&#10;RONR0mCftDsY01CJM1xWOSmoRJgASQiJ0EhmxJE00NlQlRsJgO0Yoy3PMxXRCZW7xfTuIjjbwyyY&#13;&#10;p2SAUkTAiswFAugABR4K3GCm0/2FYL2A1B4Nt325XGYCJ4YRItYBRqXQRvYTXN4URn4SGHhclLAA&#13;&#10;BJHElZqqhfAgpQFJFJgXYeAABo4f3VNzAwSdULSAyB0IyDCI3dPgXU4HiRpXlfi0B6A7mjAFhEuE&#13;&#10;GBgzA2leBNUe1+LmlhHBAyFpxK4aCLBgyKgfHIiVQpBHQqQrYJQGBRXzTcX0ihX2YwAAVXjkV0Fx&#13;&#10;AyxkidiXG1DimzhjYA4QW54XCXYDO/WCIQRgtVtW3azr4PEE4MvN4Q4WRmYVMs5FIu5PIm5OMrZQ&#13;&#10;IlZRYT4O5K5SF8h/h5xWAAgMuXh6yACJB0gWUDgShqP1gfkzk0h9ntgCgOARiIZZCKANL9h/hw1m&#13;&#10;gAxbiJXCM1M2LnjUUx5hjR2biJh7hxrLzhwLZiCJ1cDTlHgABxj4LLVzlWAAgN5hFWqciJURDrBz&#13;&#10;OWZlp+iTwqxYY2mfGgGhRCkW1s2xChzWgAWyAAVa1bGSAUlwlxtv5BG15C5DxbZ54L5VCU5GQU5H&#13;&#10;HhWZ220OXvkzRXCsTdiDiE5Kih5LwdZE5NRjZTSwaTxvaJIV6UsmaWoQaX5R6VwnaYluhk2rAcP3&#13;&#10;CTIblihWAyEbBGExB+xFDsguwwiRg4D9R2iTjzURlsE4hpk5k6iJZy3/WQDvV1iIR1iIBHx3CJhL&#13;&#10;gIAJ0cB4QKN+UoB9wWgAAdjiiRgwAziIBPq7CXR6sgMhOp0euoY6UlimWtk+E/PyL8PzuJ4/ZAF7&#13;&#10;aF5CG0Iw6Zsh6biS6KSkaLIfn1hQgABNbMAAXySB4oCoNOFJha7Q6RaR3HPNaS2Gaawl7GsQ7HoV&#13;&#10;7Wnc7Vz87UwgbYsk7XnbbbkvhTvbo3vdCVB0gP2uALBmr8AA4xiIBYBUCSBjIbwuiT6DGTGUBibp&#13;&#10;62AdgdiJ6pAAYeM710Y9iIJOL82UB/a1uIACCwgNB+CvhSRSgnBkzggABDR0CRn6CIAqAoCRg378&#13;&#10;2urziJa0XUgY8AXoVL7PgAA28DGt3z1tCi29gAXDyRyS3n7DaFCW5BmzbF13ZEbUZUTsEGISrA2V&#13;&#10;FlCAgIA/4E/wBBYNB4RCYVC4ZDYdD4hEYlE4WyosAHvGQAio4AALHwASZFFIe+ZMAF3KQAuJYAH3&#13;&#10;L5JMZlM5pNZtN5xOZ1C3RPQAGaBCE5QwAY6NO6RSaVS6ZTYQ+qgAANU6dVatV6xWYK/K4AAJX61Y&#13;&#10;bFY7JEKg+qlVLLa7Zba1Z7SBrdc7pdZrXH5XrBdr5fb9CbhU7lf8JhbneL0BMNi8Za8DasbkclS8&#13;&#10;fg8nl8WhUXBT4dpoMBxBWq0YK+3vCRGKwA/220wAAdhEBvswBFmUAFtuZDI4Ow98AB9wQAKuIAGr&#13;&#10;x4SXzPBVEmoYdYMJEwmAAZ0snYK0mXCQHcn+7HVrwgD4ZsxvtYvMjP6wB0+pmIK/vlq4EAAH96WR&#13;&#10;P0AF7/QAVMAAAK0BgAMsDAAoZOJmHMGAAY0HvhCKEsQr7FQlC8MIaysMqWNcPAAS0Qp+oJzRLDid&#13;&#10;IGgkTsakQkpWlq5oHFcZxomaenREYMqEoijDHGsfsZDcgSGxcKL3IkkL9IUkyZJSosFJsosOrsKy&#13;&#10;lKzHSeyEry2rMjQtLkwLfLLLTDMrKTHM00gAMg1oKTpLKsPRAIKQo/ooI08JQlRUT4AArz+hBZUE&#13;&#10;AAn0KAAd0QABiUWhJpGqgoXhYhhyoMWQ1DUAA0xEhgkCggpble2TaNsmb1uW90JPkfz6II+4BqWK&#13;&#10;dYgAV1aAATVbwLA8DDLBCiJlBgcwdCE1LJL1iWOnEl2QAEPTbEM4KBHUSnNZEU2WqxPWyoqjxi+t&#13;&#10;r2+scbxzHcFR7cFzw1NF0XWhljXZd6n3VeF5oPZV6XXd173Ze19XBfN+3ffmAWXgWBwkIUXAAX5c&#13;&#10;ISAwFgANR/HyABKK6ASZGe0gABgFyKCpj4AFbkVbVxXaEFDlAADBlYACZlwAFnmKGicKyClmVaGH&#13;&#10;CDAPAAD50HEhpJveNjloe8z0Nu9T2VRCNVVY+z8KUMWpgAT+rAAResgAOmuAAO+v5I5x4bGuIAAt&#13;&#10;s6GBntQAFhtuDJxf+32Rgs02bEERWiAFp2rGW5JIdvAAAC/BgAF/DT9QAKcUnaMtOZ/HgATvJafv&#13;&#10;3KoVcW8oPBNtx9y0zbpz0t7j0Mw9B0kudN08m9H1Ur9T1skdZ2Et9f2cgdr2y3A4EiCnKbqEH4FQ&#13;&#10;ZI8axnAALQBACABSgCAqCn6tCGBcGqCmjpKY6mMWq6vrLN64OiEEh8QADj8oAC79AAFF9aGmCYaC&#13;&#10;iAHycG6b6ChEEFRPPUmlVO6dUnzRkq4pb5Q4gAfEJAAAfIFAAEHA1p4J4IAAG3BNyLk3su5Jy7KD&#13;&#10;CRHcJXbss9cbe1jrWg2QoIcJwACGhUABo5WAeQvUUoyEq+nMFBc0jxbkM0hwdh0heDUPUZw8iAhi&#13;&#10;IUQzLw/iMhmIsSTIxIiYhyJcTzFxRikTcf49B6mvAaAwhg8gghKAAA8X4tgAAejMAAcIlT3hTCqQ&#13;&#10;UfUWSECKEeQUOocCZhwjwAASMewAB9j8AAQUgSECAkIAAQMhwABtkUAASUjSIg8CIQUYovSSGgIK&#13;&#10;M8Y5FGjv7JiqY9r/mmwAPrAIpUhE5yHEDImRcjRJIvYYi0AAEpZAAHJLUAACZcRVIhE6XRk4qJIg&#13;&#10;+3hEiJoRt9iGMKZAAAaTLAAAqZxWVSA2mlL1a8NUdQ3XLDmah8JfzbIAAIFA4JBYNB4RCYS/IYAA&#13;&#10;JD4VEYlE4pFYtF4xGY1G45HYE+pAAANI49JZNJ5RKZVK4vIH1IpJLJlM5pNZtJYY/IdEJvPZ9P6B&#13;&#10;LJdMANQaNR6RSYROZ2BKVT6hUZ7Q5HRalV6xWYxVJjWq9X5K02pAhcLYS3icVQAI1kqwAPLgAGHc&#13;&#10;4ExGMAH+kUsAACJxPeD8d75XYwf8MAEFiQAb8YAEhj4LjDeAEllQAfswAEDm4or1nAikTowfEHAk&#13;&#10;GfIuN9UAGVrY2Z9gAExs7BFH9t7w/3+AAHvZkj+AADlwwAXuMAFDyQATOYAFrzwAdekAEV1dr16V&#13;&#10;TIfTux3e9Qa5Vu/QDX5QAlvQAAz6wA5vd457ut18Pp3yl9wArv19f5/aidEAPU9iCE5AoADHBD/Q&#13;&#10;VBaFPDBkHwggrtJ5CMKwXB0LQzBkMQ1Drxwm7kPRE7EORHEyvRBE8VNrEsVxcpUWxfGSEFiWqBCg&#13;&#10;JiEmEKYrgAH5WlSAAtSGABSyNCSGu2lJGyYAA6SeAAwykABPSqgrjC8ABRy2ADgEeAA4TCiZ/twf&#13;&#10;4WBoAABGuZ6KGOZKBBwGyLj1OgAFxO4AGfPQAApPoACDQCEiLQYADLQ0FNufzct23oBplKpPQPBI&#13;&#10;n0oABHUuAAS00gpu06AAQVBGcGRTUVSp/GNTIM8o1vO9L1gy9r31Sgz5N3WdSm1XIABTXgAH7X9b&#13;&#10;2C2sAHRAVYQJA0EDHYVmI9VFm2gi9SWjaitpCqtq2yjVn21bqCWnb1woLblxW1cFy3Qj9rsJdNvX&#13;&#10;Jdr+EeSqBDkNiEk8KApwOWBWgAPF/gAQ+BSQnUlJQTeEAAM2FgA+4pAAVuIoKJuKAAWmLgAUGNAA&#13;&#10;L+OowTpRIEMgvoUDIQLwchur4AQBI2HeXgAY2ZAASmagBVcVUTRbeN8lmI36KmggAIGiAAGWj0tT&#13;&#10;AnaWABY6deCsXPqFq3fVOcPQvdX1ic1oVrqb4HrsIAEvsgAELs4AHhtWd6/tqK2JYyCwKTlJWXt1&#13;&#10;m6ru9S6lvVg7zvtTb/wEXb5wfA3W8XDVvwvFVTwXGxHx/IKeNw6oESZGISOQjiPLpclzVq9jT0eC&#13;&#10;KalJU9QAAsdWAAidcABd9igq4B4ABi9vpun6W0SLH+fB8AAdYFgaAALH8nSCjWOSBEoRqNnD6AAB&#13;&#10;D6c05ZrfigsC2czK+dGpkXnwABQYigAvy/nV9AAHf9YAF193xUJyab8Z+UVclF+r1c9j3a5ZuvP1&#13;&#10;KCOWATNGbCagMAAd0CSEnygA25uDWlkN0WVA1Fz94KIPfpBdDsFoNIQg5B0/sGYQIVg/CM+kIoTI&#13;&#10;WhLCk78K4WEoCYvo5wriEg9BqDUAAxBljLYsxgJcP3SsGJOncXAAAkxHAADaJQABkxNIKCyKAABq&#13;&#10;xTAAMGKwAAfRZI2GQFYK3VDWGsAAFQRUcgZFOKEvgEwJEbETG1fzAAjRxAA590CL2dQMe8R4bEew&#13;&#10;ANwGzH8AAaJBEJA9IV3IsQAAwkVC8nCSUKSMQzC5ET+Wsv7Vksx/8kCNQ7h4l4AAq5QAAKY70+cm&#13;&#10;lswPQGQNubdZTQecRK1C0KJYHjklLMr0tZbFRllLlEkr5eILl3L87suJhFImJMUhIKQYkCGwNAgw&#13;&#10;IovAZHsO2PqARozXAAC6bUQZHklZkXdl4OwAAonIAAa85yCgbnU9caU7QAAtngRsKE85DgAYQJsA&#13;&#10;AZJ9ElkUDAAE1xogAE/QMAAYKDIyju91npHWOskFFQ8jYP6JAAGBRWZBEZg0XKxMdC0lG4v8a7Ay&#13;&#10;X6vx+gAFfSdLpwZvkppFRpUUqFjyqWSgml0w5fU1O/RmnBT6OU7KnTenx16dVBKPT2ohK6h1HmNU&#13;&#10;CpRWqjTFH+Q0AICAFkCH6S8gg/wihNN4LwWjO31jvAABCsk3EQkmGpWmd88WtUgIIAquAAB71zAA&#13;&#10;OOuwAAOV5InSAoYfa/AAFJYE4RxA22FIKA+xAAAI2LITOca8YgVAqAAAeygAB02XABYgB9CHuKMo&#13;&#10;WRyhoAKHshI1RIH9FKLVHqTU2n5L1sLVo9W2S6wpMyMHjbcAEqxJ27AA9AcJFwJXBAAFy4jDT8QM&#13;&#10;CtckAD6B1WsRHTBuVM27XOKjU+6hHbV3XJnda7SzqmXdOzI6s94EYXfvIUe7N5yhXmvUUC7kvxuj&#13;&#10;fIECQERCR5hbDEAABwpVIgNv8AAeWASF3iJSOLAwAAP4JAAAvBgAB6YPAAUOygByCjzwsAABmGSJ&#13;&#10;q8BSACPY2CNpPDoAAReJSEmYD8AAQeKwABRxcfk/apaE2eUcR60No6I0ToqMCpV6b2klvegq2Mln&#13;&#10;+yYpbBobmSTKGWoGJ/B2ECLRQBYAAN2Vbh3FATlkhM8woAAFhl/H5B21DwAAJ3MyeU9j2zUACLsX&#13;&#10;suAABnnEn90IIyszCqe9mdybY+z0tvPOfSb5B0BWbQeeLXLs0KTTPmiVraHcToy7efyejn0oABil&#13;&#10;XCPGzEwAAGmnSvM6nuSUIWo1MqbISLwX5AgihCISN8M4bQAAiEyJPNkXQAVpLGUvAhKMx2KsYt8h&#13;&#10;o7NhAAAxsV0w+9kEXw5h6PhGsRYkxMQhTQJQAZJG4AAVW2QABV24qbGbPMa0MY9ji0uOrU1E0XpA&#13;&#10;iOgj+5DVhW7I0pXJi/3oY4yAs98NsIjf54k2gXRMidsgfZGzWjKiTEvO4rOFAANgGeBECiJPeOk5&#13;&#10;ZgQhybZ0plBKmm6iVbs0TunjhCOPbq5HoPkHISDcl0ByflHItJctI3yogw4OaPSeoR4X3OU/qBK1&#13;&#10;wIohJUtijyuFwhQmhQECDOGFHQazJg/EqJGI0SBbdTwGwWbpHmdJKgZWGaqxdlgV7Bct9JFtl4fx&#13;&#10;ClDEoiyCyc4OnLfllrMZZATt6zu4CS43ohuW0+O8e675gSnmR393PXf9kdqA+fEAAFP4vewkJ/zY&#13;&#10;ItOQFDNzzWhiIkJInPu/kJGR51obRQlehfg+S4Maxj+nbG2UoZBMzCdAAGL2BMuMEClXBPzd3tHe&#13;&#10;3JRyzv/gdB++zD7zmHwMf/C9v8S9vyOaDg5sCEkvORfc7CCV7n1ryO9B6GQoPIfyBCIEEQkToaQ0&#13;&#10;T5Evpvhpsjaa66teMlHb8Hj0AB8t64Ov6AABN/cAEfxs7KV72bZztDaIgY4Z5aTwLsAy0TvJWbb6&#13;&#10;PLcSh0BIjC0y1DHi1Tvz3T3Dn62A8xrCj62ZYK2pby5j1IS8ETuAdIiZ7zS4AANkFYADUbVgAMGA&#13;&#10;gqUAtxIYLQADzUCwgjNoAAOcHr172IiQZ0IQAD+gHQADxAfIAD0oADYQdgvkGIlD2a3K6UHLmLl8&#13;&#10;KoiT4zlD5DO8Li88LTkMLy8kMD4cK8LBBsMwmj+R6b5znDnRQD6bnrZL6wjj7C4joghIKxLKT7oQ&#13;&#10;hAOA44SKiBs4QoABOgPTqp0wlidQDadidyuwcYACH4JYAA1QG4ADzoZD/jDr/wjMOAABoIKhnYPk&#13;&#10;UZtJtZnB1YLAt4uLGTusBi0DccB4i8CLvkCj9cM4jkMQrzwbeC2jwxbpogICKqK4iTsACqfKfaQT&#13;&#10;8aQoDwi8GbzEG0HD3RPRNkDbUIjUQxgJgYgjawtYEYEYlMKT2rjcW4ikXK7sMjkkNMcghMcy7UdD&#13;&#10;SEdq68d8MMdUdYgb5TmsNj58N7ngrL6rRAjMOy4ohIGacQAAZwu4goCwDoAAI4GDDp9wXRLRLkO8&#13;&#10;RCIQlTsqPgYkja3p6ILcj8hpzhOxPDsj/rZooLKoNwAASMljuhRSPCz4jYdcmYADCweYjbuRuMWs&#13;&#10;RMewi0eIq8XcDpW8D5bpnQ55Gy3bWh2IXayayoREp8Y4MjDDDQjUZ0GsG7ZMHJS4RwABSgJ8bsb4&#13;&#10;jSOgAAJEsogsTESg1cKJAKCDjLO0nrdcesnsebRIgD6gQAA0FAEHhEJhULhkNh0PiERiUTikVi0X&#13;&#10;jEZjULgT6gkGjchkUjkklk0nkz8lQAAktlEvmExmUzmkHjsfA01nU7nk9nUqfksl0+olFo1His3g&#13;&#10;s5pFNp1PnVKkFIcFVAAhrEjX1bABBr1Qhb7sU4kajswALlph4OCcHebuhT+HBAAApdzmADavQAWd&#13;&#10;9AA5wAABmDAAHwwAoFCAkxHGNADJyAAW2TADeywANmZABYzgAU+fiwp0QAbGloxu1AASOrsFGf2v&#13;&#10;AD/2QAAe11u33G5imJluL3W/4G/qVM4NINfHACW5QADPNADm6HFouy2fS60H0rYACU7gAUXfhRe8&#13;&#10;QANPlAAr9ESVfrABa9wAsT76/z+lHaH3AAx/UKeP9AAHQAk50QG5jnISTkEAAMcFvrBsHJG4cHwl&#13;&#10;CaMt4ocKQxDKHQjDUOw8hUOQ/EUJws30RxPBsQxRFbrRLFkXvpFUYRm28ZKKqpwKurKRK2Xyuq+3&#13;&#10;L4rIkSzFGtC1IUc50IODQMocVKECwijlEs8jzRcmAjS0ABdy6zzQG5MIAD7MkrDS5LloqyBkgAes&#13;&#10;3IsMk4gAb86I01A3NU1kaIY15/Ni2bagHPdBrBLFCUOo8bUQhzjjXNEqubJzoLxRaHOof9Kp4eVN&#13;&#10;gAUNPO27q9G0AAf1KAA1VQAAo1WAAC1cAD1lW9r3yFTNbKMU1cgALdeAAF9fgA+5oJjAcl0ihUEE&#13;&#10;5BUGVvZqT0VZ1opDQ1pWqkNoWtbKL2xbVuodalvXCh9uXFctwXLdCGXJdNu3Wmp3XgAA+XmhRaXs&#13;&#10;ABx3yAAH35WYtIUOGAgAE2CN0xIE4QuLYT6hQBYcAGHAFTtPvdf6FGMZCDh2HKHEMhA9ym5byzPc&#13;&#10;6Sipk4AFblQAEzlq8r2RuYgAPWaAAQubp6GGdAAaOezs1LVkjTOGOo2jbXZpDEJW3uk6Rd1K0bR8&#13;&#10;C0k6Nq0vpqSaKXWtgASevAAW+wgAC+yAAMuzgACO1AAOu2vgsesbiAA47oABIbuABZb0AAm77YkC&#13;&#10;WPA8EwWMe5Xagal8NcWS8VaWn8bW/H8hQ/GcnyPEKny1pcrzVm8lzsZ8+ooadIABm9OAAJ9UAB2d&#13;&#10;bEY29hUBKIV0gaAAZfcImUcoAAL0pIbwqDk9kMq5HpSg6YmAxeWABP+cABF+iABr+oABPeuABFe1&#13;&#10;tm3J5nQYZ5nyMzvPOhUrolAaP0Fnc59dCdFQeoypqbn6raWr/ckJu/3qXr+GPCADEGHo9VIqYiqc&#13;&#10;QyAAWS/lDQ64HAABJBEABjQcAAFzBcmqxX6OCWU4SBii34QfQ++2ESL4QwlRFCeFCGISQrRPCqFy&#13;&#10;EoWwxRRDCGiKXMHEN+COHhlTLtMVqh95YYnmvPISoEAA7YlL7X6Q4QQiCDh/DyQ4uhBxgvETM8cx&#13;&#10;RMW6Bxbs3hMgfQADUjIAAV8ZwACbjUACBDOWds9Giz9PDQWhmwaLEiG6NIZx5QzDZFj8jlrHUmtZ&#13;&#10;/EfCLJuHqAAUki3ZRjjKwQE0bE5BdkoAADElwADvk0AAGUnU5p1kMdJqItZSAAGZKcAAFJVQZcAg&#13;&#10;YhAmJYAADDLOUKJx+y3aMoKWqK2GMRl2iuW4/Zcy/RhMGYcxERy9YfMhEUxo8TMQ9MpiU0JbS4mf&#13;&#10;NRDMzn1G/kuBiTMmyEutHYAABs5UOq8C2AAVk6yHRnFeAAJU8SHAFDIG0AAARRiaIcB4hA4yKCSo&#13;&#10;AAAM9AwATSJiIGhAABDULAA1EadDwADCokAAVFFVVKsJ4DqjUjhqEaDRR97L21KtFISAGk02EO0G&#13;&#10;pRNma021rPkZaJl+kg2rUkpWRUX9OXyl8L9SYAIAHvgARxEmJdNqblEF5UkAAWamAAGDU8AAKqpE&#13;&#10;9g04EhEC4PVHhwR5xNWoZNLQvV6raQ6xITj9WUose60GtrPWsntaq3I1hzXE+dbSZRIYYQkcNewA&#13;&#10;Aer8h0JlgQASkFqAACFhwAQAHgAAOdjQACMsgQ8HwRiDjDF2QofBCAFEIUwRN+bxq4EVZiI0AAdL&#13;&#10;TAADBakAAz7WPhjjUkXgAAh2zroQl9CmJr21OBaG3RRa7IjkApA51NH71Gt6Q0bdyQACPuY9Z7A+&#13;&#10;boEKuNcckNyRtgACBdlL4pwAA+u8UaqsriD1YWZdStlc7zMGrAia9NcquOZvabm398SSW8voTO+d&#13;&#10;91p3rv1fK9F/SnX5JJYptLayGrCV8sBDQQsGAApyL8AAV8JAAFThWTknnTjNIeBoD5BxzjiIUNae&#13;&#10;55zYkWs+le/hMIFtnDKAAKWL3TOor2OHGOGpOgyuPbeY+ACm32x4s+/62bg0zfstGQuPyEp0G+st&#13;&#10;wuD0/2dyQQ7AgPMqAAEPldvjfim3hSdBzJmUSfYCzARLH2Y1r5BzMUTMWaVv4pzYTvNebyF5lzkR&#13;&#10;rOOdSEZ3I1koAAIs/EOyddmKqGQb6FAAMrRDExQ2otVT6og7bDWIH+PEeU9wIAPIcMgC4HS/jpn8&#13;&#10;FDUGjAwEOV+C8AAINURaeSS8VWrcI4TCJrHQ+iVN6VMsN5HQIccx2fTLrPBM86a/IlnpCeQ5BZFW&#13;&#10;dkfNlQ5IAAJvmy6A+QAWBCYAAL+10jhcNblxZDg7y7CJNsTOuwdwLjzRuUmG4s5bk3Qurc+7SR7s&#13;&#10;3gQ3dWb96kVGdvkAAM9+EOFdv+i4UUOgs4IAAavB6I0TeNwcareW9t9CaQcaA0iDgx1MQ0TABwEn&#13;&#10;kHyPcAAxeQAAo0Doi28iFi45QAAJPK8L44tYM/J83x36RAhrtP0d6XbzJFybnW9z67GuHshZuys6&#13;&#10;ig6NqLMcxgq9LAAEjpwAAzdRI0f0eIABS9XVOqkkW3MvVZ50Rvn2Zuebz7Dvbd/X0K5u7Rme98Ou&#13;&#10;1ka7H2jsuYO5kQF73cAGsQiEOE730AEQ0OlY11UPDMRRPyNi6AAR3iyDivFmQcKQTiHT2IOK4DQG&#13;&#10;gADk81Pek5Fe4kHGN6EAAO/SSplXOLzlPzEy+t7jq3PbyMef3R3WURyH57HUpcU6vsKj5OE178AE&#13;&#10;lAuzwnkQlosswwupdWG/5kh03vUGu11r7XhJgA4ICwkfXKr7eeD7wpPZ/vZk7V+H7/bfydsrJ+c3&#13;&#10;f4/1ER9pj/2XZPwft3d+Y3KsQABW/0Q6yAjLGLHENALQBAAIHB1jSDTIyKOmTgqD8j9t8hnCDhGh&#13;&#10;JCDg6A3iHAlCEARDkDuHZu0nkKwiTuGPrOCiGrDuapNOZr0vXOcv6M2wPr2QWtzP7FtOgGqPcsjL&#13;&#10;pwYpDNUAQAAMZvlC2h0whJhmAg4KdiYDAGOPQhjEBJWsuvtoOtvwdCEv3seP4twQqsowsr+wrthQ&#13;&#10;tr9QuvZv5wptnQxijvfp9KBgziHA9w2gABCQ4EOgFw5gAB7Q7F8F9AEQ9AAQBALPUnWHXAIg+BBi&#13;&#10;DhLBHiHATpXiuCvAgu4P2CSl8p/K/J+CGvBIfNcQVNeLcQWQyCEQws8Qvjcwan6wbtkwcxOoYuIA&#13;&#10;AF7BaAAAexXuEhhAALRrSrTiaHnPDrUtRiTPtLxvuRUQqQzQdRPs6xQsARjL4xiM5RkL2xlNfxmL&#13;&#10;0xmBExpgAA8RrFGQNjukNK8DYF4C4G1AIgAAXRxgAKHhpgABYR0gAAnhMBQCDhcBYC4iEAOJVhxk&#13;&#10;CPXv1wXiYuqOaCHMbsar2wVtfRgCExnM2RoCoRRriQcPdyCIaJjHcBlt9t+lXACkRxeoFRfyHSEL&#13;&#10;qSDM0yOL2yQLeyPMzSRLdSSOzQZyHCbRhCixrA8AARphEgAGEONh7ybl/OrOsEJpEDBDCCEgrhlA&#13;&#10;oGIACqfhmBEMNBthUsQATAtMOhiBfuZgKhztKq9MRggAoEnAcg/gbxxAGscA8ARg+OSxHiSGGGmL&#13;&#10;jLZghgALYSAxNMdyVtVQQSNyWlFyFOhFbuiS4y9gASMLyPuxgSTLayUO6S6wpzBK6TCQtTDP2zFS&#13;&#10;SzGP1RmQ1AAQ0KoqphrTMOVOWDJhbEKB1TPmxmytHANBfMoCDh6xZLEg/iDgEgRCDh6RMJpiFEfC&#13;&#10;DgrIoAAAESurZAIkpBQgXruPPSyiTkAAHAAB5zjiFApzlJ1J2RMubtey+S5QYS6SVFrS7xSlmiAg&#13;&#10;gD/gT/AEFg0HhEJhULhkNh0PiERiUTikVi0XjEZjUbjkdj0fkEhgzokgADMnhCclQAMctkUvmExm&#13;&#10;Uzj76mwAA05mk7nk9n07flBAAEok/o1HpFJiE2fU4nVKqFRqU/plOA1TrFZrUaoL8odFrdhsVjhN&#13;&#10;VnNXslptVYrtfAlruFxqFmp9yu13mF0tFbK19ACrwAAJmDAC0wwAHGJADHxl4hDfyAAEWTAALBoL&#13;&#10;AAQWT1hD9eMFdBQgongzYhybt4AP62goCAsFIYRLAAUIvU8UttE1MyDm9ADl4EIMnDACb42O5E7f&#13;&#10;3LAEDAAD6HJ6XT3FC3XU7HZhd67UvNffACW8UmlDm83dj0Dgno9nt93vtckdHkDMplctMfw/Vp7n&#13;&#10;7/yyNysD/wGrT+wJA8Cpus8EQYqEAt3BsIp9A0JQqmkHwtDKewpDUOprBS6q0IsRgAXkTAAN0UgA&#13;&#10;SUWAAE8XgAbEZOmakagAFscAACQLgkAAElQdyGHS/IACObyClohw+BGgpQE4hLYtm2rbonDCZhVL&#13;&#10;AAGvLaEDrLwAEVMMPOw5Z/OagTnujMc1o5K02Tei8OTW741vC8aTvq8xzTY9U4T9P9AJi+T6PtJ7&#13;&#10;8UDRCyxAvdE0ag03UdR05UjSVF0pSNIUvQNJ01OFM07RFOVBNdRKgGlTgAZtVAASFWgAOFYAAC1Z&#13;&#10;gAdNbOmZNcsQxQMhA+oBE+c6GHeSiCjIVqCkihwwCugpeDRKDZNo2zqq866ZsSHAAVyZKEELb4AD&#13;&#10;1cVRq3MszoI6AB3JQFP3XMdSwzOk7EtQk9T4513XzfUB0HPFCpYl19w1eGBQZduCwlgmEQbhWFv/&#13;&#10;g+HQRhuIv1iGKQZieLvdjKfMmEQAMgb4AFlkgACdk6rAAfOVumX2XAAIeYgAFgWhY2hhlAhBRkqU&#13;&#10;YAFOY5RXCWh3xRJQyCQAAXjGL4ABGFISgABwCAaAASAWE1qrcmgj64ABda+hDxXoNOyY0ntzOddO&#13;&#10;zQji21vhjkEXlsV6vPNc+7cnhz70wrDi/v2U7xhF+pQg6VUNgPAv1uHEultvGO7xfHunyPJLvx3K&#13;&#10;upynMLjy/NuxzXPLV0CYgj0oAHh1AAGl1YABd1yEHp2LKgWzC8Fn2+TZQGgchmABImMPaEB2AIpI&#13;&#10;RJKCiWhwHoMNZODMwQx6QCFZAAFQAB3rNrpkKvuAAVnvoQU/xAALHy9Cju0TRtXzvZzv2Lt0b9bl&#13;&#10;O7y7rMe788e39AAQn+gAMKAAABqwDZAZECEByEHOD3AsAApIHAAFLBEAAPYKPvUc4M+rhT7uIgsc&#13;&#10;l+MHS2HWQFCByaloSOQhNCdxsIkIQqMdB+FxSX3QxP5CmGhd4YEdOcddcw7YfAAA3EEAA+IiAAHJ&#13;&#10;EeIEQi8CoiYAALMTwAA3CKC5pIuhpEIE0AEhI1yDAoIUOwgwFSDA+E6QUFAYiCvWaYG8ADOUqwsJ&#13;&#10;oocT0cyEC4jskVrsNyHvpXQmqPRdoZx/KnDk9r816L+Xs3ZfDknVxXCnI8AA3JJLDHe0SA70yHif&#13;&#10;k0ihFQl5PAAC5KGQSFoML/UPKOGpTUFyoLhIGVhSZCSvJpLGWRIpXS1KpDaXBW5by7KNLSXxHZgE&#13;&#10;Ykq0QCUxyEFtA7MsADelhDTmgzMFjNi8CdmsAA4YZAABACgDYAAJhXjKixFoAAAiDD2IMAchS3Yt&#13;&#10;LaIJGSM0aHqgAjXG17MIyYBxn0qxVxB1uAABtQGYMfE0rqmDLyOFB0EyqRCmyQzdE9yKTQ4kqoMa&#13;&#10;LAAGtRkiExTMwIImHykAABF0jAAM+kz1Us0KPbKWDTh0iUqKVMOmBFpe0zJFTKmycZdU5KPTWnhH&#13;&#10;qcU/IfT6oSH6GKMqKhOnZShvVNaaCNJgD6pOndSCuq1GKNQAGFBOCpeEWCSAAG+sQAAkhbB8AADo&#13;&#10;pKtkHiyQUD5BhwEOFKQYLkY4ygAjPGmelYZ7RvWtPgl4f7BAAEFYUhA2bETfBM1iX1BH11JIAAIF&#13;&#10;A4JBYNB4RBn5CwABIdCYhEYlE4pFYtF4xGY1G45Fn1HwABpFHZJJZNETXKQAlpYAAzLwA5plJ5pN&#13;&#10;Y2/5w/5tO55PYwkqAADfQwAD6MACxSQAOKYADVT5jMwhU4u56sAA1WQAOa4AGNX59YbFY7JZbNAn&#13;&#10;RaZdMIInLcADHcbPc7pdbtFI++pDI7vfb9f7nC35DYfgMNh8RJrzewNicdj8hFcXIsbkctl8dgsI&#13;&#10;BMxnc9fcnfM/o9JYs1Ds5pdVq55ocrrNhsYxrsQzdsABpuQAIN4AG/vwAPOEAGLxQAseQACdy9Wi&#13;&#10;OcADz0QAUjMRQAFEyu4KmgDAi7A1FET3A0NAx8nYEKDFAhUAC/QgAoIvp8LJ1J9wA9f0AF7/QAVc&#13;&#10;AIKRkBgABkDAAGsEgAGUGNlByOH9CIAJyAABwtB8MQygr6NTDUPQc2kPpolI1pWlqXgyqJzREkic&#13;&#10;p1FjMCtGQAGFGoAF/HAABTHaCgbHwAHHIIAKmCCNx8BoAHpJQAHTJoAAtKEYSlKaCrSdC1xStq3r&#13;&#10;iMcqS8x8Qy/MTEw5MczMPMMzzUv80zXNyzTLN85LLNs5zsnc4zvPSfTrPc/I5Pq7l5QYACLQwABj&#13;&#10;RIAGdRgACbR4AFpST4lA+Qv0u1Y+00ABCU6AAtDgJsCkeWbtu6ABPoGMCIh0gZjvM9AAPU9j3Pg+&#13;&#10;SLTykwOV2ABy18jZBWCAFND7P7Rwif0JpxCsL2NZyN1zZ9pLwkDKWnEkTEtLEVWNF1prDRIYgAJl&#13;&#10;yAAQdzoTI8gSFIiLnjd4AAjeVlJ0Xd7AAIl82/faxStbctE4uC5X5giB0Dgt92jhGCYPhd+Ybh1n&#13;&#10;YViNp4hik/Yni9v4tjU744s0AFWAEZCsAAhZO/j/C9lYAFHlwAEfmIADhmjVjlm+YZkMY9ipCpCF&#13;&#10;YgpPgegRuHk7oPQmgp5oGC0kAAftTh2SgBAAEwu2S9r3je+L5oY1Ca12Dle1+jVgkFYdN46u9kXp&#13;&#10;ZgB7Vb+M7hPWPzdbCWW1FFuT/b25oxkgAChwVPi0LV0x/IJxyGqiLFtxwACXyKClnylx3Lv3MIHf&#13;&#10;29YBgUu8zj1qtF0E9bl0k17r08zdT1Up9N1sx9Z2EWdf2fV9E1/bdR3DEEz3wADR4IACp4j/wCoe&#13;&#10;tqASQAD95oAED6DVjP6YAE16wAEAQ1iiyPImIKZBtkUAAvBMVqEmn7wAEpUqCjmABkoKBchgADeq&#13;&#10;66wevppsOxnLYFhLEd0TxtiFELNvgCmt2sB0WOyTM3dE5MCZIrb4hSBRA0BiMAAv6C7h0kOJcWkU&#13;&#10;iQ8oRAABnCUAA3IUJVLUBeFkFWFubLYQMtzAUuQuS9AyGxsIEw5QxDiHhsYfQ/NJDuIUQHeRFSlE&#13;&#10;SJBsogxLMxE0mxzhEHQOkGWKz1XriAi0896IbYvAAeUasLkYwACljNGAoMXg2kFGOJkJBWw0C5IS&#13;&#10;KoRx3RehxReQMTA/1kgBj8SWJRE39q+f62V/7aYnEWgGsuAsiURSBkcZ6KCU4HN5ggTOCay4bDbk&#13;&#10;4AAIcnwACvlFCSExBF1QeXaQgbUq3gPCRwL8goI5ZQnhTJFZ0MEswyS2wOW0Ri9LWl6hiSEwTIyT&#13;&#10;mIYmY0xy/TDmVMiI8zTWTMmgY6ZM0y6TVJKHebQABFTdAAHacAABEzjAAJCcwAA4zpAAF2dgABRT&#13;&#10;vNWFGeQABYT1AAJ2fAAAxT7IKOAKoLjdisGmQkQQ0SBDloAQWPcfY/kkmkQiQbZCMtmbQsWaxBJF&#13;&#10;k6kbRc0tD6OF2mwh+Sq24IrdgpD9kIAIrBlc8AAK9L5PSgGzTMAA6qbAApmNkACgxeKUPkZoggCK&#13;&#10;hMpF6AAHVR6PprlwQWGdLakmXpDU8n1HqpFmqjVUsNV6sE1qpVssVWqvEmq7WEsdYKyEdrMRgM1a&#13;&#10;wACbrcAAQ9cQAB4roAAUNdwABgr05Z7zlH2GlCNYEAC9jtCosNS6mCFB8gYAiAABA6h4kFHoBQgQ&#13;&#10;cx1NUAAAFZJBKF2ZoaR2sZA6IyFonIei1H6MturOY+0NqyaVpNlSNvVJZMx5iROYSAAA927AAPa3&#13;&#10;xBY/HdpORQBNxafMjRna5KdS3Ow1uUX62FzyK2tulWiZ91TDXRuwRG6l2yM3au8Qi7t4SNXgvIQW&#13;&#10;8xEgq3rAAKy9wABMXxAA9MM4ABZX3AAE+/QAAd39AAMTABq7+g7K8WATosxJgAASEwdiQxnjnAAE&#13;&#10;kGQmiEjMZLW0VJEAgAAD+QUDAAASAACCAALj9zNk1N4CB/hG4tCAt1bypNqaN3nMC14+uNKrXXWN&#13;&#10;bKS8Ek/N9kjIQAAfMiAAsMKgAA+MlETuKAm+b1JtB3AABjKmOENXMl1DSXmVk+Y6y4WG8eXyEXpz&#13;&#10;FmTGmYcxEGzNefNGacx5ezcTbNZCF8hEqIAAVOebkMlGHn0AAPtAAABVoMAA1dDGrBhokAA0dGXw&#13;&#10;F8eUZwQQ9L4jqAAKoc7bEFFIJkgQwwzEYayrbEz+c4k9xks3UpPM26lzmZ7HiKbaY/uHMptg4NbA&#13;&#10;AGvrm1QJdeG7N7jPVKDssECqbc7YJis4bHodjZDuyiT6txptC7eq847SuxtTYO1rq7aIFCUGai1G&#13;&#10;i63EoVQ41NzAABbumkkmDS68BLLQbldhkiPOIDYOIAA2BLIEC0WxEA+bxAAOsEeoFatbVvdPZmzi&#13;&#10;a6ngNwqsXCeHbIl+6PHZKm8brx8nvIEFZX1zrqCTkE7p4bA4jUotTnMs1O5Ld/ZPK1ccQ5cRvbl2&#13;&#10;+Z3K2xmnmtrub6s5bzEifMwRdBN8cAZfRTcG6yE/uoQCAAD36casrIGgAFWwgKkaYl0bgoDSzACR&#13;&#10;AgENLIKO5pB0Bwkc1DwbUeN+fEX4Z2sjXO8v85MTq9vespNQuwHgUYxBVGDOUQortyY9hgA2Llvw&#13;&#10;JEO5Vn7hlzxNyvG1h8Xlbx9XvI5l574cg/M12rvsiN3zwAOggit7b8BfpSCj59QYw0ZRmhwiHkcc&#13;&#10;byqRsjmS6HUHlmyDjFDCd0UQntMkW7O1zl7+O1eYIj234xFPK7R8unPumseNazgOFL6koZRgv+wA&#13;&#10;AaH2/k+C5PDHYku3P/d8z838ny7z+TrP+qrH6Lyfsqr+7HH8KpbSbYAX/AAG2Du/4vFeYghawfcA&#13;&#10;RbjlAzoA8A4AAxYXYdIU63oTILI5QPwiAToUg7oZQLb34ir4Lg75TmD8ghL5ED4hL+S7z+guz57d&#13;&#10;j6Lu6CqwgACwIIwAAVUGTSy9gsycAOybib0EQsbwbwr8cHYgUEypMEjmj80HcISj8Ii7EJCjkJS8&#13;&#10;MJii7aT/gdwAACcKyzw7sAQfa1QgiFgC6mqm4a0MRHRHgy71AfKxyoYggYgegV4AACoJYKJqoYIi&#13;&#10;AOwcw7oeIDMDIikDbtLZsICjBCSAjVEQAgkJy6UKAs0FDjJPTjaHISsSBGhGzI8LAsaT4IbO8Qon&#13;&#10;sHr8UTUBMIz5MQ658RKj8UiaEUTx0UD40VDbcVTzDaTzwbrEDkJdod8WwhIFEXKnCmg4oYqoypAy&#13;&#10;8Wwd4AACUYpDZJYAYCUL8BIeogocQEBIoHYUKyIiQW4GQZ5qoBYE4gpqht4AgAIAsP0T0QJZMQbh&#13;&#10;sccVi1cUwscRak0FaBTXIa4AELQAAV0e0SQYQoQojKjD4kj1wAAW8gJnLej6UcYksTjLUH8IEdaZ&#13;&#10;UdL9cVz7shiY8hyskiSYkii10iyYLaQZkjpBBBQEMkIAAb0kghIrgHIAAZElRSJSZyLfQy4ckmIA&#13;&#10;ADsmgAABUm7QoUp5YEAKIMghIVAKZIoOgNgeAiYKwC5EoCIAjroggEYBbd4LQDQ774bE8gz/UQSR&#13;&#10;kQkT0jCr0jQnkdq2qHIJEsYAAXMswxEgsqwjkhDlUQEryW0rirct6YkuaR0uKrEuqRMu6sMvKJza&#13;&#10;UFsF5BZBo2wZohIJUw8gEgRlwUbEiMgy6nJWUXQCsyYrwK0GAEgSoUohIMQQYgQXQHgkwIYCILCu&#13;&#10;wF8BsqjUkccEMdED0T0vok0sDu0PZ2y+4WS/K/Yw8tMtQjUtjY0t0iDwMvb+s4D4016JE4Sp84yI&#13;&#10;s5EvE4jtbaUGQVSxAK6mMTCnghILc7IAAU07iNB5aNQzDvqUjb7FIAAZ5eYCAZ8bCjAgYFYWY7oe&#13;&#10;YBk2Yi00U0gUM00cUq01crc1sTU5Qjs2MFU+Z2AzRvS3wewAE7ILYAAD9BrBS4wkkM4ADooZb60N&#13;&#10;03U3YjE3rw0I85zn05kUtDzwM/6H9ECjlEiHlE05NETlzaR3zTh4INB4Z4qlIhANlG4AESASqLgQ&#13;&#10;J5h5wy7PoYbP7QIHBHgY4bCnRCb3AgQaIEwgQJbTgms+s0s07hD4kP8TU/cTVFSa1FAjVAMRtDCA&#13;&#10;NG4NjXzFQOlNAs43IGgAEjoZlDIk1DchVDriZ3M/lK8tVLyIVPSF1LiadPiCtP1E9FjlbaSuIQ4A&#13;&#10;APVRQACtbT9F4hKABToQhmZmpmLegy4XFTLCIJIJIAAOoEtJwRQbYbQhISsCCuDT9KU0dKk/Mg1L&#13;&#10;UQtQSZtQAi1MBO8RyG1Cj0dBAH9Xgs4P9X9HlOEg776XL8MhM11QjktWKZVWaG1ZqANZaY9Z53Va&#13;&#10;KaFaZ2zaUG4AARdbgADKIACKQhIR1cYAAOdcw9xTBSsDgyAVtdtGZnoV4Dz0QKAcQbwhIXgU8HAd&#13;&#10;QHwFgmoDQA7qQIACcTE1D4sQtV8QFasjdZJGFWpO1W7GgWtiRyByVYQk9OVZFOstVhSXta6A9j1A&#13;&#10;k/sQtkB1tjlaVhjhzaSlbwgt9cNb4hAT1mKlq/QJ6eiewy6d48JS494cQB4C0mYeIdQgwAx+Qf4e&#13;&#10;AdazNCAw1kySNhEIFpiR1kghFhxOdiC84G9rAAFTIXD/yxti0tdYipkTs/1lDhVqCRNqR2dtJ0ls&#13;&#10;8v1srZ1tqSI2ldp8wSluwjb0p+RSQWjNzaR4hntugAFR9RohKUUNz6gKVIYHwAAYNxozAS9yCuAq&#13;&#10;AcQiQIwJwgQXIWIyFuKJFp0HdziIttYgtqhOVqx2wU91AADcwagsbpwe44g4wZV2Rlpl6MbEtr4j&#13;&#10;djFsljUq10FPdt7iN0RzN3yH94RzF4iJA2i3CdCdQjQB154ADzlvt4AjES4AAX17EGMGa9YKohIY&#13;&#10;F77EQILEbdIFoAAaV84zCDYc4OoOoAARoiQRNS4OwOFzdkUQFz0EV5CHN4wgV0hN90x2d7i9q94v&#13;&#10;xR5UU2t3F3NsK5tDkEV/hud/VZ16jhWB5uGCJ0lNAOkq9JZp4fofsLgg5wApgHDzGC6Hl5Sc6dLe&#13;&#10;9516F6TnGCYixBgGU809SwZe7OohLRigzRIGAAB/aDwy56FHoJgQFHrb8+YbUWQAAEr0S1l+0IF/&#13;&#10;ED+EyBWB9/xN2AB2GAS9xoAvxr8mIcgAEL2BIi13VkeGDUuKdj+M7Y+CptWNJEAkBch9IjtRTSYI&#13;&#10;GO4iZr+D2D4jVwatjw+N6CuFC3OFQjd54B16JeGF93gvskIEIADWwcFNsjzbwhIcWS9BlB1vJJJJ&#13;&#10;Yy4RaK4Oot4hIHQIQgQYqooy+QJ22KL8+J9Oj1RaWKxNYgKAP+BP8AQWDQeEQmFQuGQ2HQ+IRGJR&#13;&#10;OFlWLAAFRkAFyOAAGx+KQ90yMAIWTABXykABSWAADy+QzGZTOaTWbTecTmdQt0T0ABmgQhOUMAGO&#13;&#10;jTukUmlUumU2EPqoAADVOnVWrVesVmCvyuAACV+tWGxWOyRCoPqpVSy2u2W2tWe0ga3XO6XWa1x+&#13;&#10;V6wXa+X173+MRqbKfCAAsYeIV8CAB+42ZpnIAAzZO+5XLWG8XrF5fOW5o58ANPRTOPg0AE/UTu4V&#13;&#10;O5JDXAA47GZg7aAB47fO7m+X97gBt7+Gau1QoTcUAAjkUsIcvbbhu88ACLpQx59UAbQHU+ogXuX1&#13;&#10;bDgegAlMliQ1IpeCm40ZzM4rde/4VZ/fMAQMAAP8fH9fud+29v5AEApC4S5QEpo1wQABLQWn6gnN&#13;&#10;B8DKSgaCQi/QtQuABOw0AAEw6qpWRAABDRGABfRMADlghCsVxYpCenRBoMqEoijDHFsbv5AkcR2/&#13;&#10;j/M3HkgN1HUgyI98hyLJC+R9JMbt4wIFJuwhTsMxCHvcxp+seyLJjNJiwiFMAAM+aKZjJMwAETNK&#13;&#10;2SXL0cD5N6SpOmTpBEADnm61SotYADXEg2DZJk7DmnjNskmZQ4ABrRSbmlRoABbSCdywADuAK+qB&#13;&#10;AAd9NRQ5iFvtSrGMckZ0gAC1TL6dAIguAAMHgdSEgCASCnKcqCgyDD2K691C14sb5n9S6CPwAde2&#13;&#10;KrU2WNZKnSPZSFQQNcFQYoEZQec1moRCdrrCVVuAAK1vqyzIMXGAAo3MABN3TbV1r5F8YxmTiiqP&#13;&#10;dl6JjZl63widkXzfizT04d+4Dfy0T3gWDIVfeDrdJyMygwbCsOLDErBSaZMgTLJMphSKBnjoAGdk&#13;&#10;CZ2eABKZLNddP+tqOC4ABTZcmYh5iABd5pIM3j5OJCpnOk7OgnUdT7P44tm2rb0JjbdUOZlE0Wm1&#13;&#10;GmlR9Ip0duqJWloBawAB962AGsVkh6WAoAGqHaABsbOAAT7UupnGggoZhihokCggpble9+E6RgNf&#13;&#10;2C+7871g+88BfN73ZkcFktd9q3pbPBwiiwqgAWHJgBUYAAlzHHc0iN3WneF5Rtzd6cL0V18F0tr9&#13;&#10;J1F2dV1dk9P1yl4YwSaylKmJStijHYtLeNIcXPgAAuCZBX4rounIGOhnj+QplkeSkpk6812twt+t&#13;&#10;luXplmIhgAXnvZtOCTZ1ObpzvPOCKp4BcgAUn2gAb34AAY35oZ7fjzqTX89iuelaYGqjFHKQBaTs&#13;&#10;bkBQAAlgQAACMCwADugcRSBAJQAQFG4AAZEFwAA3g0XUPAfyCiJEEQ0T4pCChgC23hlCP39rNb4f&#13;&#10;ZYcK1tOwhgm11qzXDrSQchBdjjYZmcBZD8AA1YhAAGFEUAAPYkQ9c250oJByhrxRrEpXkNYpJFhl&#13;&#10;FVIkVIsJIi1FtHcV4vEhdmw52rEEqkOSu7smLF2MpdIe5gCSmVNkyEZHUAAc48JBeU8wZzIkEvQe&#13;&#10;kZouj1oTsuFMzBmT3hePgZw+Jnb5WfE5daHWSgAI6iMAAAGTTfY8BzktHaMJYX+qKf+06ALUicjK&#13;&#10;lVBmDbPHzETBtLEAAy5aAAFvLcAASJdFsH+fQAIIgVEFHCNlbABgEkFHSOeTIEAHwoemymUKRYWq&#13;&#10;YhfNFJMYJrIri6sWG7iXPOLh2faaJmW+FKLg2cbC0XEifnYQhMYAAXTxmywKJiMonI0XnPNHE259&#13;&#10;IBmxP1AM/KAICoFQM+M/6DEHjGlGMzuCHAvogqFLI46KAAHlReTMmz7AVo5OoAAVKQEQjhHId5M5&#13;&#10;Lx3jy8ljzII+vOj+yYtdCCrSEexId7UiXvpAZuzmR6dZXySX+gUhQTKiAAFrUcAAR6lAAfUACiAL&#13;&#10;wADQqlQkpco2mk1ae1GAZOhdVdqTUuPb/SJ1KCOACrouqagACzWstowRhkFCAD4hg6ggBIVKL8W5&#13;&#10;+6ZVUN1NNYTf6+Irr3YEzlBU2zdcVDpdcPIwuQAAiAVhbDigmiDEN6lhFkz1c/FGzCALDWdL7YO0&#13;&#10;BfLP2jMraW0xc7RUDa2PsAAXbYAAqyNe2hDAp23kEG+3QAAc29JmDu4D8n6BouIAATFxwAAMuUAA&#13;&#10;cFzQAATuhSJzKmqSx0jtJ0iFxD1jru4TMK931vLgKdHulkfloSApjCmQb15DSIe5IqRlPCZAhvo+&#13;&#10;9+LP6gkMBHfu+w3gACzwAac1J9l3KmAtakmNVpS1YlPVsnIqcIO3AAETCjM2akTYiADCAqQACVw8&#13;&#10;AANWIS2hqDgQUS4kSGDaEIIkAAJg9h2r1erBB+6/N+WJjM/Vq8cFrtQkixE37FLasZF6x1kCx0jc&#13;&#10;mLCI8Scdq8s1PeKE+cmmWx7lMzGMsrGdyrlksWW8uFWx1YQFWYwAW0GuQwbOacWnGJ0zwb+bwADJ&#13;&#10;zkAANudQASqGUAAPWe75EOpHdSk116UkOA/oUAA4tEEzD/osAAgNHFVvI80mLz6YFlzCUmml7ab3&#13;&#10;vpyjyncjlAtFNxfh9FQiCpOuUAwADfIHDuq/WWWgywACl1oABC4WsvkMwVABqEAid3HEwAANOwwA&#13;&#10;WOW4Koimww03GuQITZwAA97RJCN0b5BRUitIKDiUoQgfkQH+PkfMmQOgjIKOtWpBx5kGG9BgF8G8&#13;&#10;c5Y1yX3Gs1d4kAAECgcEgsGg8IhMKgT8hoAAkQhcSicUisWi8YjMajccjsSfUgAAGkceksmk8HNc&#13;&#10;qACWloADMwADmmcoms2jD/nL/m88ns+ihVoIAXlEAA0o4ABlKmoRpoAFNQABaqYADdWn9YrNardc&#13;&#10;rjor8vmMETlkABjs9dtNqtdsikgfUikltud0utphr8h8Ru18vt+k1vuIGv+EwuGiuBkeDw+MxuEv&#13;&#10;F6AmOyd2bWWAAnzIAA+csIZADg0IAX+kABA081BWqAD31oAcewADR2YAJm2AAN3IAcO8AFNCMJCX&#13;&#10;CADv4sbRnIABz5cTD/OADi6MbP/UACA69ZUXaADp7oAU/gADP8cFqZaAAw9IAGXsABD991yEQyV9&#13;&#10;Lf2ACm/Mb95DodFZRGzwgIAAhgUAICPAACtgttW3MqD2mag/YTAAsYWAAToZSViVyQM0IfAAMYiA&#13;&#10;AF4lABXzoAAe4rAAhouAAYYxAAno0gCNl9PaOQANaPAAFePwAN6QkFfMADHkdBQrkoAAJk1NYuIa&#13;&#10;KosGaVAAJmV0XHqWgAIeXXKcxyCMRM/zuO8AABCcLECOw5kGHsgQAP8gh8mcAgCQYsy2QIThLQko&#13;&#10;kDDllwloON0DfJe6FomiknP6jZxTkAADpKi6UpVGqHfSlqaptCYcYunE3Soa0sS5MGfTObagSdOk&#13;&#10;7qqNhWrAAJhAAHq1q6t64paKGeQVZCcWZaK5sJlKesOxoApix7KY2xbLs5jLNs+0l2sm063Iu2AA&#13;&#10;Ha2wAEq3gAPu4QALu5H4foWboSVxZmcIEpnAEAQAPm8wAAW9lGUgzb6AAfb9AAgsAQkC8DACOT2c&#13;&#10;dyXLHNzXPdE4nTdV1yAWwOsVkaSEEIrGgAHXHWGtVfDAyIADcyUALYIsAGWNpBboFkABCzFVVXEn&#13;&#10;NbGlCUh7AALs8ACHzQu+8UEj8VwAKrR5Mk4UdLZtnUIb8ACN1JBbRQJ+SmAB9hbAAQddAAvtgaNp&#13;&#10;cxEIAAc2dr2xta0slNwAKDCVgqPTu4T7TJNKmVnHR1rJyR43+XJeRbKLatwYuHAAneKRQnJ/AAZR&#13;&#10;fRQT9FP8oCZmcEAPQIWxk1YnUJEhAyeOU5QABrp6KyDa+rV2jT+3OkaT6zs1b6rtO3TzVe4QWoqk&#13;&#10;JavKo7tBKs8JaSf8eMIy8Xy/MQSu95WNZVnGPzfVRbuvW9lC+29r3UH9j3vhQb4Pi973PlX0O/qA&#13;&#10;AxvtAAmvwAAxPzAB2p/rPCkljw1gAkoKwAAWgCdw7xBA4QGAAJGBIADVAKcCIdpICQAL6Ga+9+JO&#13;&#10;gABtIGH8gbbl4hTIG6Unb+DmESOcB86B0iNHUg2xItjeVdkEDbDIAAkoasfIckUwsFwIQ8AAPKH5&#13;&#10;BQ+RCAAIOIqzmDAAhMAAdkTAACpieABWAViEiBiqdY7BGirAbAAOSLrVCQmKIKv0PoABCRmAAGqN&#13;&#10;IABKxsXkvRdrBUdDYjmZgzT6EANSEaAAOkfAABIj+ACOY2DQGiGTIYAANpElZDJIxxLixEyQcKHY&#13;&#10;i4m5KgASoGYADSwogAFdJ4igSZOAAFwLAjALAaECE8JggQQAiECHsgkgg6iBgaIGO1AYD5cuphwo&#13;&#10;iO74XXOwUkAOXz5XzzEeq+R3bvSWu/by8F5bxJjkdkEvVe4I5rlZFlNpIKQ4DBwmlOAjjzyxEDV8&#13;&#10;sB6k4XmTJnS7iY07HcTrne7ueM8nVzunqTwdU+leQXeDAkSIABEUCAAHKgrUWpkeF7QoAARKGgAB&#13;&#10;bRAAA0qJkFYGAuOLByNBgKQJ8ZwzyBD+H6QUVyZwAALFwLcAAPqVwQYZCdhzEIWRYK2PimsCzVwX&#13;&#10;IIFCnYABX0+huXmHJhBt1EAACao5CZMJWSwssR1TkvsLMyCdHaPU7J3IREUQYAA/VcI3FqLkXiCO&#13;&#10;6CnWSTsnxKVoAA70gkf3Qi5reAASdcgABsrrPgvtKwfAAGHXwAAl6/gAFLYJ+T9BWWGABWSD5WLE&#13;&#10;1mpI/ATTjwyhlIvYYVgACghVa415sAviFDqHWQIDAGCBD/deRsANV7SkJEoQODJAl5j5bkome9d1&#13;&#10;rTAgvMK2rwraW6WfPR2cy1Skxme8WaNvSE2SsmBO5dAaBlcCpdAAFOwoAAC5da488pxmfeir96d2&#13;&#10;G12/u+sO3l4lh3hvKsa896FXXkvWRac1yQAA5vm+x91chJgADdfoADLlzNYI8KPAIAAvYEAAEXA4&#13;&#10;ABdYKoqwSJBGhxAsBmAADo1IKESEoukNh+iLRKphCpiNMytDXxGAAFWJiElHlQMvFdQDImGieKkA&#13;&#10;AWMZkJunT2n6w7YIEQMOfHoABQ5AwHgUiVWat1dmGQKb5AgRkDf4QKj5Ah1OoG06SL5cIwkExMCo&#13;&#10;AGIxrgAoUL1mDMiCR5j3H0J+aAACwzXe4rETB2AAtFaOYEXRyZmDod88Ij89gAm8Qkf48x6JnAaA&#13;&#10;wjbZGxC/AAKvRYALoBUIvmChlDj0gwPEeQhImRPkCDQGIhQPJXPs0SACkJGwdEDGaSTHSlb25tVB&#13;&#10;bdSFudWrO1ZrJTV6lrXBmbcMmk0Kc5tvjcsCdzREFdq4H6BECh27KxdrV7t2levSWDs1XGt9py7q&#13;&#10;DL3a21IwId21enbin9vK31puIgRtgmAAFruoAEkBEySABZWy5Qgf70AAyIYBJWNCKAAHffuQgvY/&#13;&#10;yCQSi1GCLhNIGLIjI0gDQNBaPjQS8GhELRiGHBOC7iEGxTACATWipFUK5uoWqDd0cEHryZEiJoYG&#13;&#10;Pl4pkv+/Q7gA31Ek55vBw3yvo+0YyimACCjXG0hBrR7gAHn0R2MwwcdIsIMQieRdjAADwQOB5GQW&#13;&#10;yoPQDEAA/QYJqAEF5rY/AHgOpMwRuoAMejnzjaIgpsxonoPUA7t4ANlDt2ZuUjIoO7vJ4qDXvYAE&#13;&#10;HjKzvQePVBQ5eBTiQ4AIUWXgAFpZYAAOAgECEFGTAzZSJIi6uz8/wvD3HwIsM7z4AAZ+i5nCc0I4&#13;&#10;CFBGCcQIXYsyFDUGqQIdEsypcAAAOocZEx9gkf+AYbnsGoDu+CpbcndTKavJ3rH4qoPifKWZuB7O&#13;&#10;uXga8uLr6dnQVwLiIRDKDMAQLItRfxFoP4iCfh/C8NSA6/06Wo/Ixzude+oQ72DX5ru9n3cnP/RS&#13;&#10;u1f84tqF/wpR/t/8YeAGAIX18xs1yYPUAABSAwABTUPhIFHRVJfVzo+oDtUZUgNmBoSUHGB0AAJC&#13;&#10;CBvxv5QJsRwNg0joRIAUQMNRSUCYnERsN4IRu4CIHtJMRJ8EO46Y6hjoC+D0bIbRU4I4ACB0HEXV&#13;&#10;Whax9tgZgguQLt+KA9bIXyAcVlgcEV5oAAGeFhUs5dNdkw20oottJM4QRoCiGRlxiRkREZ040AQI&#13;&#10;C8TwBYB12UHAG86YHpnh8B8IQhBdnJ7ZPsMWH4AAxVqaAUQpJtmpmxGYIQzlshQBn5Zg0Y0hJ1wl&#13;&#10;YgE8RQEhdRER5MDQDIQUCCJ0bsb1BMese0RYN+KUAACKKgAB292EPGK0QYOgOkQI6gnFaYQQDADh&#13;&#10;k8McQYN0N8QIFU1seKLoQgOsGpN8BYJYJA2Y2gbB7hqtyyIMot8d0aNBtd3SNQjaAQst9FM59M8J&#13;&#10;cZOxY9BhDMYEWt+F9UQlzUrQraNcs9/ZOVtFOiOx85ldt2PIY6FKPYWqNmPkWyPuPw7WM+NAgsK1&#13;&#10;o1dGGQCiGZl4QSKWL2KgCIUkUt0QPMSVjMFhE5FCCCMkG+RtgxRdg4QuHMQKMkQsBJaMAAO4ikQg&#13;&#10;PABMZ8A8OQN4mcAgAgQlDUJIACRuHNIkDYAAEaT1GVGeEmTUXU/mEFu9MwAAPSUlNyTAgUCEX6Pg&#13;&#10;T+AwBR3FstT4K9Jo0wbkA1D5EAomGAyctmGOGVl10xEYJdV0qkV1Z0QIJgDJ1cKoM0M4RNx01cAB&#13;&#10;FUnB06PKE9sFwUNOX4AACyYFjeVcFKYV450kkeMIGmSEJiTYRsFpOgIAHoAAA8DR1dD8PKUtjuU4&#13;&#10;RYggb4U5+F2RbkPcI5fgAkHMG4QkIgAaTMIkAqTMQgKgWUEcK8LgQIKUr8AADcD8AAMsH5JMDYEs&#13;&#10;n2BNNSM5thy2P8YaNJ8mcl/1tmc0X+P4saNtruWmN6OdPJ35FErGOkYVFKRdjGdAsaO4QJOZd6eI&#13;&#10;X2dKegTeVCes7l8+e4YaeqfESee1e5gRwBgEKOCJzCCQQWE8k1BEQSZgbgboRoEY+sDU+4HUCQmo&#13;&#10;BAD0D0nEIpVoAwB8B5wUQhsIQINtSUcAq0QgLl5sv91IMVmEQkIxQAcqakQgzwC4ACX4NOFpi5d6&#13;&#10;cIn0LSjcXWYUFKYNX5YBP+BFIMMGkJSpSyAaQEXyOmJ0CA00AcicWA1AQR9eTKbAZSV+GIRmQeQk&#13;&#10;RN3cKAAAOUIZu4HsNtIMQiQQvEPoBlLUC0P4ncCwhREudZ7kASTMAUIlvsP8G4Gkmdtk8dpo4dp0&#13;&#10;DyoFXtX2PILOoYhghqFwyQyYQSdoDeo8zNFt+8AACMmokF7ASUAMYMJwP0XBu4QIMscZDwBARdMA&#13;&#10;vaCpMBm8ACXwPwEA6EAQMELkQmpYACpgQlmtKVmiJRoBoIUlRdpGFQiEiN5+XKcaNafQXScs7Ksg&#13;&#10;fGkeswXOfMrmdQqeN07uN9bp3Koh6pzmZtHVVMTyKs28oSD2G2I6P9vd4ujh+990AAEeu4t0t9+Y&#13;&#10;ZSeQACeZtKs8WmtGvgpes6vuPqfCv4XSvqwERafZd8ZAiUBeSd8KYmYeLihlcyDgACBoNmBiC4RI&#13;&#10;P8PKRMAEJcr8PIHpJMA4P4XkQkB9VMEkOl6cLoPo3YQgJEo4GwRIFCRZT0KcQIMYMgQIDsDkQkP4&#13;&#10;BB94AENs/wAEBRsJisMtIhIpwR2YAAMy05mI2VlqrUNWrYW15cz4iBW+rIrOExYFYMeaU+v0XSVY&#13;&#10;ACjoAB/J/B39wREiOkrWhcgClaWGliWOGcRYF5JkAAKMJsQkDcQMGgjVxQ7AAF68nEHF1AAEL1yI&#13;&#10;RebtKlKtiWQiMyOqheqewuDkUpoWNB+1I4594N4UQQ8FV9bkPoNM/wAICqt+ix/MgdLEOKhwRaLU&#13;&#10;AIF1ZNHuSEC4/8RZHAusABUShwCQApRcVVLUQh7AvEmqh8QqrgACroQkhYLFdJTyoEDyoMMN8O2K&#13;&#10;wQVqspki9cV2wa9s9ewA82tM3enE7itddiZ4ad5BW1sO94RuAmdtFMMi/Kj0JekRXoeNR+FgGexZ&#13;&#10;Y2Kp3AY2vSvaPG+0T2wPAQQm93AcQvAbAoQrAzA0QTAlHd2S2S8O1Qv8wGqOjKBapEQWYEmq1R7A&#13;&#10;aRom+kQUP8PGZkAEJVZCB+SMOs6URsAJkgIWncHZN8AENyTBiW7ep0QapoQINWCwZg3EQUFgGAQI&#13;&#10;KkKEQoHCDYI9u6/pBVZAGDFMACn2J9zakpS2R8W3BqK0PEyoZcl1A/Faf5y+2GccX5GOT+InFAJj&#13;&#10;G6t16ab1ixxq3AtylcRilmWSxghQAEBtkwdxzYQQPYA0u4A0PODkFsF0F0/UdsQgYkKRjEPQGVxU&#13;&#10;AxqQc1VMOQL9SkNgN0N0ACn82l7iIibqpAQRVa1BtpMA3lPpLOkIMG/ZlYADBp9cO8IUmIBAHtng&#13;&#10;QkJW3sP8GA1sAEJQ5duyp+SgRw5MQIHWSGzsQmQ4ACQy2m2cMmsUG0GgQlBt5ERW8m8sQiXVx2u4&#13;&#10;EdKMLibasZ/7BATe9nOcT7BLOpWK+A8y+JxitadheUruKGjUVmUloK04MwhF5CNC+u1qukLQADPg&#13;&#10;Qi/i2d3zCW12vIX/AGPDO0SjA/OrOzREADRPRbRjBDRU+KZ6lAR2QO2WYYQST0EYuMuWXVf0/UKg&#13;&#10;QJCQmwVoEpKIQQLaVcQkHJ1A1F1IQjDknEVEAEPwXAQXD8PgM3P0BcD69KgQ/N0vBwhNSKgF9g3a&#13;&#10;0yHsVy7pHB+F9czhzxXRXZffGescXRuduluvG5KvFCo+32dpyGvAEoja3EymWKQjHoRIMnP1466o&#13;&#10;QcOkEldQBgLdKW27Fcp0SEkUCQAxRcIwPdbGju8cQkLQG9N8E0JGSMRkZyk2tkRpwROmtzByXwd2&#13;&#10;LGczRcSHB+7tUUO4EHW0BEL8noQkNgyzEPCYO0mYAEIuMkP4JOTYAJLARwE5FMP8KMr8AEA6Vt6J&#13;&#10;hKsRxYLpgYIWEIAAMHOQQe6ja4RPNtmkQhJW3tUq2bSHOWc/RYR7Ond0SjRzO3RopbPGtW+XPSwR&#13;&#10;vSbwGne1jJjR81YIKVdVdfcS0208RZja80jO4A8oYTQ9d2vfeARreTAreLOrgXOfgnATgc93R4U4&#13;&#10;R7SG2YQTFPEdkDEo/gCyG1H6FURah8LUAak0EoKQ1gAIIAIUQINasUR4BVFsP8NejEAEBMcARIP0&#13;&#10;HOZMAMI7ToQYOMDa9IB4Mp0ucRHQQgCTkYADJ3J6txfOzwVzcbfY2cBzKGvUWVfG8u8mkbGgX06d&#13;&#10;LW0ydq2ghl6qoZ60jQJ53kjbCMAC/KzmxIrPVDGoQSXxUoRMIRvsvxzAQgP0KE1gAwGdp2E/kmKe&#13;&#10;KnO4XB++opAwAAPUIyY4Go50QgNIEdwcC8Ll60XTek7uxQAAHnpsQnCHGAyxEoeyJuEeDpLUYEzU&#13;&#10;EkAAMI2EPcAxsIAQPR3MQUCK7cN3EIRUL40gMcFeRYG8ASCoAzUARgEMn0P8LIKtgYE5wdpELQS4&#13;&#10;EtGro8QPhsRfdOJSy5Apn7IrIs/a9XlrgMSXd/t8R7g3BDgsoreYQBzACBwSCwaDwiEwqFwyGw6H&#13;&#10;v+Iv+HxSKxaLxiMxqNxyEPCPgAayIAAWSgBrSiOyqVyyWywdzAAMaZgBCTYAHucxZQTwAGGfgAaU&#13;&#10;IAMuiy6WuikgAM0yDJyngAx1Kj1Sq1ar1irvqtgADV6s2Cw2Kx2SBvyzgACWqy2y2263w6tvqu1+&#13;&#10;4Xa73iy3K6Aa836/4COWd+Wm14HD1aPvAABHGypW5AAFLJwY85YAIjMgBBmYzAA+LNcQNzuKHOoi&#13;&#10;EwAEVeLQAP0VisAM7ZyR8PkAAE1HKBqVORtJJeBm00RZtMlkgANj0fgAFvvbwkkQQWnQ6AA7dgAB&#13;&#10;XtwYi94ALzwgBSeQAFvz2TIK0AFT2gAe/AAML5gBc/YAEj8gAZfwAM1/1/YNhQEXdSToUtTVqgQ9&#13;&#10;IMAAB4PAAZISAAnYVZhmh3hliEVMqHQADeIAACOIwANyJkrD4RkDMMu0LOk6gAEEVxWAAwI2hSFh&#13;&#10;ijpBl7LqPgAE2QQADORFEL8wG4BMFkDPs90GPAHgmYw4jaXdEobXlMzGABMA7So2JgAAJ5jABe2d&#13;&#10;Z43ShKEADDQ0ZxtQMmCSRYqJ1AAWZ4kAQhCAAshMFJAyRJNAzhNlDxNFWdwGP4ACoZEyBXFyHypK&#13;&#10;RCh7QQhkYLCmwAE+nkKIWoWfHwfAAGipwAJeqpYQ+AoKqysKxXg/q0ACVwDrisq6rtZKuYavLAsF&#13;&#10;R17V5fbCWIa7JAAlrMggGQAOa0bHVhEkTtO10FYoACLtwAC7t8AIGAA87kRo/bnuO5UJOe7AABi7&#13;&#10;7YvFAzkvQAAevetkRAAt78fh+kVNDAQADHBEGNfBwACjCl/uJTLPQVT2+VIY7yxXFplVyxcXxvFa&#13;&#10;+gTHMgtOxF1yHJbHyOxsmyqsceyuWLaY0EWPZFk6AQUk84AAchuG5JwXB4AAlOlpUKDEOUDKQngA&#13;&#10;Kc0TPAAWtQap3y01RfEHJuawAG6cAAPg80LCwNK2M6WwBSZFbvBgABcOk6QAIxDDrQQNUEGaoh63&#13;&#10;hBhn3sACa35myDIOo6lWO3CLdd2Re4oAJqms1ePAALOSAAFuVADbduX7LV2LXnQAEzoAAC7owANH&#13;&#10;pkG3gegAIfrM6HJuyN7G2H2Lm/nSULYlFMtGj/O0724BUFEDP+jEGDkQUDMYvgAIHzQAID0NrFyk&#13;&#10;ij9WPFcJH2eIHb0vU9Z+BQQMuSxQoIEEOFcJXy5GpalxMUdmA2JimRe+B4IBE3H9DaOQMV82Iosw&#13;&#10;SwAFkhrAAFaA4ABUwKVsPk24ARHiVIGHkOZDhoAkNiDQbg1QADiBCCkAAGhvjXIUGEHYOgACgGKl&#13;&#10;sgqrzMiIIMFCGKIkSEJdS6t1oc4ctvEY3Ba7m31xAMArRRit1cxBiOXmH8SIlluZREwikBFlrNYc&#13;&#10;tBaUTyFLViuXYesXAABEi+AAZEYi3JdAAMSM8WjDqqOCGqNpBkTDchmCMi0XB6gAAZHggwho9gAM&#13;&#10;sHlhhSoqMQKgxONMhiqxOkPIoqkSpFyOI7ImR8kiVyRknJYi0jZLlVZgY4jp6jJGUIKKyUYABwhV&#13;&#10;UTBQhgDgJkDGUMcgYJwSgAdiI0AB1TrOKC8AATcvGrEKGlBs8wYCBjUGYQMAaxlwIxB8RptIAB3t&#13;&#10;tABBsAIAASK2IUNAggunoh2D+/ogsLo+mXJ+GEAAnpzlkjaGpVKq5vP6egIAAA8p5gAAfPY3AAZq&#13;&#10;D3n2g5CBdpMlsJsIQAAfaCgADBQgAAn6FkGEhQ4AAcaIvdAA9UUa2E6ioTunk7wRQAI+F0RsVYry&#13;&#10;BhWf+QgP6mXnx/GDSwAAQKXgAA5TIAA46avXLm3sM8KCex7UzH4gYjlBgADmz0hIaSCCYfSvqS77&#13;&#10;YyvwTCmME7GC5k8FAAAFoZziNHWsQkdTcjtPCIrT0nBOqcgAExWghYiRHkDDwbshotSCBLIaDgIC&#13;&#10;Qx9DyNkbQhK2p7APIsG+wIABJWEAAH6w7zHnQ+LQq+TVjiHRDXyRNXAA7H2WIXQCy9l5KySijAFZ&#13;&#10;0VSBSPizZol0t5ZuyYUCgAAHbWgAARbAAA2bZmMMc5VJZDR126AAM+3qF4XhXuDaC0pYDsPccMQa&#13;&#10;faTrYAII0A6566Wvhlum31v5fmGlNkGxIqdxLLWcu7Y+zN4JLXfvHd5jLJLzWOvFeoiknGZSeZpK&#13;&#10;Egg2RGVsBOHWt5DRSiqIGFpRJBbTy0AAhkO4ABBYIl8Qwf8DTcC/GEQMEQIiBgmjmR2ZzmHREEhW&#13;&#10;c0hg1wYg4AACkZ0ryCiqxOAC4IV6XUwF/i4sgScYgAFxjSndVgv44INc8B10USonRHhYuF7CxM1A&#13;&#10;AK/I9g7ChtyWQYU2TjzHoCNlI+p91rxrABOqA0CIFCpI2GZrgmxKELGMMggYOQbgAgabcCGbGuj4&#13;&#10;Hxj6OOQKpgAB9nYABxzkZHpHDF8IABqTBBaCwhQsiCBPqVVySdTX3kcfi/OqRexgizFmAAIQVFE2&#13;&#10;V0SQMGxzM8JIIzgJ2QeNRw3EOQ8PggiBiFm+RweogFMgNECpefM1EHgHABcoAA2tdtBBLLIit0wy&#13;&#10;gAYiAAROxntrYyHe2Q9kYi2V2XJrZW0ItXlkXZ6KZTVo2ikdaTaZFj4A9KiVOhEwyEnzwhie/olN&#13;&#10;1kWEdu7Omow8beKpLmij1gBb4NcugjoF9+gAHVwAAASuBgAc7XG68gbskE2JIXecitq8Oi1tLiMR&#13;&#10;+IcUjTxbi8SOJ8XvezM9eRYODkAAP4GeaABDs22QgNIcCBiWrYQk84WwAZOFMAChwkAABp53govG&#13;&#10;GJokFCmQQVZBJqEMEVzAOvLXdAABt05ey+Bw9SLJaq2VtNznvPiQU2BsSUDWRqjcH/Yi78cKuCDs&#13;&#10;8pepxnGI+5LxBTwi8alR0GHdLeW+WvWMnKl6zVoqSRVK4AQPpSppHEgwFANK2HO+gAKvyBp7T5i4&#13;&#10;X+w5CFTL2dsCs8p6WzUMCbzpB4PEDHA/Igo9CCSsIGXMsr6pLaL7do2qD9CuDoEyJ1ewbp1kKD1P&#13;&#10;EAGqyNSFnO0oRXwgAB1+KRcN4dSBiSh6pp2QUYdIgzQtrzYABi/WAADr7JFmoBaaWKcU4AN15iij&#13;&#10;YswljeNSG2avqyn6JD9l/ayXjMadrwCiptqSW3f4EHzmN3/pFhIjdC3yLWbAEBDkdQAG/QF1HiP3&#13;&#10;2UJ3+hFQR4EYC1IAC4FQACDHpRHQIYGwAA4IHjAzBRswzkgCB0gnC3lDFID3FV6DKYKnG1jHjYLk&#13;&#10;QX8oMjKoNINTG373GoGAAAzIPiMQQTyEVGuyVRCQCYRwAAAitQAQQ1cybCLRCXJSXgASLBuISBCX&#13;&#10;jwAHkQAG6SnSnzGhfnPzmRCAgRBAfhDQAQAhAwtRog7ANQMR2h3H7GuRJQBRViV4RwCWaWDVNQ41&#13;&#10;MVMxBR+R0jtG9lFj0ykk/4MDHxbA7ojQAAE4kISW+U81eYFQCxBg0omQAAL4nEIAGniA5YoS2HxX&#13;&#10;yUPDcG8WpRFw0A0hAwMQLxCwWU5XNDShCWCGqU7mUHMx5ClYHg4AAIGwITVg9owwAH7BBgagcRAw&#13;&#10;l3OVXQqQrDXQODdBCYXYpBKnq2ihNFTnrz8lUWdFEGBgBglozBCQvHkgAAQ1dhGWRWe0u0vSEgZB&#13;&#10;FngAZQbBAwnUAhDgOwQzTwHiS3334IuAvZAUZkaI7GfRFinmhwspClClDG5GyYioOER36lk0RpET&#13;&#10;64OpFjIoLEmn9FoH91o414MgOJI0YUYxFQj5KAAIww9lZClxFWdkzCrwvpM5GRCUpyiUo4z0eADG&#13;&#10;PRHQH5P0HA4hpUZXa4JFw1SFaU5JNTJS5w/YxZFZSzJVkW+IapUTJpTZT2z5VjK5WIxpWzIJU2+Z&#13;&#10;X47QmwAAbJZztgAAsZaxDgBAeU8QAgjmphCYGS4QtQti9gRI+hDTowLnVihoW30ZWRfy9zQGGRCX&#13;&#10;RmRmhhDQEjag/AwHcQEgOzRw+S5Q1gwAwQAAH4SAAQ7Q7iti+A/gJWQRFy7A5wAHZz5jGg8ZrIkp&#13;&#10;VRBFZlVTgDglxhd5YZrxZZAQvXAnBI3YmYrBCWGZhTVi5DXy15sVPEfEOUqRFABFQYSQeR1hCQ/Q&#13;&#10;m1Vg/QXgWRCpRQQ53InniA354GVDtQTp5AAHXFeoIxCQBAslcQAgVVJhBg/QdipQ/QgwfRCovQAC&#13;&#10;HQyhBjVBrWXGLFdnDRBEByNCrGGSNmnxHJBmthCn1JtYPJRYdY553RCWV4n3iJWACANW4QAQ1QzR&#13;&#10;Bg/wB4lw+w6lolsRGVHB8h9FGAAAUaLxGw/JTg7wSQToCAwncRCQ/Ai3OQGAiDgg7aQaK2EGA5az&#13;&#10;5AlaSCESExFYgoWmL3NQAAU6Ui2Jt5YzIJIWtKVjHKVaWjF5XZUEkjPDPQmaZJHkVm3JIYLjuECU&#13;&#10;C2cxDQ76cGvUso/nchCiAlt0z6cXACMHl5Vjrxu5KFbJVG+pThHQEqh6eTv5Bo7HCIJXChA3DF3K&#13;&#10;XS14N6kyspGKlhiKlamSuqm6nCG6mH6HO1R3fZLRNRNxCg3ovk1WFjxBCp2RAwZ2L1L46RDIBAAJ&#13;&#10;rA8WcVrFroYBeYYhDgDRBEr01BsWmhBpjS4w8pnwDQ/HqRDUyKkItAYHMxFX1gxQAAPK2qcmumvB&#13;&#10;CTzYZU8GWEbqSEEYiX5oMRY3wgimBCGn3AAApa8adhaDGiV6QQ7QAKhwEiwqUnQgrq/11QmgAGwR&#13;&#10;FwRQTRAxrBCw5A5RAwG3iBCRe6t2uQ27FCfZC5ywAJN4XGKBCQ/w8VeQAQE3mBrqzxBAMoDgza2B&#13;&#10;GaZAmSpiqB7QVAAAq7MywmNBomMQSRKn94JhD7M3RKBa2a2ww7Q0mA3Q3haQJJpCTzxwAAEDyhKn&#13;&#10;dAMDpTp5umlSexKgzBNA4QOwPKUU162QRIPQgUfwNZ3YkErKe0AyyqpT9jgxFgObcJJWZXBpvASp&#13;&#10;D66Ii6nyx5E5g7ei06obfheKnkSJHX9qZ0i3+YMnek7BwZSmalB1CaaxBYuKgZs6UaU5Kzzz0adB&#13;&#10;BYIoIIcJUXOFEFEhBWuVzBGqEyAgcLqwALlajZR6kIKLgSvLg7s0SZELtiwLtbuRfru7vBb7gHF5&#13;&#10;I2IWebMrNLMBCwkRwQAAcHuBCAtgHk1gSw4kca8QpTTzURCWuQCr3BBoByr6vheFvTTg+75RFgCA&#13;&#10;5RAlWCcAAQ63IxVoaRAwr2hSnYThDIuwAAXb+gAGUiKohBCXwG4jFCQbB5Cr9GQruBbAWMC6bGXY&#13;&#10;plQ0OhDafQ7MFAADB0I3VSwYQTyKCQAJObl3QhDbHrILIhAw/bJRA7JxA7KRFp3I+pMzy0vJZbxW&#13;&#10;xIuK4hDrBrCBrRCg47DFMbDxFKAMCwWEXkYIArNWNbOLOi0rPBDq4Lmk8SZwALLBFg/QnCawAwZW&#13;&#10;5RCAzwWQXzAwplVpPpQJQhpbnjBLoBHEcK3AGhjg5YjsT64sQ33o/03mB2CaYgAD2QkRFpfQAA08&#13;&#10;gHYCSHYmnbf8CbvysbfJXsiCsLwcjBY7vj67hW2bh0iriYLquU1QJE1sFA7BBjMQAIjZnxBcmbUY&#13;&#10;HYHxFTGq90d0eZUSmwsKLqMBBYRK3BFYB5OxBpBUMrr8TakYKcjxh8kcwBYsjswxWcwsxskJG8yR&#13;&#10;iMxW0FkQDc0ZKoxMa6bhCQR2h1HsBxBwdRlAjLAMD7GBCX/Q3cmk1lfgAC2syCGwvpmRqpew/qhR&#13;&#10;VQCKwlHgtxAwPXrhB4tgAIuHfFaRCVHwAIEQR7n56HZMhxZHnSUrFA2wAMMIQDyBDZ53XgAFLJmZ&#13;&#10;MCwspjpg0QALVYWRDgsMOwUbB3uXu3vRFbbVh4Z678ZZA3bKLWKhDwjMfHxHLRCgnlFhPoiBFIhK&#13;&#10;Taa3TCwbNgAMShHbO6jxDrQLPsej2seRFgWwYhAwpgnxCgnwbY9AYQklQhHGO2PZ4A35qHaBHcqw&#13;&#10;FNZZrgACArcDR7xTjQAG9X4gAGSycMc7nBFGcw3teBRBRrkshreMzBiMiqYNf7t9ftgxgM6zJsky&#13;&#10;z5H6aFS5NdFZCKu9MqLRCXUj6KtMp6qxDDrGpoqJY2uVrQHQAMq6RgAJ5KNhFQx9qn2H2ir7acoM&#13;&#10;vNSMvthrgsy9tNhCA9t7vdttutuxc74dvbwNCZFsFwAAKtxwANXS2qWRBQ/w7xiwAdZnJM8hBAMG&#13;&#10;IQeQSFdk4af1qEtRCZRW4DCTC9xdiCrApF/VBE3y+g678Qzg4EIwCQIlUgPgWX3XBc9wAA0GZRCq&#13;&#10;yYWqOQLhsRBZSpsk4WBRCtxdxwKgANZTwlulX8CNhRYpxU9U9yV6cDv6txDcG8grxnRLyCwZPwH5&#13;&#10;QcZhtMaBDwa1b3LxC2DxAwQG4RFbQybdGaGGdMnQAJv1VwLQLRDw0Q0xAwMJfhCgV8XyjcYhFJ+y&#13;&#10;HyIWc8a9QsSWMtRsTNSBDTkmgzj0G8R0X7YcIoSwHIwQABpBBsnhAwfnPFnxGSAqEy2RIM6BHZWH&#13;&#10;5xA8a9C1kuXy7YCbG1/dMoWbVTaC8GGdFQKegLd9udwRdtgZWuhBbszuiBGt5TIdiloX+KaZNSV9&#13;&#10;ltYT5hFZpijSdsRzGieJ2dMqn9K7lt3GAxFVhCc1gQb1E1FRiF2DD4J128v+ixYujes0mNw+thYe&#13;&#10;teuRF+u0R+FwANeLRxHR/AMk+JiSx+il7adK794XWBCj/Cd7MSlmqQkwF4BceddH3xCtS7QOG9EO&#13;&#10;vivLdDoBqdQBRgAL6RAwPyKgAA3UwRCQHmvwwIUAIeItmNF8DWWqBhCIPM0c9RBLpqKBbOygAODg&#13;&#10;AIBxBXTLQJw++L3ACjlDlhCdMoXa5a47zivNXeE9X+lhDwI2g+we7xBEqytg6xAgAV6RcRXLEk/B&#13;&#10;BX7IB6DcIi+gAQIFUkHNDqyDag/w6BpTZodhDctI3bZwAONuTbN+TxHLOwwLKgv87ksRAwO2IQ/A&#13;&#10;L+OwC2bRe4obDONBDgz9HR+7UhCWXTSDoWk2lBGeNqfX7L5Q++xxLs6IlHvCori+xR/iABBcHeG+&#13;&#10;VMf8gRFe/oFyDZ+eIegub+vBYehvhCveuPhxVu4TFuj9jLiOkvirgbaYwOFFf85AAIeRDoWZRTAU&#13;&#10;2eCRDmua4rj8T+bBHOrhTrsvkvi9vPqxVvBPrhCPjPsRB/szLuzL2RHPAVzX5eg5S+Bq69cWTOpx&#13;&#10;CwXhnlFJZRCgxxyArQ5YfryMhOHBCce7zLrK771mdNwESOCNyPQvRBBQ2fNwQeWuYBCgKuxoWhog&#13;&#10;HwNTYtLnTNfBC6t8mdDc5uifiRGryEnxGXA7dhAFrAgBBILBTbCAAlIWAD/DgAgIjBonFIrFovGI&#13;&#10;zE37HAABI/E3hIgAD5LGGu2YIKhRGCmWoIrFLGomt5qAFVOAAup2AHNPomDqCAClRAADaOAElSpm&#13;&#10;ADQboImUnGGGxYIPB1M3VWgAF66AANYAA+bHTLLZrPFVxagASbbaIq7VYrwAEioUZm/wSDQAwnu9&#13;&#10;AAygMBwAdVstwA/xuNQAAQYC4wjUlBDob4uZIKzBeLwA0M7b4I2tCABPpAAE9OAHZqs/MxBrgA4d&#13;&#10;iABZtAA1NuAD1ugAhd7E2twAAK+HXK86OPZ4+BABHH6AHX0AAFOnrOr1oq/OzHpB1+73u/4PD4vH&#13;&#10;Gn95sQ/3+AAH7PJ7vf8Pj8u92X52+X8/z+v3/PI+n/V9YX9gNrBrgYACWgkAAZgxPU/gSEEzQECA&#13;&#10;P+BP8AQWDQeEQmFQuGQ2HQ+IRGJROFr+LAA8RkACSOABRR8AAORRSSSWTSeUSmVSuJsOXAAmTEAF&#13;&#10;maABLTcAAKdQhQz0AGCgABPUMAGGjRRQUmi0eDpCnAA31GVuiqAAM1eEJytAAx12WV+wWGxWOySx&#13;&#10;9WcAAa1WW2W23W+4SZ+XMAAS7XG8Xm9XuwWd9Wm13zBYPCYWE37AAbDYuUKfHAAtZGVvfKAAEZfG&#13;&#10;Si5vy63fM5+9kbRABd6WhUSjGGEP99vsAAENCCCuxzQkM7J/uRugBjshkAAd8EACXiABtceGRk8A&#13;&#10;BE80AHToABF9MAYi1YrQXrKPcAAvvACBgB5eMAA3zQllMyCkQjwV5u6GjggAAIMthgB4v1+gB2f0&#13;&#10;AAnADxH0eIAEUcBDIQTAlk4AB2m4+AtlCKoABAHAQpOBAAgOAA+BKQSKM2zoCLCKkSgAVsUJOJUV&#13;&#10;gAWsXIYQcYgAP0aAANMbpsnDsoY/p2AACsgJyncQgDIqGkMRiCj2OqGkwTyCjO1SJkVKgADvK6Tg&#13;&#10;pLQAHXLqIlcWSCimJ6Gj4QaCkGPiIHxNgAATN6EHnOQAAZOsdoYXE8gAJM+JWfApCyAADlcU6xAG&#13;&#10;7AdB+goeh2goeB0gpGkigpelqhgPoMegJAlBp2nak5k1CAAcVIjaOm3VCyhjVYAGhVyGJc+4eVmh&#13;&#10;EunWAALVykKRsQnQBIY7YAAVYaEHtY03ThO6JRCu0R2VZ9oOyf1pvAgVdgHaNs20wlmM9bdv3Atz&#13;&#10;rMDcK8DXc8cksqysHNdtyregaCXfeaDuDRpjXwhBnX2AFVhjemAXAZ+BqgqT9P2GuEgAZWGAAd+H&#13;&#10;uY5wnYmk+GGUAAdYyAFpn8ABdY+AAiZEqaqquDKsq2rox4DlmWoVcbsZdmWZ27Z2Z5vlmYZxneXZ&#13;&#10;1ni4MdQrIi0ybKsuBGA5rn9wVyC0uS9fZnX7ViEGC+4ACAHyGjKNiCk0SYAHBsQABDss6TtOR5oY&#13;&#10;L+2I8kBG7gAA5bm6q0OvpaKZMACqHRVtXhfwCGl0XqCiYJqCn27iFkygw6vO8Z5IQc57tqGpkg2h&#13;&#10;B2Dsgp8mWgoHjygoGCMlAHgEDgAGqHxxxAulmxJE0UFbFUWRdS3Fkzxg0d2AAp98ABWeDb7jm0AA&#13;&#10;T+OAFN05T1PoYVhYIKK4qIKfz9oYbxwIKENMSnKsrjvLMt1siB/neeDXy3jfrIOGutYWYKKWGBQA&#13;&#10;WCcf7AADn82/jgAbSAAHYAP9Tm8oAA7oDAAFLAkAAUAgBBWECME5BR8NqR2P8FgNCcjUPUQcesHV&#13;&#10;hLEIONyEQAAWwlIQ/xXpO27kHF9C0AAOYYEnCDDMAAwIbEIAfDk/h/nXkHf4AWIDG1qPjS0BRHh/&#13;&#10;kgAVSEr9IiRmANKbxFFaL/DwkiWxFKLCd4oRZi4Zln0XSJrnDWuldbJ12m1jAQ9eMaTGBSjcAAV8&#13;&#10;cQAOABe34aEbI8FkWCNSPj+H9N6LI/Z1hiARyFLC3yMrKEGMqjzI1cTdlySOkkWWLck5LFhi/JeT&#13;&#10;UmJIMxk2RFoJkDJEqWC0dpLrlvSfLeOWVkfnURAAKAAekszEkJDsH0goixCENFemGBbhx8zBMsZg&#13;&#10;g7kDynnIOEWZQABeTNAAKaaBMyayZkavYAC+BjRwjkFCbkoBWEFC0hMhZfyChLBUCo0g1RquScoA&#13;&#10;ByzmCDjvSSAAeztwGsrAAA4LjpXTupdW60zkPSvolem7J2gSkWovIXHEV4AI3BSAAD2iQABhUVW+&#13;&#10;qEZKo1SyFBGACEQ3CEiwFoQUKgUyCj9nIQsIgTCCi7FmSdKgikrJYJNEVp6tyKBDoQAAXwtyGjmH&#13;&#10;OQUDIGCIAaqMAAc9SQADTqYAAFlT13i3qkABFdCAPVXAAEurQABL1dAAHasBzASToAAGYMBDQpNE&#13;&#10;AABqMwphS1rHc30t4cXwASFAJphzEBs17AACavxCHiPGeQSoYlhTgHCIWPGxQAA2WNIRRUYQABxW&#13;&#10;TIRVcDwAAfWZAAHWzgAAXWfIQ02m7qZ1AAnPWQhQ4bVIUBAbJOoDIBQUZbJWVVtSJxUWtFa21uyJ&#13;&#10;20t5b9l8nbdxijI3qM8n413ALGaUXYADROkFVdEAAVbqF5rA5umNyrtFskRIAgxWpFleu3cqal47&#13;&#10;gW+vNby8t6byXCvYACULQ2inclNE+VDNr3kodsTAmUdI7ENBUDIgo1xnkJAMAs8A7G+gBAbbAg6A&#13;&#10;AJwFgONjClgoIkHqeCy0k6yLC/awEA+d642BcxJAiBTcBGtyboRQORywACPESQwWQJgVgACcNkak&#13;&#10;7HKuXIQPIUJ7hQEFAW4c+gcp+OodU6y3t93YUFRSSaqtCXbkKmxYdRtfgTAAr2Nlb6eRcJ7T6wkG&#13;&#10;rC2GgAFsLogs3QAOJIaDEHJ4BdUvACBTCJJrsvffDEZ8ZFBEiPIKHjIxDBQVvAAF+tRDrTgAGvos&#13;&#10;ACsQAKzB4u93YaAAO5cYG3TAAAZabKWaqGcDhfD9OwMIXJDRoDSIKC8Fsc3AjnGlqgXQf0zgwHvO&#13;&#10;QYYxCCjIfgeBjpFBcXNBeHYOYANX6omaLwAAQ9lWAOQ8fC5KbC64msQupNQajAaJXVKnwSNuEIhL&#13;&#10;quPmOYbDAAAD/cxDNFjXtNOcAAF93N7Kqy69F+ZP24IJbrelvN575kviKS1xCbrquMu6Tdyd+EoE&#13;&#10;rwmilFhUcNNfE4tuyghgAF7xXg/FyG3dKwQe8BXLxcYknv7kEed98jjxyLk0jeUW8vjKMlMpZiL0&#13;&#10;5Lykg4hebIcD4mptgXwAFJyCQgbDxQAAp2eQoJs4hZCqIZt8AG4QAYdw+fPB6AYDHwy3X2v/K4so&#13;&#10;0D8ABGKZ7GtdEn2Mkg5I0AiBI4hxRBh9AHfmAUcw5DXgSAjUids7yED1p8AAeFMlBA3IKBQRGR5/&#13;&#10;ZKWXkwsFBET5PJLlG/ZC6PnDOKBDyleR3rf5a0S54ABch0fBjYKEErZEKBbBg0jtwLtOJVnemhJa&#13;&#10;bZ7ImM8aJBQZAwIaFqfApUGEPYypAY/vwACz+Ffyli2zwgb+RUipXFXCbuAvU6qAMgGYIGaPQepD&#13;&#10;QaA9IKMuyLBzunfmCPkAEgpXGrHi5EAIyGL6NGOQUYYxSCjb3U71CY/xJCLAAE3/WUgACf/8J+KC&#13;&#10;IOsC2cJW2iysIY2qrWqOJU20AA24CQIQCFAk6eIuui6UuonEIUGXA2AABtA8AABFBCAAG7BIZk5m&#13;&#10;5oi43sWvBQknBPBYik60jy4AJw4GjQk04NBeIS3SzWNaAAFdB+4WsiKiDeAAAxCMJWmNAaEfCWWq&#13;&#10;XlBy3y40ZO44ZS4/CeizBjCsZ3BdCyZ3CxC4Z5C8k+8yvmmGaQvsoClTC+8UoMKcEgYLCIIQEcbA&#13;&#10;AADmDcIaEuE6IKDQDEIY82uYxMrevk/DDKx6PIPMAabqL+hWkk/8E+AADFEgqodqoUJMDRDs0rDm&#13;&#10;IWSQIKDy2GHuH4O4FsHYpeIOGkGGjuEECsEOLq7S3aE2IaC2AxCIBsAgUgIOAKACMUCcAu9CyXDQ&#13;&#10;vwJXDW8YJI8dEoISmMhyAeIQMQlgWi4CAAuIEJAmD2GQaknofOIYBSX+mYdurYLC9Y8+9cfES8Im&#13;&#10;PCACA6BKIKHKN2IQAo2wH+HEpAACWSIUq0CWzMFsFsbcFEAAC7H8W+N8N+hgzeAjIKAAHVIQiWAB&#13;&#10;GSAAD0lodCIcEgXUKgDSOM2aeREOPEPIJUmoRvIqExJAAAEFJGAAD7JM2YeLAIsIsM2mIVAS2u2y&#13;&#10;qnAeIQCxJqAAFTJwAAEpJ3GgXQIWGDKA6ihIhM2LBM8RC/BSWoiqJHKQi5C3KaZ6vctrBm4EXY4J&#13;&#10;BuPDKbJmFzK4M/KzKgu3CikU48nxLBDBKlLMaXKfLSXpDDLYYBLck0HhLmAAtUHCAARCBpL0sqqw&#13;&#10;FlL8IQs+Bc4eAClPF/LAI47TBIN23G3K3OIQp0IKp6IaHCyUA8dQIWKArOJ6x+Om/wOgDobCbGbK&#13;&#10;QuO8wQlmHpGXLQkbKAfgxAPmBTNgAAGtNmJQG0pAeNHSIYAysuH+/kNeAWfmIWwoGw6HNiwYIKA0&#13;&#10;l8IWEYBMFIAACwA0C2LDLWIg6cFpOuAADzO1CLCOgS0IIUptMCIglNEGHJPMAA+QngWe5sEKAAFi&#13;&#10;5yAAGKAM7eH0HsIaBM1WmY72A7PULEmgFMq4q8IWf4V8IQ8oAg+C+GJOa4IKE4EqIaD9PaAAECD0&#13;&#10;IYC3QumemiElQ2AA0wDaW+OUYixixIn2FHRMIQCA3OFIotMuISAEiu4I9SAAFhRoAACjRuAABvR0&#13;&#10;ABICJWmoENSAAAD3SGAADLSMAAE1STJQwtALJYsRJcqVJhAZJk26IODdSuAA7GbA65QmECECIZHz&#13;&#10;H1Hso0BwN4+A3lKPLeZ3BU3xTVC1TTTcZnLii5KokSuO4LK/C/L8TCCfT7K8WtTittLFCmvDLLUC&#13;&#10;YDTnUOWfOpUUWjUTUaWhUetrJfAWIMlMWDLVThByf9IYPDLmfPU6HYU+ACV014ISfaIKGU12IcD1&#13;&#10;VaAAEPVgxUyMxRTM/a96VM7SVQG3NTEUkikasmHEAAA/WGWQASAAg6+uSLMIJMFsAOwQCVPqIaEm&#13;&#10;EwIKDYDOIZWQbOwcIMAuFuV+AIAQ16INOZOdOhOkLBUYIkDNXWAAE3XdDeABDaLCss/GfuaianG2&#13;&#10;WfM+umEaEdRyPAIaBExrG4e0e4MZUkIcGQc8heBsIaALWM2IjuAABQyyIPTrJGQ/JMlwW3NgBSAB&#13;&#10;OGeAeEd8pMIOE0CuCwrKFUFSrQrUFbO+ILSAQRSGD206NOSfI5NVRMFGAAC9Z7Ac27AbAFIu6KJP&#13;&#10;ANJaITUo2xSm23SqIMEJafJLJPI8jIIWFXasAACtay2S2W2PKNMNUgZbTZKZbBMKRFbIZzNUk3Tr&#13;&#10;BquRTzC4RCb0WNPtQvOlWGUwTfYgJTEHA2c8oZCbbOktUGu/CpUNcAW3YRcMW5U1cTcPbTcYXDcQ&#13;&#10;k3KKv8IWHTcsVxVKZvXS3o0csya1NGAAG9dEISFI6VH6CuIaEAQQAAD/IgIdS0ABSvDtJrZQlDB+&#13;&#10;Fcd6d/c8ABNZV4lqkmf4lMNaNcuOu8IjWyCCTs/XYCxqH+GwwKACiCIWASAfWMHwHkHw3aFFMIAI&#13;&#10;A7CcILXJOfOjOncWJQPDJgkQhaF8AA0+LDL0gwGbfiAAy8AACPfsWiEcRYDkqmIYA9NyF6y+I2BE&#13;&#10;TvciIeDTDgEwEkIapWzgTDWVSFSJZjVkABVoWg6uBRgxEIR6++wQIOHCCECTWEF/gCIWTAIKCiyI&#13;&#10;INRJEAAAEZhdDoDm2HZxV6k8hqhvfaBXhy6aj6IOsUQIFJiBSy7I6vayCssws0IXZHO4qI2pSjUq&#13;&#10;JRAbJmIO0sAA0ndypMeCm+IW59ZqYmCdPcFiFja9bNceXDbEivjKW/c3jSMHgKZ5bXKtBskvBxKg&#13;&#10;7CtYNlX2LxfeAAGZj7jYjTcFQbcJj/UjcdkIR3jXkOLzjdkULfkYknfVa24mIXb4ABj2ZxkSvZdh&#13;&#10;dkocjeoMIQC1D4vhEcIYPSIKBqBmIgoM8Vd3d64TQfjsCvlkAA4aFRd9EWkuOJHS8iGLl6YwY0Im&#13;&#10;6c6YGFYeoizYIYFCULZ5ZQIWAsBOiUHWG0R8AmEZMIAQBne/hbObfFXOK/kyIS9/VsY0gJcsHTjI&#13;&#10;K/THTDH3H7H+WgGrN2AABWHQ8MIUFBQA0KUDkLhoXgHa8uACBa9sqRWC0FnuC+UDM6q+rDEhD4E7&#13;&#10;oaWiOaxjRCJipY+FFIIMH++sqEsuACHoPgIQAqcwH+HGN2Q0Q2IOX8v/nUT5hDhnd+INMVVwnyAc&#13;&#10;AcPwsWIW6q3a3eRDWAf+gCJVpxiU9WSqzEIRb8oeoiomsgIZlesYscJoUDP/jGoFkaTvjPqpUXfL&#13;&#10;quMXkeZvjgjNKvjnbdKbkrblMaUULwD/rTS7S/q0aXkCAA46kZrbYPkNrncVa/rsi9rrryMLq4kd&#13;&#10;AsABlldQIWoNqPkxqy5okYKGSfYxailwH+LRVJMuHipwIOA67SH+HCeLgeIfnDl+Uhl1IseK5yTV&#13;&#10;PYAADhtQxfCYIPr8YDfsPaY+zRZ0ABhWInoqxsYoDYBSnQEmGuGsIaBczGH+GeN+ACJ2IOBIB+Qu&#13;&#10;G6GEeyAe8+AZAgIRfDXNfJrwJYzwuzZ6C8ABM2LKNS56KVoRjyR2GOoyYxTKIYBIw0H+Gsaleilj&#13;&#10;n1pcLiFHZXmWIbngH+GmwKE4FcdnXWDNk6ohk+WfIHR4N9rhkGIQFFltnwIYHaC0NUAmFLZuIMf4&#13;&#10;tefoMqbEezbtR9NVEGvqINh9plpoIPu9MyncYUYsYDl6/g0hSZZAIXHAAADJxrXbXfTRuvr4MLqt&#13;&#10;x2MXm/x8LNr2klq8ABTvKxUByDyUkbrfrjCryWLjtbygIhyBymJNylysIjywjZqZjsIXXlCHTfx1&#13;&#10;By02wEYGwLT2/y/2mYw8AACKCEIaDSDgIKEsz8Inw2bIbNNKlklpoW/6//ohoSc3tZyGjZitipsb&#13;&#10;Y0IpQ3gVzDdovgHIR8AAGI2QIYFfFICg+KIMBmCzMEGcFQGmPLlEAcC6ITupfHXRsQJLgwBQy0r5&#13;&#10;dvRtRwLJuySqs4SYuyTuCfsG6SIaEzlIrMW/y2IaCNi+NJosIUDMa6FWCIa1iKABAlzg+YTukRJh&#13;&#10;gfAStEIQCOTIY9OUISFkD1ZoCcEKl2IPphMRg4tjMHw9n2IW+dIPIS6dhzYGINT6TJzTglO1dcXn&#13;&#10;V06wyygIeYIZrSD/JFJJzDXlxznPyyLxx74ULxyr4aIl2EYByLyPrDyTrbATOupG53vn4gZdybwV&#13;&#10;48LL4l5F4f5EId5J5OIL5SizS9S+EB5gIYbnVmbjsPzG5AFuuaAAFGUKFAFTH4G2eqOeEtFeAiBp&#13;&#10;G2E9H4ABgSIaFo72CXukIlxA5iIKmN2dfptntq7Z0KjT0DRDxREaIoDj7HXiKf3yAAEMBuUagX00&#13;&#10;ISHMBnGUE0GY9MIMFsECPUGWEAQIBHlEBtgUIQAuAOX+AeAIU4IPWNEQfAobF94SJPZBY7g0P9z3&#13;&#10;HKMqAD195WL+H+DPD4EcE5FfX345i4M+GawLkswEIWH4A1gGAGG6nWAD6pUd64LKGzV2s9G2H0+u&#13;&#10;IWGaEdDcBoDlznzKABfiGaLyPDeGIZobDyDV+Xs/Aow8hXMoIKBAsuIXs3haDKDJSRSUIPtvi9xS&#13;&#10;zHxWL7rrj3+GABii27WyiTwyO5B31YYDU+ABIK7rgeMRqmOeOjVpVbQrtN4QIABIEAIJBYNB4RCY&#13;&#10;VC4ZDYdD4hEYlE4pFYtF4I/o0AH/HQAA5BGJFI5JJZNJ5RKH5KwBAgJKZhMZlM5pNYI+pwAANO5t&#13;&#10;PZma6AAEtQwAGaMAHNSZ9S5LHY9TKhUZI9qoAEJVwAwq0AGrXQA37AAAhY4PTgAe7QAFJawApbcA&#13;&#10;B7calc7pdbtPnReaLR4MnL8ADHgbvg8JhZNOH1Op5hsZjcdEJW/JbA8flctlcRigNl85ncZmZ3m8&#13;&#10;9owAbdMAEpqQAFtYAHVrwAVNkAFXtdJEsjk5ft884nJBBEI4I/cTKAUEI463MAACCgTFwp0QA7eo&#13;&#10;AGx1wAV+0AGj3QAvPAACH44PoMXvJrtVWACt7QAP/gAGB84OqfsAHd+YOmP4AGk/4AC3AQAB2HQd&#13;&#10;AAMBIEwAAEm2aaFkeXaCGwIiCG0USCGAL6CA6JSCCSWqKOeEQAEgABuom3KXJIREWgAPMYAAJsZg&#13;&#10;AWUbIwLQxIIU5PoQJgqAAUYrCcAAvSMAAkySABbSYxgrC8ghVlGhZ3kAQoAAiP49PQADzNEuxAkO&#13;&#10;ghAS2hR8BMFwAAebRpAADYQhCABvTmphYzsAAoTykh2T4AAJk0UCCD0OiFj2gpbBgGAAGfRiDxaR&#13;&#10;EXxiL9JgAUFLJRLyFzyKAATsWIAE1UIADLUgAFbU7YtmFFVgAa9XS4hwD1lLqcqS5ajAyg4012AD&#13;&#10;+QWQtgAAPVh1ghMVMpYtk2UiKNH8jiPJAAdl2naiFWO3dq2zalM20lCgDWoSiVwpClW6kanH/cze&#13;&#10;P/Nop3cABuXjKh3nesSyIcT98gAN1+AAS9/gALmBXVgmCokvJ0L3XK+r+wIx4NiDMJy0OI4qytr4&#13;&#10;tjLP4m8+NY8wluY+mYsZIAD7FSAAkZUABcZaAAbZgABk5nc2MZEmhLE4gg1jKmYoiyghXFMkgW6K&#13;&#10;ABqaQABfaWAGSCw1zYK6aoABVqry45L+boSZmuAAGuvgADuxAAcWyoOFm0K4ryLFQJAluyXEQoUb&#13;&#10;ocoIRRjIIcpfACABaiHdIJBYggqQeicRxLE8UpZFaRhzxwAGRyIAE7ygADFy6KE+UiCDELqHmiPh&#13;&#10;AAAGBCdEGfTgBrhmMGaprIIFgVoWdiCgMc5zgABwMAxLmQrof58Hw5gZh2ghrGchY+oKSoIgi/D9&#13;&#10;KXT08T0kc+dmCYfCN4vjoOAIBAADx/2cc6Bnn8oAAR9EiyOUf2AARP3gAO35UxrCFtMNrUNUPv9g&#13;&#10;AQX/MBYGW4UqkQ8gAENAdcwHIFAAHLA0AA0IIAABfBMg6RkoPsSmI+DQAA4QdWqzZrUISerNWeul&#13;&#10;aMIoUE1hBCmFj9DEsUhaQhb64RLMKXIcuGMJV0w5J8ZkGMPwADWiEQ9ei9SxnIIkHyJQABFxNUWo&#13;&#10;1qoKoeRTMGwiGzDGdMOipFsiDvYuRfIZCuMEYyERea0GiNAABURrIuXEHoABZxxhZGaMhDAiR3AA&#13;&#10;L2PSwliQHENDZWzNXFrIjqQ9n5BBYCoJmKKRQAAuhXJIEeSQABdSVUqpcMMmYSvOHclh5jV4Xsdh&#13;&#10;YfmToE5TAAAFKkAA95WGaAA2hwTUiLh0g8IsWaEkTtTIUJplEeVFAAFUCcggBnmoIk64YACJETIo&#13;&#10;NxINbBFHbO3A3NM5gAW+RWArNkiA2pmA0BsQQecxyGj6A8CRLA4huJ+bG2UcRgwvBmIIKMTZCw/z&#13;&#10;WAAIAfo/Zqt8PRHQuovBfkECKEIhbwSCAtAItIbY+zJPQTupskg8Rbi5dwEkI5DAlBRAABwaIyoG&#13;&#10;QOGPSEAAOKSAABpScAAzaVRwjkEyl0LpXEKEVTMAAd6bIIDAGBUCojWAWAAPCoAABlVDa82BboMq&#13;&#10;kRPGeAAXdTQAR3QqQZdwUwACuqtTsTSo1SrUjFIWMkJCzQnq9V6rtY4vz+hZDMocNVxyBhyuisxJ&#13;&#10;RJVzAAG+uyagHgPaayWkgOAABqsBDde0SCIzRAABqxAAHHN1GNY2uNjyMRWXHFgwBgrIRUrRZeFt&#13;&#10;ZbNQxsyxqCyQX2kWCBaUAAv7URzfrZ0gyiVFHdGiAAVls1UpAms3x4DwYYLTs5GQetvwACPRcHgR&#13;&#10;QjiWj6HsQedrfBRFyBiBACaBAOgfLEPAeZBB0O3QIgcf4fw8HMJCSOnNOhQ3lX2v2uYknzvplYPc&#13;&#10;hdn4RV5r0PK+gABt33AACS/Ur20yyIsHLAAABGgxBuQSR7sgQN8D2M5dImgJEIDCPQggBQFkQcPM&#13;&#10;txRknGEVEzh0AEaA0AAB5iMAAw8TEPH+TkAIQAkEEGPQEiyV2+CDAOZu3JdBtjeIICcEpBHwkHHi&#13;&#10;QUF4EsHjgOqsm+BdJ3zxnmQoWRBQgDxyCA7KhNno0QJGPcNQcHziWRMQsUoqk8CqgG9G9IAA2ZpA&#13;&#10;AAzNgACqXJTnjpOCcST1oFPncAAWs9HiPI/IOwAJJUXgUBxsjZrbrm0DJSS0As857IMyrFoudJFt&#13;&#10;LfnoLUH5nWsi3WBaF4dNQ8t7p+EOSWtVqXEUet0Ma4aiIie0KxWSt2ooCCnWhBwG63AAOPXVgyL6&#13;&#10;3AaAAemwQADp2Ias1urNP2SL4QUv0WbLbI1HavaEKdQ7TY1qRiNoYMEXtKEC09qYU7YjrNMDdgrY&#13;&#10;IEB28TYOEhu7tmSCJElXNM2PNeOqRwFwLgAooQwTJBcQkIFpwEAAS+CFMWGlsQ/CcRYkGJw0AGc0&#13;&#10;5J0IVuJj9rjuHe0lRQI3G7+SxbWRXAAcgACMicP8He3gBDIGGQsVoiiCBbESQQfI7SCBWGwQQCEw&#13;&#10;iH4XcTM3DUhCJpJCSyxlwjOjAADn0kiAfBBEEEKH8hgEd8gAHeOkhY+SCuxIIM7KTuMqlMDO/hUA&#13;&#10;lCFiEIKKG/d9xtrK4oUwdHVmqAvIJ1UhY6xRinAABULjTya5XemSIfoIAUSoHBzcg5xyODpN+IYS&#13;&#10;KJolB8kcF1zwgfKbvRIArzGwNhaHzrtIhHDRiFwLkCf0gAAg+nV6f3NIbAACT9cwbyTni1ubg0I+&#13;&#10;DkHiDRuAB6AAAsPfAACf8HTHP5n7Wa1pyE2nvjNa2r8tiPbWNamrZqhcuqizfOITD8GIAKXBMAAI&#13;&#10;P8BC9fa513EcieUsgvMeaWapqEqofYsfsphezGG7P/gxX6H97ebz/1tfzyELbS0Yirbrb7GCFD/K&#13;&#10;LhWQA5WgxKBocoAAIsCKIKIbWQAEAjeT4iyDeotrfAAAOIhqjSRAhLgIWjgbgopb1wSa84NwAABc&#13;&#10;FwAC34eoABAxA4YsGy97/5rThJMQdcHqlgWZeBeT95ooFoADZoAB8q66/7AIRsJsGAYAW0FoIJt4&#13;&#10;hQe6vQAAFwDoggbgagggJSXADiqIgxXIIYAEBYBh84AABUDwABobnw3Qg6mwO73bhwgyEioajyEi&#13;&#10;pAGQADjZ7MHYhAYDlb0wHwiAV8IBJbfYTbsghUEoggFC/C/ScwiYZqpY6ztcGC5MGDCTYEGUJETg&#13;&#10;RzlwAA4gg4frxADAeweDh5sEPDtkHIxwSIS4ggOANS94EpwQAoagZo5iUQk7vxTgiwGogqjwhoKg&#13;&#10;LZKJzaSoXTQCSZVbwbowRj7il8PalKlYmKtAcMbIAAEEbkNTzK+QACwyPQXoAAIUcxgzpIOYAAR0&#13;&#10;diAiAyBAg0ahRipb9qp6PEDEOD/pjT5Aj75UfRiL5sf5bMBBir6SQD6qFrVcfTVx6RTjSz8TXDXQ&#13;&#10;cbXgiRJkKLgkKggqOMID7sgSMj+Qg8I6LUjxgkgkkg0kgMk8VyUJrJZQSMl4ACkIY4icmTQqdq0i&#13;&#10;00CrcMV6s0JLrwBwg4fMoT4D4RloXAAAUUpLyJz0fBFaCAaAAAKMqQkkesSRc0DYdsDoFIhIfY5h&#13;&#10;PwjkJEEbgUjAphU4Vq2ohaqa2S2jicnhj4E0uC+y/AqTkLAUJwg5J5KJKYhQUK6hBAcIggH4TzHY&#13;&#10;MIhDP5444T7YkaMQJ0xsH4i6iAV8yQjgdpeoAIGhA4ADwohgNUD4AASq4w1wdYggFJNI/BhIhQa4&#13;&#10;RxEwFIOIN4hYf4djmgAIOK74tRnQmIbAJ7V4FIWLMTRMo0lamIywf4fcroAIG0QqB4ZAhgRbL4Ok&#13;&#10;14mMX4i6P4giAohqRjAySCIoADIjB7Q4tBQwq7sxgQLi0UvYmCtA3MBQACEgg07zYbYrDZdR97mI&#13;&#10;PE+4AAMk/QAATc/og8ZwAAbNAQACxpvCxb4cfMlRgkfisVBRdUlNBx3ktyFMgytshCFkhT/saAAC&#13;&#10;K1DYhT8ciUighq+geQAB04GcIKdIgyKzfDqdCKHMkCykkdF5ack1Ggx9CFG40dGwww7SSAVVIAuc&#13;&#10;AknUA9CaQrOIAAEdJUn4AD9AAAM9KCrAqwrE8NBBFZmYZKkakokaWSKJcwdoZ62ICYGSX4hIYMrz&#13;&#10;byHcsUEssgpcmsGh+w07M8tsliFkuAE0uUTAiqVJ70+Yh6DrLk+ohDHM0krcUY4ogoyRvhwRdIBQ&#13;&#10;PhvgGAPKfggoOwAk5gFAA0YUxb/ggkxpIkjYAAAogrS4ggCggtEqcAgoFQHJ4gPsu4R8RgVZzYhY&#13;&#10;FoGgjgY9M4AIBcNYg4SRBauoNIhYegDzHoBYbcLoAIxYVYV4ggN7kUcIcAmbxAUAPsOYMJGJpwAD&#13;&#10;O7vDJFIwxoX4YQggIQH4hgBy6KIJNpNwDQlAcldo+Q+kVsFIAFO4AB/Z5IgwJwPbswBwcQbIhAAR&#13;&#10;aQf4dU0YAICaYogsqzdpFEbgEEzQcFaMQE+8209J+qIR11OAg0n09x2gngBNj1d4YB0ZRJcwT1kq&#13;&#10;yph9TxTpO4gzQaj8B7c4F1mNKzoFHRZVBkf1mpZNHNnIy9HhgtCr6iHD6wp8fTtTPkMsyVZlE7W0&#13;&#10;iL8pe4hIbVqLD6NNIgglJQ4ReNFVniFlGL+jZxh9rdCVOtsNnVTlsiftbw0lHyYFIIqVIbcFItsa&#13;&#10;zUVoG9uryxE7d08dep/gM1voADDrfspogdLFLSv1Lgr1LwmMHs0bg4kjPwAAEtyIhYeYSCGoBoOJ&#13;&#10;cAhU64ABSAhkEkE0jInth9aLiAhSP0d1Ok4aEVelowi1iQAEQAmQOhQzAU6ohMRAABIghgKwMZIg&#13;&#10;VIThT9TcDNfEx1UBHoginQmgAo55mUmYAAGLuQhQf4lk5E5QZ95whQPAPwggbrHQ2lWYmt5YggST&#13;&#10;sgQgdg5dewABXdYKtc4S3Y24Y1YkGYcdrQhILgMjJgmwP9/Z/p/9KAM71NX4bMTAFFPAhYJEYAW9&#13;&#10;ZghQLOBqNSNghR6NlMa5+oaeC0LFmQkYZeDakylBbtz5GYJtwsmKkU97IjqhelFNJNJdwT4ts429&#13;&#10;m5aWF5LlneGYwtnxgloBXLVMhL68kg9SrRnqLVtY8cMtAVf0DeI4748JSxQI3Igx9ABCPKPdjGGx&#13;&#10;kVrogkkT+2Kwy2HGLgn2GuL4uuLwu9tdIDMQiz0iYVvqeFkswaWVbJr8YRsULQKuOy1VuSy4WuPc&#13;&#10;aT71urApyM5kpJDBSZDbSAAAW+RNmYl9wivoklLpqwmNrNyFyQkYYOS4AAH2TQhYfYKTS4AoV9bj&#13;&#10;7IgsqFz0scE4n0oTrGKIhZfJHq8cHGPKEN1kuYit192ImAf8yrYADCnwBolghUMoggXwhN3l314A&#13;&#10;kkxkxwdaOV7AmwR0RlzAikQQggIM5Qk4BDX5YV2gGM00F8FtXjNsFrCof4CtUw5o58dMdcdtxpYB&#13;&#10;K9buWQ0YOAKSjQQwV4WENQhwYMQYHwHgmUtSqwVz1r171Ygk5wggO0zwhRnIggNJh8n2JQU2iS4K&#13;&#10;DYhVpKjaBdmJNN94i5TOCxB+jQkmDYZeDtWxbuRqkreBElhQg5ik40rqwx3R3eFuMQ0eGOmoz2MO&#13;&#10;nAqOMhbuHSwSt+H1BQSGogs4tLN57ie2oTndj+Jo9g92nZj2LEIz+tsGqJjeeOq4w2nWrQnunouu&#13;&#10;M1tois4BlyTMwupyJoRYAAOmtiLmr5kS8oUKnCnUslz4+dkL04IIAAFevho5pIh1i2qk3AkR/zpr&#13;&#10;NkNF4UOGlFwwkWSCKWSReVyLHuS2TGTWa7H2YAC7QgAIdzuAguzz+YC0Dujmp0cyggqSUy6KUgg8&#13;&#10;4LRN1OjhrWWlPQimW7hQmoRgELfIOgcDewhWUtEwgpZzmt3pk2ZGxNP1lIPQWcEqv1NQmAJYKQjg&#13;&#10;WYVifYi4awF6b4FQaWkgi4Hyi9v69QAGAolBy5HWVyJiJ2thQmeF1Q0h+53A1Wd4hgGJuof4ZVcI&#13;&#10;ANmgkWNQAFqIbUAsCy0zESqIYscghYccB6jddcCu0wkgsAb8bcbokej2C+kODWDik+kxbXB9u78d&#13;&#10;EgAGl+9vD78emmrox2m/EwxurnFImet5aun+HlDGpdCMBwADx+B6RTG4h1jw59/6mqm+mXFhjOqe&#13;&#10;LWq3IQunF3I4ivFfJSmG2BYusONGsaSc4O9UuwRoAG2pMSLfJJjUJvLHK2QqS5QOlkq3Dy+oh2EB&#13;&#10;GgkbYjqynuZLTOxeR9xGSImGSeyQkmS9M+ywhAYt5wHkzIhIUiVQLojdFkDox0Imv0LogxdgAHRW&#13;&#10;18Xpm+2Qi/LQmwGAG44QVwZTHTeIhbIIglfwgge4FDHoH4MUWteeydMhDjcohyMQRqbzpAZu7ghP&#13;&#10;BMNggkoAggHYFz7YMILEY8JEJQCT9YM5h4AIBuxAkQUZYIKaJdXghgBbB4AAQrswf4NuAB7p7wmK&#13;&#10;iB6PIt93SQzvG4RhYIcoCldYCd84hgPxK4f4OZ/AAIB2bQiq9rNbNqEh6pPwe7rBsPVwhQHeYQYg&#13;&#10;Xgg/Bkc4kfDlhgknCmkGDIkWkekpc0GPe3ZXUaVrG79Qg43NBpZfJnJok3FHjwuvjvkPCdtLUooN&#13;&#10;9tC1oWHtolsiEl0ZVpV6E/PHhPjfkhiPImqvm4qHLvnaMNs3nyHvkwz3KIi+sko5R8dxUhnpUKrP&#13;&#10;LnoaL5GCAvpPK2tMBi9eKQs07j80RrgWEIknNrYyn249wZmmR1w5qdxPO2yOSokXPWTOTYg4QHLY&#13;&#10;QJMohJoAggWNj+pAuws0OQg62e6nDgg2gvHg7I7dpfno0kskbMwAi0/V/FQAmwFgHI4QFIZDHQ9Y&#13;&#10;mB7oggSzJoNBHRazTIf6VoeoEKYQBgdMiYhQOgC53Yd4JZD0eKpKGYpfwLEuO4SIhQIuERf33VJL&#13;&#10;Ogn0Ant8swAAKX4/cElo0fL+tetoR4Ih7IOAXkZYh98Sp7FplJ7JlIIoggEw4QhUeYAEanIKwxfw&#13;&#10;ToggNV/AhYRT2wAAOrLgg3gu04kXhHCQkXheDE03h3DGDwgAAgUDgkFg0HhEJhULhkFBcPAD2iQA&#13;&#10;cMVAAEjAADcbAAIjwAe8hhsjkklk0Gfkpi8Zk8tl0vmExmUzmk1g7+nAAf87AADn02oFBoVDolFk&#13;&#10;spfkrAlGplNp1PqEIfVTAAGq1RrE0NdbACWrwADNhADmslZs0nnc8s9rtkzelvADeuVKAAku1Vq9&#13;&#10;tvV7vl9orowFgsUETmFABjxF+xWLxkLqb6vAGxuTymUpF0yuZzV6x+RzcjQuhADB0gAd+nADM1QA&#13;&#10;ButAA42EFGmzACG2wATW5ABn3gAKW/ACt4Wfs+dq2S4mUMnLACd5wARHRAB36kFsIZAGAdAAaPdA&#13;&#10;Au8EJWnjABN80zdPpAAW9kzy8Ypbk+QATP1AC7/AAZP7AA1/wABZAIAFDAgAJwfzmueMUFqIbkHA&#13;&#10;AEsIpm0hggAH0LoMHQhIEY5foMAIBAACp/wQCgUBQABrxUvUDp6n6ZFBGIAC/GgAOMvLkxymh8H+&#13;&#10;ewAGIAJVIKM4cDouJknaABeoHDajFAUyBC+LKCvelhEkegQ8DkhJloGWA9D0ADQkKvxhTMAAfzS3&#13;&#10;wRBE4JSlOnQbhqAAAzqs7wBcABpz2ABfT8AAg0DHSCxu5EcucToAOWMgAChRwAFeAYFIEVsoJmFQ&#13;&#10;ZSyOyBC6K4AFFUEZxqIlSPu/IACSKKBFwWCFGwbSBBOEqCl/WoACFXCZm/XYABBXyZ0LPU+TwmZl&#13;&#10;2MADZhpQaShDZoAHBaAAWNLoH2qAATWwAAJ22AB2W9ZaFyqpdwXJcqSxatMXAHc12XahFxXdeN42&#13;&#10;DeSgK2Nauq+66xrLeqZLSf9/XA053ug6UCFCAD0nShKfXXNk2itiQADpioAAhjGBY1jaZO0wTsMI&#13;&#10;wzEDHjmSsnemTZSxl4ZVlq/ZRgRXZkAAp5rNE1GBnKGuEVoACpn+bh+AGcmBlyT5hoygUcKAAFjp&#13;&#10;wAMKTjDsSggb6sABlayADxloAAl6+8TyPMJr0PU9gLAAQZtj8ABPHMSCiHKMJ6gAfZvwQNBNDEAB&#13;&#10;LjLRI88BgxENY1xJcMAAI8ShtAiCAAHcehMHG5CEJJlCkLQwAB1HWgQL7QhB2hSGIAAoa5ngAJHU&#13;&#10;gAW/WRYnOHJnGJQVEL8bKo4+kx1grtjwsCClgHSBHUY6BAggY0IHZQAgBFCBBInQAAOl0QIEVhXo&#13;&#10;EKQnAA952ST5gWoEePOIQHiBi2r40/Svxs/Z5kT21blvHYvwO/qAD5HIABof2AAX/8uVpBn2eM+a&#13;&#10;AECAwABfiiFIQIIwTCBDYGgUEV4sgAB2GMMMAAi4NAADhB0AAjg+NsACBYCpAh/D9IMC5OZ3BlEJ&#13;&#10;Vqh5XCTSYq7G+r1X5MlgvyU+qEmQW4fAAAvEFjgNoiLSWOLaJDHwAAxiYAAD0TyKEWXqyx3MVSsL&#13;&#10;oJ47CK0WynxUi5F8okAYwEDXuvkS0SiyDmjGQRgEay1p+F9AQKhpjUE2cSBEACYEwsVSNG6PxmWP&#13;&#10;L7ZC1Jkcf5DNHdujiQ8iySRekZI8hUYl4qIUUcxpakBXvXIY5eAwQEAICT2NORkkpIEGB5KcAAxZ&#13;&#10;VNNaeE6VxBQqyxAAKyWkZgAPpDS2FrrY2ysMbOAAQA2UwicHOIcoA/B3ohHSFJBCdCBCNGg4MOQL&#13;&#10;g7gAGbNdZBtCZDPm4AAGE3yEv4ABLEKpBRnTndsZAgiyS6CXndN6cAABTCrIEFsKxCRhhECShYXg&#13;&#10;twABooA3yd5bUWxaJi7J2k6TPSlLa7sADvWQEDHILwgQ+B2IhIQNQSCCB1DJIEB4I5AglBnRCCsA&#13;&#10;zAQnB+RCB4Z0KCEgFASQIWQsXthEcaAQNocyBCYEkQkXgFDsBFHYOcAAs6jAACZUkvzBAAASqcnR&#13;&#10;Ow+6pLqL0AyqwAB61ZiiOGJ0UFySkMrHAAAQ6yTwBgACbjpx/1TACMUZCq6KAAiSnoZhJwHATAAG&#13;&#10;sFwKSujEGI1BkQBQFpRSmQkPyZAACBTCQiF6t1ckyhpDYECwJEqGoYQmpMDha2bABQguzz5TvlBT&#13;&#10;aMAA1rTL+kdZey8WGA0GtVaq1Nr5IVgi/GUr0Z19xpj/G22RNLIn+TmO24RCViAjuNV0D1WKtTif&#13;&#10;YNkAFkSCB9ukAAQV1be3XJtIEwZA2otTZJdiRdtLwRjtjeOP14lywaEXBUOym0Ft7koQwal8wAAt&#13;&#10;vtGhfsh70SlBPf0AA2sASplWDrAhBQ5YHAAI/BVDw8O9EPg+XR5TzkyYWes9swZhzFKAPUXzyx4C&#13;&#10;DYCAQExAhJC6p6GkD4ba0TdBli0mdaazEmqkPsjpH0WkEGPjk15sSEhhlzZ0TBCRDBNe0HsWcFDo&#13;&#10;uDOpNWgjr0X0HRkjR2t+7zEyodRAl9EyBC2CKQIA0eAABdjUT0BBAgJDtuSIcIoGyBDPeIQkBTxh&#13;&#10;/CGTIAIOOKidTNIIAgBoAAbgPUmMo9WMJv1nL6ukA+iW61THPo0AAGNIFnxnQsgY8tLOEz7V+yqg&#13;&#10;5zjOAADPUAAAP6jWetEkw3YagAFwLsgQmRNkCGnXUhA5QBGSBkP4yAshkVvBuIwSb1RSkKGZp7T7&#13;&#10;o7GK2hirpXivrJw403lW94ABP7TAAIraz/X/hH21NlZS07UEqPhlWRlrKqbikPeXc0X8qO5tsvos&#13;&#10;Vuo/W83SSQMu9bANSIIDvfQABGb9x2Dgky6Rc8DbSIMQYABjcJPofYM3Dd58PIJdqiJAruyF4hFz&#13;&#10;dfF2SyOiQLYmaxAOch40ZnjKOnAB5cExRi16iG6NqIBrmBnh88zlHs+8y268Du50AC5q11skEEh0&#13;&#10;EAAceiAAC10cAApelEJcvGWpm8CBuPAcAB+oHSCpmGFU2p+GGoYaJsO+9ZEePGssKIkQ+J8U4rdP&#13;&#10;i1TM25u6FJNZFiBCRR91AAFzvBBUSIIACBwEZAhzjgIMBbqwRgW4jF2L1JYqfGAAYlPfJqCLXEvo&#13;&#10;RlKhTuORk1yu74lxO0QiqBKggeI3SBBBFG8sEoXGA0xTaJAdAxiBBDCUQIa2xCYj/D5wcAghg/oG&#13;&#10;JzDrnBjSN5st0d0aJ3zwiY+UADgYuSXrYxGIn6RCR1fViBELcOk128lL4XIbwALjd/WqA8AA8PzE&#13;&#10;0HGOUgQOAekCHNqkg8GCBAxHG/kBgJwWECHsPAgwIgVidBuJRE6nliEKsm6BuwECZrRq+ACwGrKD&#13;&#10;IPMLzMGnevpBEuVEjMCHgjfgpHMAfDRjSoptwCWPMottyPJwSGkt0QUGUvuGWt2rcN3r8o1t5QVi&#13;&#10;CAVQbkUkVu4OEvYAEwfCgOZh8gAJXHtCKquBsQkQarzOJCCuKmqQlQWObQoGWpHQBiZpKNowpi+Q&#13;&#10;WjiKAHkD6hMkxDRI9CGjOtEnpCCB5w1AAKrAGI/wuIwB+w5AAQGgCidCeLhEkqnAJCCmZBXGaGbA&#13;&#10;exBAAOsCTAuxDgABSRFCCpOoEFbCGBABtg9jcByhDCEqMCGs9B1AsCBB+mGKmhFnlhCgqqeg0APg&#13;&#10;2O1AAO2MXu3p4iSJOIDiEBARZgAA/xbCDBmnTlkO2iEAuFGARhjI4vvD9D+IiAbHXPJMniYPKkaw&#13;&#10;4QlPNuJiXhoBEnlhlA8GAgMP2whusgAPWAAG4PSCKBxiBAhJ9i4hqiTgOnnhxhcoKAPQcQfKYiJE&#13;&#10;fDKomHRn9oIj8NWFSAiJ/qAwwCXxjRiKPCEOekTkUAKSEgAB1yGF3RnC1udB3H4K8ABSKtFsaSKx&#13;&#10;MCYhjK3gAAgEmh9h7iFAawPFpRuCEA5HegABGpjPtwpLwBHSYgAA5yaKEx+MwxEAkydK5K5l5QVQ&#13;&#10;tF/QTRlSgONwRFxyiGTSHmOQXr8Mxo3QaQoNIAMGFD1PFEltkimGPOYANF+I1SpSkJSwmJBrvSwG&#13;&#10;NSlSyjMwqk7CZQsEGS0CzSzjKPHgABVy6qBBLx/HkCSjWs+i3h6NSvBNRgPw3yXrXyGHOJfnYNJw&#13;&#10;rCCDVK6rgNRNSFoPBCSrPgAQERwiBliPjCZh7h+SRAShiFJiGAFh1yphtArDtncPzP+R4iCsYRVu&#13;&#10;3HTu4CSu6hRgAAvTciEu8AuAATbCDBEBHCBA8qdCEkniqgynatJsKpfi2l0wFiZsklGlHy4vMh1B&#13;&#10;/Rxg+gBLkiZB7B0kQhTAOkEB/MaPHBrCBAKgUOrBKAAhxCDBtHJlAAjP3P4CFhPoFhjATAQgAN9A&#13;&#10;dnKFZsAFYDKttKQhdUDOkulujgtS8uFwwiXSBD9yCCDtdq3gc0LT/r/sAyXQIJFDiDLw6iCqmGMH&#13;&#10;jCgBPTbjDgvCaBgRuAfxtF2Tqotzfzc0UydJ9gn0b0GGfo5y6p6QQiktwy3mNShF10gmBSf0ilwU&#13;&#10;YF6ymLcwZIxyoQlSbyrAANLB5NMCor+gTgABKUuAAAi0v0kI/yxLuGRQn0woATC0zlyy1QCCYy2m&#13;&#10;901Cm0lDF0pPFAABUU8AAAr09iTNmKtprJsTYo3U5mWrTTzgV1EMLG0MKiEMKyvtwwggASMiEzD1&#13;&#10;FCEvhn7j5iZTPTQTRCGh/hcPyBzBEh4mgmhmdCETYMXTZMYiShCVXgALpA+vrgLyqGGDYOAMcs3i&#13;&#10;CPZCBBfJ/CEBzBlq6gNgallAFVkLlG6GjVCOHhxh7xxgihqTBibByxrgAB6I4qmrCgRA5M2BlgaH&#13;&#10;8iEhpR0AAAiKQyFv1CCgbGhB/hjo4hVS7AsV5lAFBKxDKxDguxExFsFEsIOg4UGSAUHoi0IiEuOm&#13;&#10;vGwUID+UNtKFlupAAQ1B5rntlobihBhgYAbgAAehooWiTALzBh/hyHJgAwRlzVmmjPmnUHVNQAZu&#13;&#10;jOkSaKdPLKEUfDMU4l2Uh2bF20j2cjN2Tl2UmQYynI1iAoA/4E/wBBYNB4RCYVC4ZDYdD4hEYlE4&#13;&#10;WrYsACpGQAwY4AB9H4pIYK95IAAjJwA0JUABRLYodZgAD3MwAEJtIpxOZ1O55PZ9P506KEAAzRYQ&#13;&#10;nKQADHS6BTadT6hUalD31VQABqxU61W65Xa9C35YQABLJCADZ56nbUADFba/b7hcZ3VX1V6zcq6M&#13;&#10;70AGdfQAusAACLg4pehnfL8ucUACNjbxj6pVqwBshlZ4wswAB/mwAKs8AGroYZAwACdMAHzqQA49&#13;&#10;YAA5r4Ys9kACdtQAFNwAHZu9Lp3tv569349wAJWICog8kIBQA816+wAgukAD71YYz+wABl2572Ge&#13;&#10;ABh4YoZvIAE35wAWPUAFR7dvuXX8QA/3a7wAAQsFYK/n7CRqHwAGGRpCI8kAUwOABrQUyy4LouzK&#13;&#10;QZCMJIOc57nMAAamSDamnuZgAgAdw6oIAIGoKE5YQ2a4hHIiJmu+f48D8+4EAQgpIkWgoRBAABGx&#13;&#10;6AA6SAAAvSGABQyNCaFSAOkeR8PMnAAQ0ogANEqAATMrpyG0tAAZMuoYUswAALkxgAI8zAAXE0yQ&#13;&#10;nUHMnNaKA9OLVta7zwPEqAhiAIDqGCYQAT2giIDMNiCkySc3p5Nq70RRiEzq7YZAADtJgAMtLAAP&#13;&#10;1MgANVOAAStP0anKwn4say1DU9ULwf1VvmgQAAHWFU1lWauVHUoCVpXNdKbRUIV2rY12CABLWIoi&#13;&#10;jHNZFfqkgdA2VXbSIyKgAAvalh2KrRRWyABR24ABd2+nIlXEABTXKmqb2ddN1ISoR0WMDKjqSpYx&#13;&#10;3Xet117e181Sbd+IZWyyVwg4TYGtK1raMV9YSqF8YUgoQ4eABwYkABmYqADDIoxojW9cFylMAAs5&#13;&#10;Dhs2MlReRqkV2UgAKeWM0zhgZgiAS5mABuZsABjZyAAc54hg9Z+ABD6EAAu6LbduoOkjiRpGqcOE&#13;&#10;4jjOQh50ClD5+neghi60AAda6hh+7AAB4bGhDSA1s4AH3tQAGptoAAxuFzghV9YomJG7gAxRcgAT&#13;&#10;G+gANPAVagmxngAAHjoPaCk4SqGj2QVthPHchi8AAk8sABbczk6F4ZzdnQrC8Mw2oB/UCdQtoKfp&#13;&#10;zoKDY+RKchBnkil/1MhQ4duABI90AGfj0ABC+BUJFeGAA7+Mti3LUTspyrK5MyzLcumShhKeqAA2&#13;&#10;+xkGRY9evO12F3wAAafxgAX/zT/PSogt9aCvkcoQhUAACm+ayGlmXCCiYI+E+9zypDlgAa42DTAA&#13;&#10;BvgMAARMCQAEwDqAB4YimEu0YC/6CiE1Vj+cE3QAcFYOIRglB2EBkH+whIasENa1hLLvAAshC8JD&#13;&#10;RmkhcY8ckMwADvhsAAKUOXmBoAAESHx9y0E8ZSK5KCUhVxHAAw8EJEB6RNYoxZJQAB1RTblDGKxU&#13;&#10;l2wqIOUgThSimRXjArxkqvowxlIcg4A8aTKvKeQwiM0FIRr5Js3MeMdQADdjwAAEUeyKMhCyew9w&#13;&#10;k5BAADZIWN4AI4yHIY86HbK2WiskgRAIckwAC+ktIAVAAArybIYEGTwAGYDAAAKCUgAAzynNQaqG&#13;&#10;aLANytJy084pxyGD6G+h8dYYiCANl0iAdw7lbk9BPMEAA2piIBGGMMAAPJlE9M8/Ea8z5QMxTGFw&#13;&#10;AEqwADeESI6JIdw5ENAFBsAA0hpAAEGK4VqmFNOADTCiEEiZFGPdAhhDRTR2B4IKPk75BS6n3AEh&#13;&#10;8CAD25kLPUFidkHyFrRAARac4l6GSNUbKQUAAAw0TAAEyiwADZCzMYY5b4u3oA2S4l4hYg6SToRk&#13;&#10;pwNSnlQL3jGs4zYPwAGYT8K+mgAAoU3KaOmnTb24sAAAh0ZpYwjBMIKOocZBQbUwH+MSjwAQCnMX&#13;&#10;1O6d8syrRpAOQgL9WUipHEBV0AAf6wQRLFT6qdZSJQXgyrCcFZq2ENoNW2uBCapRXhNOwoq8IWSH&#13;&#10;WZXEpwQq/PlfOvqGx9o518rjFmu68YurzsNXCudjY4VVjUZCNjB7ILqserpsB/annMNJYOKpE5Cq&#13;&#10;EU+4yrogKv1hjfZmqbwBCgAD5bGU0qG+iYIhRMMMo5SwPgWTEg9m4qxNHoAAbNxQASeCDCtZM4px&#13;&#10;gtudK84csWpEKHmKwgo8nGAACXdsAAtLvFNcsElNCaqIAAqyF8nsukS3CmuN4b1EqKDcT6AAb4ED&#13;&#10;9AFHgOohogRDkFD9PaxgnsBQIgUHbA07aW2XK+O4fI7QABrGsGQpovAxi/N0M8eJOXJ1bFCACt5C&#13;&#10;Qb4hAAMrElGDZ0WqIhFvT4nyDYxcACNicQPQ4h09USmHixAkx0AABWPZwzip4BgAANMiAAYGCZJg&#13;&#10;jSGByyYAAR+TyZE0EJlN7uCVfhPywAAWWWwAYCE9fC3JQBe5jh7D9A4KUEoLPofYAMxR/gyBgfey&#13;&#10;bDbWV8sLHXDJH0AUyAAIvPyP0gr6w/gqstaDSVq0JW3QeiZFZ1hDXVYkKbE15jfXvRhOBNaZtmGd&#13;&#10;hNoLC6XjfYgo0W15Rf1BGXR2p7MWSquTy0oAMsBPUkpQ0mLhsOGAeA/XGujTAJ1UrPVKqTdjsAAB&#13;&#10;XYwAABbJbS2vZIAiKVgD+dE6b2A2gAElteQ+wYzBx24AASG37YWypIIMiCmUZbjkJIaQShyDkqGg&#13;&#10;AAGO8QAAS3obo3j4AXNsbdKFl1MCFy+Qu7LYhBx8j9LqFIaANSGDjDiQUecyLYCO4aGMOIYCEARH&#13;&#10;/kIB5+CIjEGNKAN03RDjPemDhTQgeUE5l7L4CfLdkbKHxzFv7gQsFrCIQ8HnNx/i/FufcstfghWA&#13;&#10;wsKrogAAq9HwQXVN2v1cp6T2RwYOGkiJGw7osg0rUN153cAAF/XUJWWE/2EnPLQJxSipny5BLCXT&#13;&#10;PGuRS3FuqIiM7kAAOfdcq9KZMrq84AFsiiAAI7wAANucNKA7oSIAHbhw6N0jogqow7arNkcAC/Bt&#13;&#10;gAxkAAcXmZ2TqrEqSsnTIy6GVdoj0EZerelhJ5CCmkFi6TWTpWGHqCG8rWmtUEHtwASTCGb3Xya/&#13;&#10;aTHmQN/4UNYb6f9lCHUS8NSWL1N8eDvqvnKhjRnMnQpPrAAC39nee9bQTEG0cVmn0VU/QUZ94AEw&#13;&#10;QT/bAkAAdv7Sc7XElAWA4Wv6AATAKXbOVrITT/smHb4SD+QN4iCLhSpS7WIAAWEBIhChgS5TZTpc&#13;&#10;QJQAAWsCbfqmIzKhTGgKQhgU4AAQKUAAC1AiY/ggoUL9ZtJ2SHAaIgoCjfIhAKIAEBoJBKYhobLy&#13;&#10;oAAFoF4gofY4gg4XQFbOIIoZx6YALvIh7rbeIGIADrCaqGgXoJ5aQIYWSc4hgBsEwZoZYgoEoEQh&#13;&#10;CPcLb4Qb7EbEoGsMbpJB78RRrpwjYjonDDbqjHDzx2ogpWyqwACtD9rBzekExBjsDsQnBroHQABr&#13;&#10;QYoAD5J+Sp4AA34eyX4h6m4KAAAWMSDGBgwtyljvCMhXSA0AT+Ck0DrlIoBSwMoAEAjlEDzczx7/&#13;&#10;TUAHcVRnBnTZsOpVkNzDbQSscOMM6Dj0Qgj0kWyDr08XZk78hzb1jSRY716MzS0XwhBu8GTAwOwA&#13;&#10;DoBXUP5zBzT40ZBkcQr5aLxekasX8VEbZXL6bVonb6wUj7D7T9CYaYpnLj5ngHMbxNcYBN56QAAH&#13;&#10;EegADHQEjyZfonD+5MRMhMx/ZNJ/C1cbqvkZRvIxccccp1Ah4wAXRMpM8JAxAZwhDDZbgUacikq2&#13;&#10;IPkDIACmgV48w9AMkkUDcDsD8EIiQdR6cBAHAgoBACwgoLodDZws6DAg8F8GMGYhgPDaKBBx4iAH&#13;&#10;K5JbZ5YAAEaJYh7LYWTWDLMdhnAToT8OoGIGjZAfK4YhgTbDoAAMhyi35sKAhWyKa/TYw/T58gkd&#13;&#10;wuMNLqDqRykNzQbzIcQAAD8uL3kRA4BNcPkp4nCZQHiYziAgzO6OzWz86YQh6l8CxPyIYAAKMxTu&#13;&#10;8MxZTaDaRx4N0yR3J3YoEpgZEzAAExExUF6MEeCN8zkBEBQhaSC6xlgKbzsRcsxkcXCDU1Zk8Xs1&#13;&#10;7VcSyssYSFTSkYz2Mb0BIWBDEMkJYrz2kPInLuQRgAA8gMwAAB05c2RfMa4g0Aixk5sxjpc6ZVEc&#13;&#10;AnshL7J1EVQHcVjj8SAWI2g206wx8z5JAW89IAECE3zhTEgZQnLFcgzIkqQZc+z/M2jBU+gAAZs/&#13;&#10;sg5vZjQiDtgzoz7sjezgYgzyTygAAXlBr3KSkkTCSNgRFCh4p44hcDkDyUUk4iIZ4QxD4ZYPYggE&#13;&#10;QKwgoIgVIhsm4AEGSHgg4f5VgAIEYFYgocDW4igCIC5QsBro0zohTGx657ILbpAUgcK/TEbqIhgK&#13;&#10;KP8zRj4hct0uEuTHo5AetKiGM888oictENYkUNpI7QcQSZKZbyS4obJN8u4nMvUvghEeklkeU3kp&#13;&#10;TWQh7fDFgaboR9BPcSsxpX7J4R4ADJibtLsrAnY0jXLXQedQ8dD75mYEsU8/LVSU7TjTITQhk9Ln&#13;&#10;sg0WcOCCdLBdU1sXVTZdM2NT7YEsqMM2z1yFs3JV1UQr4PFVoAFCgRFVaMs55xTUsbVWRWlK9XAo&#13;&#10;E7Ank7T7URsR8SKysSlXYrdXRCJ7k7ch8gBNQnBioZk9qJJiC9y98gdRyyD25HYcNbk/k/xSAiFK&#13;&#10;geoAABlcohFcUukRUsTl7ZxwgAC9VCwO6Bx4kZjAgRMklDUEA3UiaUAMJD4hYeQbwggfkqoBYDog&#13;&#10;oA4CJD4JAWoggBgDggtFVFghIYLiAIBAApoNTwgLqggAAdbYgV4SqFIaQXIWo9IEwFr84bVOohYd&#13;&#10;YgwBgb4cI0oEDGYhctMNKZo0A0SF1ZFYwg9LVJFLjqdL0WlTQAAVNpA9I9cZ7MYXtMwtzsMvAkVN&#13;&#10;L4CrCrTvtV9Cp41eQh419iCAAcolIlbrsHNPM6pXdqKNs8YJ1YU8QnlblmVbQACAldEV0z1UjBQ6&#13;&#10;oPoADKZAghbPgHtwM1Lz9nxWdTputwpWdUNxMd9vCuhYTSM28YqMsY9xgnzraHMDVatyyEFWkUVW&#13;&#10;1zhRtnt0IiY0gYl04hFP6J9aK08Zyv4g4loFDYrY9CMSR5dWFeN0gp10YytH7ah7SP57gnEL6PSP&#13;&#10;k5YBwADPE/FPSyABd51dIAFuBSSVwAIdw+zYoCghlAz2kwNBYJt78G6565ghCBNe9Vqe12o84Tdf&#13;&#10;EkwAAc4YTZwWYH8monYLAbhD4BwEYgliUnIg9jQgoS8AAhYUgBABgAAJofC4bXQvERwgoQbIC51l&#13;&#10;IhcNwMGCs9ZccCdk1nlx13QiNpFFA1io4g9pq8Z/BLSkDo4KoAAFeFhypy7Qc4q3qBtQNp5hFtMv&#13;&#10;KZdqog5oS/p3rMDLrAYh95wBd6FJ5Sdg9s0IpWkj0jjPUNVoInS7wWmA98FcE/qoNa95jUDdYAEy&#13;&#10;QNwhmK47Q7lTE1WDpN9w6teMxNdxeNQvF3hddU0YlVFyk3UbZtQ6C2tOyaweWPiVIfKV4kqnQdJs&#13;&#10;tVWNphtz06L5uQyEWDmRYrtsjH6caSwXy46T4h989ezQBJbPxHGRwnON4x7dEUylClS7IkWPh2VQ&#13;&#10;ohGO+MtK2RqN7mIfEuZpIbYbtuYJs1AAAbDd77DCQf4UdSYs5D8iLrchqaKURKIQ0448qRkbEUEx&#13;&#10;MxcxFDEktDd91+CjF+Ynt+1/F/UxMGFFcGYf4qwAIDkLdj1sIhAB4/QIAFELYcRLwZ4FkqQB4ala&#13;&#10;IrQWQDNg4J4c6o8zcxYhcUkECr2UjV+DdbGTwntN80LEIG4AEzAZBf1oohDxMyjw4mZxNvpN938f&#13;&#10;gnFNkaQWwhGJlzJnZnsdSqgusOgg9Q4edclc2JMS5XLfjtNOYaOmont3BJwPJIVodQTVGV6vg9qT&#13;&#10;KPwhkwMc+MlwmhAyGNGpJBmNmplY+n7R9yD1uOSvWOsWz2k0+Y4yuq+p5X+RF0GrxBuqOsQn5uDI&#13;&#10;WQTfQamFeFoh5HrJSKOCri2G+soyOg5dbwbbzcEjUjDcgnizsN8QgoZalHNu82kAjwwnI3F7J8zC&#13;&#10;xfWELyxOVKQAAeoK69AAAT9HYhYSt9ZTbCQ2ttijNz6Lp7mSezDsWuQhExGrUwrfghYbk/gAFsNM&#13;&#10;oaQYR+oNwH614g8cNRggrtp1IhQU4bibQDIEdHKJcJLGbNECUgQJi8QhgMalILYe5wp7gSDuYN4d&#13;&#10;ulhoMDwpoJ4K5SoBaDYThcy3iBghjt68u8y3z1Osmuog780c9495KOwsGiQg+rUxEBihyElAdnIk&#13;&#10;4CKXiXwhetOs6X+ViqO9xJEI7eWI7zDzQnj/kfm9aBuLNs7UG0z3ThY1tr1wcWu94rupfEAt+p3E&#13;&#10;dXnBSCuOKvFyaMNysXeTgAFeog9cuA1nO+eYWT4q0wOtOrvExU+sD5lW/HwqOUHEA0mwC4A+Nl2x&#13;&#10;YiGCmCy7YJa7q7/IauXFBULvdrDwCbWvInnA2tI0IatAh+Ow0M2ZLKJxInHAwc/NZhIvsiZjAI4o&#13;&#10;wXHNgiEKogoZ0LANgSCbTV+i+ioAC9lAd2IgoT8cgdIViIgMgW0j4cN8TIAibPkwsvYgtJpSQg0i&#13;&#10;ZD5AAglcYgpm22AEfUAhoLsUIAAUiLohgXIXhTAYjqLdC0YAGLhAMQcCUhwAABY5AfzlwLINc5Jd&#13;&#10;wggWQZVaIBwE7JAAIBxEuURTU5BKxLAhbtLfiI4VYjAjWg2LXKhr5sOIeP3B8t/Bwg7QehkMM+GK&#13;&#10;S7S7navbRW2tJ9cl4g8wLM92Y/UsB/nKxCJiQcFaaJdeGVAno8LOOmsFRzOkC8N5fC7S5tuteCIh&#13;&#10;kO79XD1o3a4qHEXh4qXEviQnHIpZ3FS5WOfFvHr6N74JvKWKeodtOlIp5B0MbhXf/ivH4oaxMbE6&#13;&#10;XlYn/i+uvJQAHdc1xB1uwh3gPcvKPcOh/mPmYuG0DEyjVtO1InmFlGZBR+twFwXMhN3M3P3NJuPN&#13;&#10;Z1ZfWY0f6mICEl4Hq/IkIIS8QRQIymAO9V0iJOvAD9j9wAIQVWMEB3whYWABV5AJ4cfe4AICXAIh&#13;&#10;7PgWQzlWJD5XBZohLJQgpJfTpm/UAEZsoelcYAIDVmoefAYg4DJHYf4cTyoUL67t/gfngh94kLul&#13;&#10;uA2lYhlZT7XDVBvVQhaJRiJic+0LE/favgvmIhOSF8cgNZghDQZs4DV93NjreSCMFBRfstOJwg4Y&#13;&#10;/5Brhr1Ma43BOu5Wld3tXHBW3nQguWJsRsgg6tH0I1OP+MP3j2tHPHH2WJTRPeWwghn6/kpe3in2&#13;&#10;is5VjQ9xH9wn/9v+eu3ayM3jM3GOmQogAAgUDgkFg0HhEJhULhkNh0PiEFH8TADDiwAdsZAARjkR&#13;&#10;j0GPkhACEkkfk0nlEplUrlktl0sdExAAZmkFTk3ABjnUvnk9n0/oFBgr6ogAA1HoVJpVLplBalPA&#13;&#10;AtqQADFVADnrERZVbAA3rwAEdhADcslNs1ntE9oj6o1ItNBHlxADFugAWN3ABOvUrH19isXV+BAB&#13;&#10;Qwlvw0ItdtAwAQ2NAB7yEnqoYq9Zw8+U2ZACXLZbistaJdMYAGCjTsJJOpAC2JBOgRvNMeD4ngSX&#13;&#10;ScCJJFgr/eLyADuKRZAATXy2iL8AABAAyAD/ACvsthEcGU6sgRaKsKN51gSQRQAYXhAETH4AE/nA&#13;&#10;DY9UNYPtABA+AAFXzADV+0JrbKrtfD/9ABwQAgp+QGAAEQMAB+wSAB1wYAAKQey7DsSo7FwjC0Lw&#13;&#10;wgwtQ2ABTw8ABGxCAA5RJAUCAJFAAQG5ADxaAB/RgjCNAlGkMsMvTXFnHQAEzHoADNICCltIYACX&#13;&#10;Iz9huABkSXGyWQmt0mofGB/ABFACOaf7nIydoARoCSClXMIACtMiVnnM4AAZNUoqZJ8KzZOCFQSf&#13;&#10;rFRfGIBzxFUCTilUVyrFM+UDQS3ynLDnTwAdB0VRalT9K1GUhSKXzdSSljXS4AEtTSZpqc1PUqoE&#13;&#10;syzUFQDfUwAFDVLfncdwAAFV9SVjWVZoWmJ0U4DKbJwnTR1pX1SUpX9hUUX1igAIdkKiqZpWYiJv&#13;&#10;WesCxAdaYAHja1h2wpVg1++YVAAa9wPA8Qe3IlYo3OABYXUACbk4nKd2yiNKMaQzHsikzJsqc9hk&#13;&#10;jfoABoOA4AAHaGCSKKBFuV6En+A4FqifJ6vqg5ZCk7ImlcVaeDONqBC4LCBY2gRrGclZpgyBiZmk&#13;&#10;b8HQggoouFdJUIUYxkIEHMknLnIAA5ngARaA4AHvoTkgC5SEFHpAAC9pYACRpwAFvqKE1ZVoJ6tV&#13;&#10;1YaEe86wAcAABDsAAAXsYAHps143kosKbRtizJIQgAD7uV3tHdsTORR5w70AAQb6AAFcAAB68Htq&#13;&#10;PDtw4AEXxURxLEJGoKUvIgALnKabp+olvYdt1iCHO2ra5u9CAARdJMExTIK0zTRNWUcKxG1Sh1ym&#13;&#10;gr2gAHZ24AWmB3PnjtFHUB2XgwjQtRABRHheQw/fyv5PmrPzfnITS410zTaaVzTxzeihFROd7a0m&#13;&#10;18IABT8gAWKXzxoophifYAC4h57/40DW1cV1d1efl/MndhN/9f8Q9DwpwAIbC0sdZIvIEERTOPN3&#13;&#10;K1CCGJALBF/7wnoKzeuAB+hTxqAABXB0lYZIQAAE7CMAAiITAADvCl+S8zHGQD2ZIqxWF9rCFKFi&#13;&#10;AoWxUwCISCMFZzRqDMOSF8M5AhVCiITEBmxAzXECFYrAAKMSEguSSPwaR+krveJ6cYgQNSBgVIYK&#13;&#10;AUpAgvwFH+O1VoAQLq5QQWwgoJAWHNG0NJohynigJjsAAfMeQADij4AADsfyEiFkEAAkIfEfpBR6&#13;&#10;JkhqXgADvkct9cIKJJAAGBJUAAQZMQcg9BqFb/IJyfMCwoKUowAA4lMAAY8qW7p/SuXQYr7i5Aml&#13;&#10;kAAbMtX/ielw3QAASpeAAFrL8golJhAADbMUAAWZkAAMyKZzUnlZt9BAABvQ4QADNmscsGRzCCJh&#13;&#10;Yy6h1UDHWPRgrJ8k0HYejWnQ/V7LvkTvAnJO8hrxFRvHnhPUhby57T5deWxtc5HpvVEtOpT7/nuz&#13;&#10;6KAIChAAJOCsoYU0MtDwACbolQaihPH6QXII3Z/FFZ6zjo4/FfokQAMBYFAQADkYwkmZ+AAxLORy&#13;&#10;gAA1TGj6vqPKkpWYmddGCUwpDuAARVPwAB1qFT6oD8YWL1hdDAykMlaD/RiOcDQIaYDpHEQqMEYo&#13;&#10;CgAHUOuPAKQXM+HcrchAqiBhPIG0AhYOghHNFwLFpoJDpiMHUOoqJKR/gCIEKkOZ1xFkCDAhUT0b&#13;&#10;CEgZA8c0aY0DkiuFkQIMwYCFB7EEQIQgfSEvkBSek9clRgPpPKQgM9nwACatESMktSSGA2tQAAZd&#13;&#10;qwAI6FmAAJlsQACgtoAAMNt0ipHFpbuTs/HY0zddLUbIAJJAoga7tazvSCT4FRc2Y8yQhXRAAL26&#13;&#10;j/xjXXYGDtgjpARAAdCN0gogrxAAD/eUAE/5hCUmbb5/qpAYXvAANG+V07q3RrXNt06ZSVQLTSmt&#13;&#10;51NaKR5HyQUI+BQAHtGCAAEmC6FFQIJBEArWK8KgnxcCes8lDp5wtPDCuG5yYAe/P9TVAYLzroI8&#13;&#10;XDxLXKBcj9IAMGLyXrPG8uIYQABGY3AAPvHWKceEKouTWjKu14Y9qNM7IjzQ9ZJAAIfJgAFTBvAA&#13;&#10;JDKRJwN5VABOu+Q0QAAuy5kdSGIFFj2zE2JshBGtIFQOSqn536eAADFm+EUJMi3sABAgXkvpgToG&#13;&#10;sAAXWfSEtLC83xvwgdCK+FMxkAAW3UxRSSP8Z0rwA4aIGMsOoeQAA1EYIglY/gXA0OSL4XJyQJpf&#13;&#10;BfqU9KzRthfDKAADwoxPECH8nQhIHgS2hFAokW4CxsLpSSmm7s1QOECBNjUhQacoAAG0NwgQvRak&#13;&#10;KGkNMgQLY3kItiEzPGzZcavtuGEhLTgkAAFzuEAAotyAAC7uchtJoAgAEfu2kbAQAUIEAADQggbz&#13;&#10;qYvTb1OuXlsJ+bGw4xI4+BM7Z7PjG4jKg1DC/wu2dtX/NUOG1dV9eMxD2Z8i4OPGco5TkKAAQfH7&#13;&#10;177VlJgIMlJLCt5QACUYUnTTdv0Sm/k4b/5Go42YegAAG85JWKrngAAq8/VJh3fj38MPG0l0N7fQ&#13;&#10;ukczzpP5TGI6BPaxOqPpZDSybKqTzyshaMUdVw9j+NRA6NZD687LMHZVZwgDJnE069AAB57gSe94&#13;&#10;ML43zuoL0AF9u0Jw7OoMcnf8WgdABHYBIAOKkvhGaftQAAn+NXSutOMghCgApCSe7iSkmQP5oQWp&#13;&#10;PbiECV9AAANXo6mlFACC6LktI5EJFgLQgQTwlkJFd7NFQUwppjI/NQ5QEhrDX5wCk2hBOScms3Qw&#13;&#10;6wUwP1SAAGgNxAhmyvSLyyEQlzHgWrMMwWbNRdVmAABcHRAg0CbOUH0F5AgBj8iwR8GIOSBDOGMQ&#13;&#10;0N38QACT/ovaF7byErdkh76zVnCGm5LKP8A2QBv5v6sXrHFUhQnEnFg6QGt9J+u9lZsuKvhpwKtw&#13;&#10;NxAjQMk9G8EUsngABJQQP7LSG4JyHaIvHbh2AAFmI5CpAWgAQDlUFVHHHGA5OQwIFYlzmDl1BYF2&#13;&#10;MhFeiBpuExuXiUOYr/Hmu+pPubOcOdCVOtOfOgMKJ2nmQInguip6QqHZOlQsG2QkHksRHrFOqBn9&#13;&#10;KCwthtwzJsDmQlDDuuwtqDOwH7JdQ2l4wuw5FBgmw7gALdvXKJBNgAPFiTAiRAr6O8LmmZArxDw6&#13;&#10;kLQ6E4wVgANSvysqgNgAO/hyCXwdgAQcpYH4CLBhk+O4NLITNNCTASxSNkHxPNOmiDgqRVgAOUBW&#13;&#10;tWAPLCo+KqpvBUxbFfBLjTvRO1iEB5gXgbOcBoBkiGvZhXAAAzvbKFCBgLiFq6CBGCCBBmB4B4AA&#13;&#10;AHxrCCvbPbxirQrRqHtVsUB4HegAgIgIPOB/v2BhhNxhhhgzjnAQGDgAAjRjRMNLGmxRCThEBHCB&#13;&#10;A7g4iGspBIAAOMx+pkDhJliEpwnBmIsZGvmwiGQEwXsYNvGoGpDyMaAAPjAARswHrfxElFAsSPgA&#13;&#10;RbBUgABHSSyAuNJ8SNRthMSWRjrQJyFyAegAH2BiAAQgxVgqPGPHBZSeAANsrbLcFhRFk4NtuGhQ&#13;&#10;MbMcA5ylOWwhNFuYHVwjHkyhn8wlOcgGudueufjswowOQpyOlsQrOjyvlhQtSxlaSpnXQvsSQwup&#13;&#10;Qxw2QIs3gxAABPy6CCgcy7gAS7v2GrAJm/nAwriFMdB9neAALrv3s7FDSzCzRpxqPEgABnzIPDMx&#13;&#10;pzDBjCgZzLimw3sgn7uyTFFgPNzPFGLURgLVhlgASeLFw7gmiTyPmPyRAAN8p/zQizS0Emv+vhgW&#13;&#10;TcgAQKtoCXROAAC+gfHxnys9RPO4xQiTxSNanwhtChzQCBxHwVFmt5N4qEl8qmFQIyozxfiBByrw&#13;&#10;CEBwhQIjAPgvguxiPaSNTViBQeCBMJlqiBggCBrECBTGRqxriCRvQel3MmBDgAA8T/iIg9xzs+BC&#13;&#10;GahmA/CBAVDYn3KAgAACh7DlBDAVyrgHBwDfFnGvGvgPiGzUSdKzCvEkklmaiCEtmWAKMJAAB8UV&#13;&#10;UHIJCGJXRNMFMGQzBtgAD+0NxZgABmUdAATLgZyNr2zZkouPhBgAA/UjQ/IQw+QNpWAATRrVLWQ9&#13;&#10;LcvYpyT8m7UhpCCRSYyZn2pQzKgoQbSOFKyBONyAOO0riCH6BnU1AABcU2wCjb0nLyg/iEsCgjuj&#13;&#10;FEumOROamzyrSsKyStOgwpUglaSw08VBlYyy1Dsvznn8y1Oon/wyQsAdVJpUJVODgASlK9imSKsE&#13;&#10;VFCeSMLPohuICGHjqhDuT+CkzNOxQfVPFIza1WizUbI9o+pUhjpSpTiTJimON8zqU5VYCg1XkM0u&#13;&#10;uVzgC/VOiXTizKALVlgAB01nTjRQITxRxSzmTnRUiBHit/mgmh1qu5zJOLD1NdjzvglBhUx5g5A6&#13;&#10;CBBzGViEBdzoVn1lgLTzxjSNCCThIkoiCB12CCz6xrAHiCz/g8AABE2COEjuM10A0BhYA2GahrUG&#13;&#10;gZt7UeUEMCBZmCApAnPoCGAfU7MDhcCIj7BqgATco3kH0TkGKuCCTIBnw0AARIxJvACIQ3lHh5Wa&#13;&#10;Qlyrk5nbHcS+Uf1fkMxXAAScS8y8TDUllHoLn6MsstsupyVL1TNEjOgABSWpWRTdWQPiP/ShVGFI&#13;&#10;t6zqt5wBg2U3iG1HMkg9AAPJJ81gnoyqwmCUwnVASuUmWelIVC25FIVE26u+WtH41HMSwxH81Iwq&#13;&#10;H8N1uIEDAECmraSjwYW8CI0RD3j4peAlAAAi3Jkuka1ajNhLvqDEiCTHS4if1VCBOxwf3Fk2W03S&#13;&#10;CenAAFVtmthv3WtBJoiTWuTqL0Jh3Tn91rlSSfn8PGqzRLiXK5q6AL3hUmTBVoIS1pCPzlRTTmxU&#13;&#10;U9AAOBBxxYLCqVvD06s6oEpEpDgzE2BwKqsnDuTTutiFosIuDlBkh+TBzACE0u2giVJHB3rjiC2E&#13;&#10;M23PTHCIUBP2BTgqmahvxXn3BMUEohiCtagrgAA6ArEKhVhRiFBKw+xdiIvD1tCCWaDfU+0O3eWh&#13;&#10;P2WiCTU+wlBd4P3JXKJwr+H/XTXbCTVwzhrL1/AAT6k/Hi3Ck7EqUSpGJyJftmtq0eTMUdIgGeNg&#13;&#10;qXO6stQJ0wUgFKvKqSHJnKmkYF2NC/TfxCgARD4Cp7YTHk21yrwmyswoFK274TkL26YvE4Yu4wjL&#13;&#10;4qlh2+S2VIS3u9y6BPgAA044EZEuYJYyEmzKVMs3M4CGU1GSVJvvsBXKkvwUI5iX3QT9Q446xFW9&#13;&#10;ZEigL+HdCCwinWiPuoJ/4pAAYoZGCPYzDD2mqhyiyfiXE/MIV+Rpz7V/kmxP3jx7iPXlVq3mwbxB&#13;&#10;gARAgiJNIepOP8QAIBkOKUDLh/kFAAhJpFUirKAAB5lWiGgCvCg6B9mthPka0Sk4zHPFjCUv0u37&#13;&#10;0BhOgemah0voAjhYDlAPgnv0gAYCYDBxnHiun4Cr0MgQLjNHVbRxxyiTKYgNF9AABoZ8RHNTN81d&#13;&#10;YoxEZMCP1vWks22CBE2qI3zeH/5N5MiEN/GyDExKPu3h4gJoS/XVSEp8rv0YgSL+mUL+VtPD0cI/&#13;&#10;vBWs3cFQSHwYYcrXCGnOxyrkgATirLW0ZFp4Yr0/Qnyt4uVBaGYvkYni31aeDDYx6gk26aHo40Hs&#13;&#10;W/H5XAQIwlaZXMvqYcimQg235M2VKAKIqJiTWyMlsmiCOrlojpiXZDXRaiC36F6zCDawXlaWkFkG&#13;&#10;lHiTQnZLO9O760iGa0C06uVUY8VLifa26X6NPL5UTj3kZWVqRTiBnoSWYAY4DYxMxtzfzguCNg3o&#13;&#10;C0ztDkgntFhiu8CIgftvhogyMWAYAusWJZATJaJbE41hpSbJVjiH38AABKgSmah4zvgoURgLNeiC&#13;&#10;Zy10mZB/h2EuAAhmGSB/gb3yxyCVn3i5i6xtxMnDg7QFq+2nWECTWg2f0epqpr6VEd4S6ja7CUQW&#13;&#10;sGoNs+hdJLpM3G0tbTbULhp7WcVtZAaNDpCCwlY6KabvFBC7q3ZqUYTfzwG96K4YwlagJP68HCk/&#13;&#10;TXiVUtRYrC24a4bvi0YwcHiz6h8JCfcClZakMr6lH46mQt662v7lpX4aign8X7ZMySx9YMb5CTNw&#13;&#10;tQyJCCXG0QZCiZKdXQ1WcKltb78cCH2iLtGCVx7xW4iPnzoDAh2lKv2k8d5X0wlJbGgAbFwRwRCf&#13;&#10;b5SFj8tLgavUkbVO3L2TySSTCCZH5UpGEgXt8lr2kSQat2hHoUIVTkZAa20VB8LvHRbBCmAsLHSQ&#13;&#10;wFCGgIxmDGF6h/rGrWreYMcfUtyak41Oj4T4zKJOZrv2BFAHGah+Obpjhvq8AGgQEqbd4o4DZLim&#13;&#10;tAAAYl7o4DQHZLQnP6Db8QCTWA2B2CuJ4ZAAcQdUaFcdclCGTWyQxb81dYwCSMSCci3rs7qKWRj6&#13;&#10;j72pBSYksWZR3Nls8LizDwsayK9iaEiEaVkcYdUfYeKK9ndbCB8KdutN6fJ5yxdwCfdv9yiUduFQ&#13;&#10;cMsTS3OqQscW2cwUyHwlXICXsz2iTfk/d0CHZ8LEAY+ACC6X5H6x8aMgVVzOXR9+Xb3neFiIbVuW&#13;&#10;UtcicHCPaE4h56AAYgdwd1Cl9TOeuocnCfUnTSyJnM8XlBcertCE8u2SiEnoYc4b5DqNiBvhv+yf&#13;&#10;yiikhXrXuVIliGAqzzMo6DKYOwiBXdCd4MXfE4JObw2+y2iHA6h6AcMbAGxhiCAw0IUHAE5x7edP&#13;&#10;CmXZKE8nOoS9PMGa78i8i9iTG7T8iEVL48bu6TeHCHLxLI1fT8uodd7ngAOFgvyjKK7rOUp/vQBK&#13;&#10;gAV41m1nw59axGFmzo2XaIiEWzuO5PpcqKeOdbdz+4iIcI/MCW/L/NiG/KlI92cNnv8Ou0QPQQBJ&#13;&#10;EMY1/PCBSDDOjPTo9/XP+DeieZTO/WZNfE/McocnWgt1+KCIqmeMG15AeN/dE2XJjdTEYoZLCfDU&#13;&#10;gk02U3dj2njPFB9re0CDzEFkcjJ93nb1UZyLUtCCTqWue9++ifB0j1gJAgtvgCh0JqCEBxA0MoBx&#13;&#10;AtycmijldCiCaCz/CAHg8AAxwUAJyEACFQuGQ2HQ+IRGJQ5zRUABuMAADxsAPiPROHGpuDEAJcSt&#13;&#10;AAAUHQowvGJCUAFcAHQAKiQTecQpRzsAF6fAAj0EALiiReMxVzABn0sADCnTmHMCpAAg1WIq2sAA&#13;&#10;pVuoV2vV+wTl9WMAAazWG0Wm1Wu2W23WusK0AFS6AAdXcAMG9AA530AJLAAA+YMAIPDW/EYm24M+&#13;&#10;ABC48ADLJABnZUACfMABsZvFZ2wWN9WWz57SQ9xacAB/VAAF60APTYRErbMAKvbABH7kAHDeaXfb&#13;&#10;+HaDRAbgcXjcfkW5+csAATncnodHpdOFv7rAB/9kAAPudTvd/wYnlvzm8/w+f0emccKzcT1d81/E&#13;&#10;AJb6AAM/cAUj39Ls9r9v+tTKmcAAZwK8L+wBBMFLaOMGgASEIAAWUJgAJsLM6dEMvs/CGIQTiCIN&#13;&#10;BcRRGzr2NHEkURSnJBRYAA/xeAA1RkABIxq8oCLCfcdOGhp4x8AAHSDFUhvBEz3SIhYaSUABmyaA&#13;&#10;BcygAAjSmzouSsABSyzGkbDdLsRFDMAADBMaIkbMwADlNKIyMADxgABM4Ta5kMnQAALzuhpfT0AA&#13;&#10;hz6AAQUAABv0Gzpth8IoABKYZeIiZiFhwhZ+oW50cR0faGjrTIAEZTgADvT4AERUUAHzUoAARVCG&#13;&#10;tgejWNckAumIFYAFIHprAAB4TIUK5spemKZpq4xi2EAAeWKAASWQABrWXU9UusfwAHdaQAAjaqwn&#13;&#10;HbAAA9baIyaZrIsnJDEzZcVyyGa90AAFV1gACF3AAdd4gA2YrAAV97gATF9AAM9+3M4xSYCAAu4J&#13;&#10;G85PIHGEgAY+GX+iFyXKeWJVuB4HobS2DIYFGNgAbOPABPRfKoq2HN/iGS5RIc3UplOWxVZ7sO07&#13;&#10;gB5dmsR5W82bZ0/+T52rz4jW+b6vuDL8otnyoP6f+kP2FmnQ3oo96lIEhADqy1o8fAAGZrgADzr7&#13;&#10;XtjpmxrbeJ12PZOE0hKBct9OmoIbD0QDHsm6uTnu7bytugaESwAEDwAAD1weMrTdwIABHyXG7xgA&#13;&#10;BFx+9cjvEh8eEVBUIZfMgBJQaM6N/Pr+wI/dHv/AwW3JHzRNSIJ8LwATAUM1rI9oAG32wABN3OqJ&#13;&#10;XxSInv3923e4Rw+JbVuLWXeRSkIaI0uAPNuwABpIflmMIYMPsAAUHt03Tq+jnETWgWAB7fKADTnE&#13;&#10;AAO/Wm4olaEgAFgKhugADAfIUJxg16mSaJs4o54AAAA1AMlIBQCrKWYCWBQAAGQNAAPOCBXR4QTM&#13;&#10;EYQhgmYMMHIaGSDhGiOBthAZczLenJuRhMV9NwCoVAAYw8QcJcy6uZGWAAWsNQABKhxCcr0MgAA2&#13;&#10;h8REJMQQAC2iIzaEqKUEMsZg2YAAFInAAd+PeBkDmYDsisAACcWYdFdiPFuLxYWcI4i/GMtbMEEM&#13;&#10;zjJGktEYY1RtK9F2E7fD6N+aI0YpMY2lRuOAqIRAAAVx/Qqhc4qMg1N9j1HE+UNRatba7E4CjbkN&#13;&#10;R1IYvoTAAHsBhkPJkhw/ZOHbO7JqNQWJRL2XwJOUwAIOBkAAAKVhawUyvAAN6WQABhy1h7D+UDDp&#13;&#10;OKSjQuYC0v3Eo/M2NgAAIZjGdMeIUACLBBAADRM9LYkURIvD+qFUcxgQuXG+AAFs3ZGKOIhLuTzN&#13;&#10;BbzlAAFCdC4AZMLYaSAIE752DHAAJ6egAAtz3LQPUepKQag9AAAEbo1SIzNIVNUiTLJ9T7IYE+hh&#13;&#10;QyityYIF1ETlQADlosAAZVGQAAvo4TcJomnLC6DaOVxwVSFBEFUS8f9Jg3D7FIdBw8UHgNylSACV&#13;&#10;4KQADQp0V0clPQAAjqAWuIgtk+J+b1OKXsuY2gxqZAhWwtKoNzAAOmqgAIeAuqxUqB8EZHERlEFh&#13;&#10;16YWa1Ik+yUDFZwADvrVU6n9QWuKOB3XFuA4K6VaIZWRmldpQMwlYAKvUoEEEMas8+v8ma+StsLI&#13;&#10;evEbkuhuABBgTLcD9R4sDYktTb3yj2cc5A4tGRlS3Bs0hZatqmEkOmoAEDHWPngF5a0AAWbYF5L2&#13;&#10;usFRxm3ySIW3IgrdLLRkjhb1nQPrhS0lsK640gQmuFLQDm5gABkXPABVAWgAAl3VuAii36AGYMsQ&#13;&#10;QtIdy1FrGKEreMAAbLzExCuTIVF60RRyPrTVuTtFVwFgOQxNjqHVBytfbEU1/SbtSD2AAQ2A6pNy&#13;&#10;LCHIgZuBEkRVs88kjSzQ0HOe9ZR7Chk4XujVG6oS0RFOBgAAaOIQAC9xIAAIWJybg8D+BYAAxRBN&#13;&#10;nBWG154OxJNLIgTB/iwDktOBYAAauPwABfyFWF2ISMjAAnKLcrq2BxvGA88gXYuwABEyo5J2aJ7r&#13;&#10;t6vSTIVWXZrR9cGHoADMLvXgAjYUjAG47ENb4JTN0RsrpHYdRRQc24eOcAAJ3PUqIO5GCRkic1f7&#13;&#10;s5ZbrGzQkY4zMyrLoeLehtGRb0G3m90dD8WTi/HnR504ADnwzdPIQX0eQ6mGACuIOzqGqA+ZQyx0&#13;&#10;3bDbABO8IAABT6zABcJ+5ybboctyQm3emcrGhdpr5nbGwUWqV4sIYtoLlFhQtcm6QABP7RTEmTYR&#13;&#10;79InvHbtmJsT6+wsR3t0xV6ybWwCzlPKuUcpILq+AAVO7ZozLRbtkduIMRVYBcQ1Ngad9L5X3NQA&#13;&#10;AgOAE3F1wMoBQoFEwG1wkrwxxkkKB0pAiC0CFA8IXPInD1UdkMWQ/Bxj9ML8Nh9aFBeJwhAAF/yc&#13;&#10;2pty6BUAANqjFFTNENDcGYNAABqCbikDUQuDg9Y2IeBUAE/nmSqIZNkklqQWmdCd0sAAs+nGpNXC&#13;&#10;4AAZuqWPgyVDJmTsoZSyoETX+odqs+cAIHf/AeugAtaox8TYVWW9T68xkJDQ+9z3hQRl210RGSnW&#13;&#10;UsZ4AN0bm6858N7oRJKeVBHywveOwso0d4tuuiWl1J8c2Txvk2meKbHpOyTR4vkBgD/gT/AEFg0H&#13;&#10;hEJhULhkNh0PiERiUTib2iwAQkZADCjgAasfADfkQACElhEDAB7lQAUktAClmAAHszik1m03nE5n&#13;&#10;U7nkTeE/AA8oQAQ9FABNpE9nTopgADNPhCcqQAMdVpVXrFZrVbrk2fVfAAGsVdslls1ntEFCNrAE&#13;&#10;/eAAbdxAAgugAAl3nhhvQAUF9ACLwAAOmDtOFw2HpVffVhseIq9xbYAE2TAFrCIAd2Zsy7zgAI2f&#13;&#10;AAx0QAZ2lx03z5GAGcXYAUevACf2QAX21ACi3AALu7hGKxgGABD4W020wUoALQsF8FcLhAD/HY5A&#13;&#10;ABCWXenXytsfnbADl7wADXhhrYbUFK5cgrSZcMSMGOE2u4EAD7+kIB/3ADy/QAbv9AARQA06bCpA&#13;&#10;gAFbA4AExBQADPBoAFOABAgAYAAEAhBcigAIAHCWKCB8TqChQMSciiABLgAJAADQrg4xaABIRghi&#13;&#10;MkIlKVomcccAAD0dp41gACJIEBSEgrfLE4EhyRJMlJyVkmgAKsoAABEpgAfErAAE8sgAbEuSXLya&#13;&#10;jVMMTEvE6DkdM4ARaOMvqzIrGzYnQhTkABfzqABVzwAECCoAAgz9CZgQo4zkC0LU4UOhM3SPRFGU&#13;&#10;bJLtn4uy8UdSlKsOf1MOegQAAHTtLU/UCyUhST5VDU1Tp5RVULONdWgAS1YKcqBzVpVauIGglbV0&#13;&#10;aVeAAKdfgAblhIYd9ipIkyHtkT4ADdZsxxOLlo11achHzawACZbIAC/bgAWi9ElKYdFZAyqKpqqM&#13;&#10;dqXValVXXd1EPofbfoQ/R5AABN8VIng7X4v7AjvgAAERgd34Krd21QZWFAAG+GgAEeIWDYaytKZw&#13;&#10;ABnjEdR45rnUqGmPgAZuRAAWuSgAXmUAAR+VgAOeXAARmYt6sEjAADubgAcmdWCRRH4eO01oQAbg&#13;&#10;HyIAiWCFITgANJcFmABh2Hfg7AAIQZBkAAOGIZObGCYgAAcab1oeeYMhApxznAAB6vgvF4vm+uao&#13;&#10;OeO56+BwHUtBozgATW+AAQ2/gAPPBQfCMJwqhBYBwgp1a3FBaQ0Dwl1ym0SxPFMVq2SfNWZZyFtw&#13;&#10;UTdN5G8cx2D0es7IGj4MiOEdX10vmt2IABX2iGOEIeT5T16tDx3sEwW3x7+EhAFeKAAC+QAAW+Xp&#13;&#10;5hmHdXW3VX4pgAV3rb3voy+0AAJ+6zDNGn8IABZ8ndrJ6PzfTJdRvj9X3S9TB/U0glOgH9/7yR9l&#13;&#10;J/x/jEfQ/0harQ1qvViU9cqtBzQAIYriBSAjfGiBiAB2I1iILFHescCBFA+QbX8IsAAz4QAABVCO&#13;&#10;Br7x+wnSelEJEKwABmhcThuY8SXkxTCGoni4lyLmE4VQq0JYfFYf/D+IRCmdDkZszhKYCAAPCHuA&#13;&#10;B/SpSdCKikABgAdwABiiwAATsW4hvuiCpYXEYQABJjIAAGsZwAMKGUWYcUbQAAfjgAABccwAHXHo&#13;&#10;pZAAIiQkjGRH1LaXQwSBR+kFHxBzfQnH7HKOgBVNj4BMC06Y2hpkUfkQUY5BlxoaCYc8AABydD1F&#13;&#10;mLUAAuB8xNT2AABkqQADFlYAALErwADXlkAANktQAOaEmAAc8uzwHiZqtYfKpnBB5YEwQwYdIOuE&#13;&#10;QkhRCxBxTAhIKPRtIAAotiAqDREiJkUIqK4yWUS2ZNkLUChQH85SKI4HGxp0xO0fOpgVF+Ls8SFN&#13;&#10;ujmAtt68iDyBDAbE2c8iGhvoAAASVAycAvoMAAaFCXoM0TeutdAABPURABFIRQAAs0XiOB1eY9aO&#13;&#10;L6n8RCeFH6REJifSOkxD34vzU4p6k9LSFUlpdTEg1IYGwCgIJaHMCJ4wMpkUqgYkgAUADeAA+4D5&#13;&#10;XSwBxUkAENQAU6JLBkicuxzy9A0AAHNVwADGq1T1ISdRfvYE06ELoAAlVlJOpsvQYXuPeqERSjja&#13;&#10;5ZDXlu5uXD43yk7hxAaHUPF01cpHTSvzu2RDNAAx+bEcAPgAHBYuJx3H2k7WVFeLITrKAAFjZewK&#13;&#10;trAKMFPZ1QihjUgAFzaM56mSDgBAEAInlb5USqIOlYfEnQDyeUZU8AEMQADat02qjsEAAAVuAAAd&#13;&#10;Vw2ZmLS4NgAFBjlh4AbUYQ484ZJLAKAkgogxCkFDumsOV22VMsC9d8AAobxWWswFC8zdW72LbTEU&#13;&#10;AALr3VUO6d9ULMRGAADrfcAFaaIUSQhMtw5BxOgKIKP2JpyJ0yoA5Nly03Ct3HAACnCBDBvYTAAC&#13;&#10;HCxFB04ZjHGUnaChMAABtiGd9DFF2Zni7QFcEnZEHg2HwAAg8YU9rbT+gtB6EjQoWYtuK7mXBzAA&#13;&#10;mcRwAA9ZDAADvIwAAl5JAADDJkH4Q4mSJiTKFI6YZTn9SklD9crUfyrluLtm3+02VhTivVOou08y&#13;&#10;8RIK2ayNkdq9g/CJBwG5zABOiDBOM5gNjqdjDI6QAAW0BmkrhdGzMcrWBMAGfaVv2Dho0AAkdIFc&#13;&#10;qudKrQxisV5KgQcqUO6H6ChLmDTyqxb6jrJWaM4NY0sLy6TgWerQAWUCcAAHWs5Vyt1Co3UCcBK6&#13;&#10;7lpLaV4WEHhLRKAAO0Vj5mLL4iDJCKSdxJABMC+I5b4JskQ8d5JKB2bZABnm1oDJ71NVrXo3wsty&#13;&#10;LbSiOMA23gJD6juQyR5BZJFZBsD8goXQsnPCwnwAIFNEUpZvRqnWoxboohYQewzIWR5DD0cE4bt7&#13;&#10;23vGjxFU1ERPV8AAE/jAABYcbmU4ZCw+roigqgQcMg+kNACkYThys23ME6gsg+zyo9GnvJRam1Wk&#13;&#10;D282T0gXQAFtb0gylz98wheiAA4iNEAEfRkZ1RyQdjAMz/oB1mDoAHM6RYzoITe5VCKFLs6Cu7GA&#13;&#10;gwAB+7JUtMW/3AuDu+F68N48p656EwbVfcX8ZYU3lrukAO595i91+eWYoCqzVrmclHfCEW+nBi/G&#13;&#10;JC9uZ2tsRO3BlqVTtSD4YnBSAmgAFp5smRNCODCAAI30RgjCFlsjPrS5Ta9aaXPD3yz5u4evUOX0&#13;&#10;UF+S9+J1a07vZNRj+91lrQEvwbc279kkj2KXuwgAEL2UXgLWrg8GmxYhjZTnjbGqdMBeAibnhqrV&#13;&#10;IACvBpPKeYmwdf5c/6BAD+mxqkedXuBcAB8Mk+BcERSb6+h+SViIIeErYYtRXDbjCBvvRnqENAWJ&#13;&#10;OCDh2CDBTCDBWgGm7hgh5LoiHM3k5AhAAAKQMJdJeLHiDJvFsFtNuGBv9KbOHGUBeFTONhYJqAok&#13;&#10;SihAeHmnnr+uPC2hsiChVAUCCgDtEFtwEieOVnLieIJnZnaidulGGGHPigAPjwkk4AjwnAABdQoi&#13;&#10;cArwqAABUQrurqAsaOtMbOulpwllGK6lmg3LPgAKUwrhUGYGZMesrQwQmFPvdw3l3O7H6KWQ5HXQ&#13;&#10;4w7uvMdKGp4vAMyPBIEvCFNvis1grAALzAoQyvGM6PHFkCJBbRIskMlCDvcwPpww9CGtqhlxOGLm&#13;&#10;MnkACmCtMFyvWNOPXRMw9l5xUFLKKIqGAosERotkQQ8iJFhBuAAPggSjsjLjMh3RVjCw3EkBCAyg&#13;&#10;zEUBOBNrCibhHJck0g2CcP3P4HxM3ggRqE4BsxrgAAURtRdnvxfCDjdqxiWhSJiv9IqwlCwA3i9h&#13;&#10;DBTEIDLnJiFBlBmCCgauoPRBGvSJkCDgRiDAMCDI1iCp8RuReiIG8qwEVA0EVkyEyiFMJhvDPDQD&#13;&#10;+hus7i3AAKknFKmRvnRFEHnHngfSPIRISCPvroLlxh5gAILhkBhGtgrgfq1ACpoGHhVCGgHABMEh&#13;&#10;VgZBdCGAIB/gKmvt9wgnZMUCeQjGGgbwmRgxfjEQnAjwoQpCbwqArwrQsKPusKgQuDlsbscxVF3D&#13;&#10;XhRgAO1tSglLFLGQhQoycgiy0Q2u/SklpxaS2FQQ6NFy3l1S3S5lKykHXQ/qcvBohs0PXv7ocP7x&#13;&#10;GM9RHORiGl6xPOoRbCEIcALzHS7ISxRq9tOzIFQy8TKitQ2MgO0piG/hDP1qPCdSKPJP0kNG3O8T&#13;&#10;MCezLjDheKvh6gnxFAFh7F7CcANJoB/htBqPsPtCJE/AglAEKEmhWFfFgE2PepLupmHmIzFiDv7r&#13;&#10;7g6qLKMBTTpxzjFhTASwcAwBxBviGgqqxgABVHQCDx7R8CcPJSBiFm3AMT1xugABgz3gASPAfCGL&#13;&#10;xBQgAPUCdtqudE2SRK7QDT1x+vvCFhVUCAASoCwoIrfsgiGAIgCKNBpgeBxDCwhShQio/Siyjy1z&#13;&#10;UkvSlymycynwqw0QsqhwtibOtysxUsdl1xLNYAAGrGrvwTQNFOey1Q+MS0Nw4LHH90cFPy4zUUeF&#13;&#10;LS60gEvTVmCy9Myy+IhS/PLDIOGHcBX0oTEiEPGkcvHiFLdDyyEEVs3x9TlmJ0hn7zJRSuLUwCbt&#13;&#10;oT0CdUADpv1Ui0yibFvoZjjkYBIKgqA0hCHCUGalRzGzH03Ca02itCUAAhEUFg9mprSiIgPmlENw&#13;&#10;aiGBHhKiCg4IbCJnpnqnrhM1MIWoXk2PNhaCjiktTtUx/iDSzAAUOoRgVCPCQB9jvh9AOMEp7CFL&#13;&#10;UCChqProRQcTxvRpjs8M6TECF1O1PvM1XsEo20JTSz6Lxz8CdT9LUk4PvPuF5toCFsaK2gEwLAAA&#13;&#10;JA+iG0G0H0I0JygwiCdSiQkPi1AU/CbUO1S0QSo0RKPpxjSDTCb0aU4UUw+lqSOT4yPn2lRzHALg&#13;&#10;AIcM01zVzisU72BjHUfQ7WDE2WC2FDDWBFqUjxAqdvCw3k8BVgAHtAyuLUDuHRrwarhh1AAWPHcw&#13;&#10;TvaTQCDtnBe2VPfuqWGnXUxCDNN0yWXCGrLhYxELzidh22d1sAJAJTqyt2aCyrQkfTpwFqLt72GC&#13;&#10;H01NFBqWnQhsUl3kZgAWdh2icLQoyAkrNUNE2A+kaCMVtCHh+gGWfgBhQOKi5p1gaGriGANx9zcJ&#13;&#10;JgAgFLqCHyCm+KwzPTOE4HPltlu0OowhcCEWQAAV+l9I7QzA6A9l7hKR7iGAwg0iChPKcCFiLB7A&#13;&#10;AB53MCIOFL9uKxoIQBngAT9iDU4FBw2TBCHT6z7pBT8oUXRUiCwLZraCDXMSTBfB6wThjh4GvBfh&#13;&#10;HKvhkhNGLAFE+DKoBiGRQqjAsAMgyCGAkAKSxAfgJ1ridUKVwic1xyjQk2H2hCF10ynCbUD123ti&#13;&#10;0XtDTv4uHv3iFy0Ai0PNBXyXxCJ2lX3iuWEH7X5Eh3437E22uIhWIoD0kof0lw5U5ka3FXKiEVj2&#13;&#10;KCIl8LqWTRDX8l32YCC2ZTKYH2bWcRFWdWeWfWf33KTqUid3XCchRQ0kTBMiCgbJsAbBfhcgABln&#13;&#10;xWVBemqE538CGHlpIWnTdRpxql3o8o9zuCbsWvFOxFV4OibB/iwAAgNyYB2RBCFLkCCh7BRxxgZA&#13;&#10;uAtiEgpFDAABXkICGBIXJg33ICH3NiihDmWmX3TkvYBk1QylBiFq9IcBphbOBgVgot9B8m1mhEjh&#13;&#10;tVGgRGzCryBxcz2hN5BgAAyZDIlnh0aXDhmZGUpCH3U1lCc1mLVFGJUtvLWNDBPB7sPhOBz4yh2q&#13;&#10;KkquBtt2NGv4sidg9gQqgA0gPg2ygIKUK1xUL1yPZYi333u0P3v0Qyp4HiuZbDCr2O0CF3TGZWA3&#13;&#10;95eiz4aZkCd36ZljEZlZnCcZflQ3+twYm0lYExVjvNpYg0RLYCIYFkGEHRzU1Zol1YIgAYJxT384&#13;&#10;LREieWq2e4OZju6KdAN57CeXAVTQniKBtSJEsASCGBmgColAjh9rYhgHxHyQDZoCEzfTgE7k8pT4&#13;&#10;eEAiRYfibYgvk4iZ5khBdhfCCgjHcCFhjADMBAkB9XLBjaEq7iDhmPpR6CGgO6AB/hsvwgAl8iFz&#13;&#10;yVdvULIk2OyA/YhNexnK63uQn1ShsghSxATBfBbCGg2x8hJIPCyhKapgAA26rPzufUsLRLSUD5A6&#13;&#10;tCJ5IXV1l3W1mlGHSumJ0mKrLAFWL5O4yh2A8CCh8nGgHtjAGNmZUZVGl5WieMHMmAYCeV8VQ3s6&#13;&#10;N5zCaiVXFLBiEKU4QiDpyt6Jh7DCr5pi0XDtuHPDcxwX27C7JClaGbOiI5m7QCy7P7RiHbKFP5qs&#13;&#10;zS+5szIKUr1JYpZstZAtCS5bTF150Z1K+5e522cidZ4YN2gUVPX5657id580OiKA/LrsXsXCHq5C&#13;&#10;CgLhnukAJAYP37SiDEoAqgAThFnyDuWl14e6KicaMPFlUbUCI6nCC3GCGAqC8BWjuZttpiFgoNgL&#13;&#10;LBUiGhJEyg27wCEWTL9PMAANyBZE4JaxnNd1IafEIhAkJCFmpYtDAhs1mgBLTCDB+ACJPACBw4fg&#13;&#10;NRSCyOKbvtv5LAANqomNts6XC0m5H1k6xZJayZKFEa/ujOJQTGngOYY63NEm9InDy1sBEiCgEgbC&#13;&#10;e5U5V6+bbiGb0ZkbscjiG8ki0RQWTiDSsut5jUbcmCt8l8riDbRctCr8s8u8nFHbVX/ofYAqXCUZ&#13;&#10;v80kr5v7a1j8uqZbcvW7d4Kry7fCc7gWfbhV7PDbigN58Ixbk08FMgAgSQDCQ7oCJgQgUiChaP/h&#13;&#10;+ATaAQOCeqmSFAABBdLgAA+9NGC7xCR4gIOaM7z7OC0h/9BgQVFhxxbiEAHNEAFB5WrMCgAYDZwi&#13;&#10;GR4iCgbtUCGAPRdB/hsOkabW6CDUWLKzkpWBik4FClDLOkIYBq2iFlBh6FpcdiGBngigljQhdVPC&#13;&#10;0wxHOibJ6s9t23UcWJ93WJE7GkvuHDa6PBU92IJAXsccchzRDjnh1iCgKxkCw6ACecia95Xc3qZ9&#13;&#10;R9/iIcv+Bcwieca28iDhieFtvudT5U1kNEfUfqe+DX7eCcr8ueBCdeL8meKlEcx5r4AbWqRjAIPc&#13;&#10;HiF1jungAeFmvXY+NKW84xTc552c64Mbf4Nc8+PH+c+8/3A9AiHBekKEfzfieAK8/B+hWEIABgfA&#13;&#10;eiscFPkwxtHtI6Jo9bx9PsXdQlT+dCChjOlsijpCFh8gpN7gEBXEINncTCKAnd5hZ2LiGBKYTAAA&#13;&#10;1xiiDtKsisjjJgTWRRsE2IVkUrR4WSulvFpCF4cVsHmKqiE48AABjwsAiQq9tnN+oib9v3DiHiUF&#13;&#10;Rid8oFK4HWLbvAdAtHFBuh6yJArAPNgFRhPhoxkAIALDLh+h/FIgBgBIoCIgVAGwDATAF1F+C+A+&#13;&#10;XiGeOcwffE4RxKxFUiwfNq/et3t/g7b+M/fibfm7Tflkv+QWJxCKXBE/tAAHe64stQ2OrPV/oc4P&#13;&#10;VNM2Y85Zl7e+bc7+cZ5crQk+ebj9AZ9iHgwnMBQe4iFBzgotgCABFXqgAAgAQeEQmDgoIQdNpoAP&#13;&#10;8oEwAAEFAmFRmNQhJx0AG6QAAsyMAKaTRuUSmVSuWS2EiKYABvzOXRk+TcAIOdTWeT2fQh9UEAAa&#13;&#10;iT+jSw8H+DolBShyIpHgAOnY4gANVcAOWtT1ksyDjgaykPieIthoRUEQZs2sACi3AAJ3EAOy6Ue7&#13;&#10;Ssa3kAMy+ABa38AErBSh+s9ogABjIYShYQgWtxuAAR5O7zyOpOPyGfgvOAB6Z/K6HRaONGjTABM6&#13;&#10;kAIXWAA9a8AO3ZAAKbUAALcACgvrEAMBgB+cEAATiaTjcfkcnlcuUbuh0XmdHpdPqdXgcLiATrdv&#13;&#10;ud3vTznUQDd/QqTzAAu+nK84C+3ye+7+HofD6fX7ZXgvzh8X7/3/P+lJ/QEiJ/n+3rfwBBMFP6/L&#13;&#10;9u1BcIQi7z5PHCTuDXDAAEtDYAAzDwAHNEMLOpAsCxG+BExSAA8RYnKdpuPkTxlGcaQidEbw7D6E&#13;&#10;k5HgADHH8ayC7x1SIABmyOhQqyUAB6yaAAjSgAA4SmhQiSsAD2gK3ShPFIUgxCcwAA3MbKlxMwAC&#13;&#10;PNKUH+eR5oqDQQIOep3IyC4PgAVRGEIABJvUXACgOAAFn2fKWgKjAAB6ICDh4HlGBwiIcBsioGgY&#13;&#10;hRT0wAAtU2AAi08ABdVDLyNCTUoAHJVCZJpJp6oUFVXtu3Iz1mAA2VtIUKPuFAXoObJpIyAwFgAY&#13;&#10;hXlVRIliWAAV2WABqWco4miqg5aFYlJJkwg42DOua6grb1YgE679ADcj7MmEYAG9dQAGPdoABxeC&#13;&#10;UkWSCDqolA1N9Ph80K30EOmy7MjcozOWEz56VG6TXj0ABD4aAA5YgABG4mABrYtZVmAtjQAHTjqF&#13;&#10;Qa7OEZFkaD1zkmTyFkD+ZRlkg5NGrzFI9D1PioUs5a6WX5xncF5VB+eaBAEBH9AkDX7oOkP9n2k6&#13;&#10;Y+udaalkMDXDUOQ8DMQRFqCVRLA2tKNFJExXFqtHKqysa9tG0vJG50Rzq8dx7H4x7Vuh+7tLD3RK&#13;&#10;AElWkVW/JZp+6OrMExTIu8zFxNE1JQT+ZAAMQupSOA7AASIQA1KUqDuJiKEQapuoOb5rtCAUECda&#13;&#10;R/lIToAF6Y5jU7T4Y9kABndrpGNAsAB192hRx98AAOeDlHAu4aFfgAGNeJQKAsAAWAviuAAo+nRI&#13;&#10;eh6ABheyo5kGUg4chulIEAag5ZliAB+iCH28S1vTZHaAAJfi+wI/oAB4fuAC1myAATf6hQ+IAJYC&#13;&#10;SFExAwHEkbB8TEWJfWjgOgcdFgBIGBGbM6wZwRLGJiNAAHSDgAAwQfAAJ+EQABfQlAAEOFAAAXQr&#13;&#10;AANGFzHzsMrgvDM0TxIaQ3J80uHEOz1pcPmjRmLM3Is1N4zeHjgIfIViPEslsOomRPQCgNvTR4oR&#13;&#10;VI1E6K0WUtm8S7EdqTVBLNuawmGG7XItNgAAjCLZFVyoyJMKZTSnItRzNE2yMTcBOI+SBHRkb7ja&#13;&#10;G2ISqUJIABbSFiRFyH8fCjj3kYAAVMj4xgAD3JMlAlJLKCM6lAIzZnMEoCGsmEgtiUjMGdJIVy1R&#13;&#10;DSpAAHGVgABHByDoQcJwVCDjPGOcYQIhwADQCcEh5Ds3ggcAA74cbOx3THLgXIjY1ZmAAVeCp4cS&#13;&#10;T4CCEQQcP4eSUieFGAATw/zeNyAAE+cTzhYGNMqtFaa1SUALAkQcWpjQJhSCgACY6dBtT3AACWfR&#13;&#10;72hvrABP0ug7JkgTIUIcO4dwAB2EUIsxBESFDTIQC4jQH6KAAHBReCBHoJMDgqaCKEIhPuPDEGIA&#13;&#10;ATqTAAFjSkACmBTxxC07AIqoFREJixIqJcNqbQ3prTmJlOEJRBPTEMux7D3SKp9TxwVO6kQ0n7FN&#13;&#10;fNS4eVKqg4Ko7aovobjC1aSMZW9RZjQJCsAABz1jSFJqmQuqp1pIzHarUeI9NzrUicyBkZ9AlIU9&#13;&#10;Z672RhSHOfEquJPxS2BAAFywhKBn2HAADCxRLRujfIOCQERKQYKQABLYAAZLMAAE7ZsAAiLPAAoP&#13;&#10;Qgf8jQAC3rQAEYoyCDjDdeAAZdeyeFjKyMMXbwAPAeIKWkAEjB7s7GNb8AAO7hEot+68HNx5oyIr&#13;&#10;8d4GQOpay3IUAFcLHB0sSFEKGDcHYPhghDCMyo42ygACFL4AA3BqEpAdQQLQDwFUrd+u2W68LKHf&#13;&#10;j8bUCkbAAgAH3ftA5ChWBVeaFQVgqSUNhIOHiidFaLjgOiMvBwAHEFGS7aGKossLThnHcIHawxiD&#13;&#10;EAAI/EDD2I1BAAKLE0MD9Mhr/BequK2kVSxc2jFqCqgM0qGzaosfMZ4xZ3jDHjSKmomipj9r2Psi&#13;&#10;M8x21qq7VUPuEq4iaryKhL5TotRhGQ9ssScfs/jI9Oa2I6IQjyPM4Mun/GVmcAAN81EKdkDF2jti&#13;&#10;V5JyIHbOgABF53JRhYWQAAm59JbNSa02CUCOMxKsNlJaTiz0VNwTwngABh0hihBxCh/juHeRUY4y&#13;&#10;SDiIg0sMXhKB+CwFolgiZCoLMEZRo3R2ZCNC31cAAJGsbk19O8NsbxBwTLoJQEQigABdizklJSVI&#13;&#10;hsRByYkxQ0g3sGAACIEp0LoyNj2AEeMIY/jeB8FpqNZEoDvjb28/x/wENxAAHfuUlA0bmgABfZYj&#13;&#10;YPyEWwIVRRO+C8yndw7h6vAAAU77YqxfCgiuAAADrwMAHABFaSxVvVpOcuFJeyNw1lvDD+jF4oAD&#13;&#10;KYlzKih41f2o00uINB4fx9hGQWjVP5Fj2GLP+T8R49DzJdWcmtZhpGbKLYeDAAEJzlBbdh+gASIO&#13;&#10;oAGeoWwvq7yuJ+X235hbjHvox3sIyCIVXUAE9xtV8i701J6URd9b0mg0SvXwABq7EmtEwAVdkHG1&#13;&#10;RAhTpSDqpQ6BjNOa8zvdL+LUwJg6acpJaLQXJBwm3kI2FVyIDRbivM8aAmdjgQeLZRwMOoABGeRJ&#13;&#10;RI/AgVvLaz6udsRokiDh0DetZbCtVthp9IAATHp0XCDjSTg5OtiDhEvIOIbZKB4kIGKIEpoSg/B9&#13;&#10;PeMj3wALjg5AATCyI3fjaURMPUCAFQAAMHk+8hPtSD33IOfojO8sq7L6wchiw1mMArAA7i6l1btg&#13;&#10;A41djyIjAABz/ZwiGX22RcS/gz3vX82Wfy/sgD/H+Wlf1/4S85I44/+ZS/9AGRq/2aA5ejEyc5m6&#13;&#10;KiqjQRYwQZPAdAMbS6QIUzErfAqOYjeAAC3A+IUq1AYJTAQriAvBO58SKCBBWAAGBBcbEwQYal0J&#13;&#10;QGCGGIOCAfUJQCeeiecIIIS8WTiHDCEtcweBpCM/c5UTWOEACBIBYIOHCf2IUAGPGBqA0AuL2d+w&#13;&#10;cGWABCMBoZQz6CaAA2y1GI2E1DMAADLDS8wkSOqB6pi08JSHCmKAAA8mECxDukckg6+Eq7C7GOiG&#13;&#10;w6qhOvIHMscI2HyAYnaAOGMGCIOBbCcO4kKlE22AALyLC7mIyGaGeIOBoBkJQFWIQCsJU+w3pA2K&#13;&#10;OY6uqAxFSn8Oc1il8FzFeAAiDA+C3CRFKRpBLFsO65DFyQTFxF4OtF9F+OpF3GEPpACyHGK/oxS/&#13;&#10;fGS/05ah3AVBE5khm5oitAgRbAmyhGaaDAurc1ZG2KPD2VqVuISAbHMAAHlHS6tDY4bAuZC5yT3A&#13;&#10;jA9BAiCJQDMDaIcEoJSFW8MAAConmIS1QywHsAAHFIMKkA6A7FqJ4D8EKIOEGRiI2EoA6TiDaHGw&#13;&#10;ZEiAA6gZO6krmnyn2289mzuoYg4liZPGCJcHKjIA4A2JSByCCIOGMF8IUrM62tqpYABDueaOqGoG&#13;&#10;qIOCM2crEHEJSA6BIIOGEF6IOBAtwOoxqciTSCOwgTOIUEM/Ukk8eI2DCIQFBFEwUytHAJSv2H21&#13;&#10;oITHSHkeqeuhcMOF5LYhOhS7zGXCTLAPvJRLmONGJLsQnGfLyadL3L4PhLxL+OlGO5NMFMBALMMP&#13;&#10;JLqZPGi5ijJAbG1AeRUD7MoLaLeQUX2UKoCnomQITApMSS9G66UzG6ZNAJUJ09UD9NVCkXyQazjL&#13;&#10;84bFe77FaAABbNsAAD/NzH8ColoB9N8AAGDOC0oHoVaACA2TvHQ+gISAocwH+HGdAACt0gtHMfGI&#13;&#10;SgAHwAAAPO1IWJqsasesiI2HMAaoIA2HmfexMFEiEZFMykwWE54sGsKiDMo94EFPrDWuWOiEudW7&#13;&#10;CDIJSESKioSDgIVEqL2L6wjKgO8eMAAHyB3JgAOHsToJQBZC8H+GA76ACAmnaOYElQ4AADfQ+JEJ&#13;&#10;JA6IUB8k2AAto0oIQ6SuqLFK8+1NMIOgcAcAAHnRqVUsc+CAAjsGnR4AABZR/O5RgO7MXSEJ5MDS&#13;&#10;KOTSJSQJbSVSWJXSPScMrMIX9SiOnShSqKPSaYRMaavBGgvGrMkbC4u+yRnIzEnM/SwQhNEIPAzG&#13;&#10;/SwYg2MxBQAI0VYAAAVTuObNg4VGuwQsIC4AADbUC7ifABDUKXSXWIUFGwIAAC9J2I2DYDmIOEnK&#13;&#10;sIQ+MdABJUwAAAfU2y2Hg1BMQJ4COCeIOF0z23aIQCgEcEclWlaYQWcvPNsBaj+vu7EDUABPqKao&#13;&#10;2EjV3PuOsCRIAFyfMJREAIOBOrsISXPUO1vEvQIPIFeDymwCMs+WEJVDcIiFuMaACAWvaOQEBW8A&#13;&#10;AEDXCAAi+ktH0H+HYfeACY2IiaIISHgBQzcF+EM94prTuvbQRSRCAABCEHDCJC2vkfObud2HXVnS&#13;&#10;DTSOXS1YPLg0nYUOpYTYajW8zYgOPSvYmJbSnYsOTYrYyJVYeSFS4q3Mga7GsRVHFINKGSCBnZUS&#13;&#10;MSRY4QBTWABTbNLSw/K/OJRFO/DXWI1Y8igU2pfJxJHHnFoKucwS7OuvwIPV+IPWCJSGRC2zTC8I&#13;&#10;SuKuCuGf6BMfyLYI3Y2FOnUC0WkI2m2IOGvWgAA2GZEFZbQb2SW3yChba/W/a/KpAZQHsHyVaF+H&#13;&#10;i0+OYAEHbLOCQBYu4ACQGIUBcLChae6I2foAjU6vKMgMkMoPIFXciAAFA8uFmNyAFcEI2CiCyIiF&#13;&#10;VPSADGYLtUDHxXKABNUD9XBXEJLE/A9FCJQlyIOD8wRZ5FKBldssqsQiDT80mOcXIvzYW4TZchrT&#13;&#10;1eEKNY3eLBJeJeQJ7dpTTePeWIRYxegLvefeneaRnZBS8cFTAigjRNQ8OYOSCi/HFemPpZhZkrhY&#13;&#10;OnFVG6EI3Us+GJiI3euiOWW/A+61864CFf0tyINLEkiAyH0+tKWJSBbaiGlaeI0nKMaemgIUaUcG&#13;&#10;HghU/LiKMtGt6ACA/WOHWvCIQt6wOhAEiu8VHe/dPDRDUBthPhKDKekeoFdhaZQHWHsuqBiGU7gO&#13;&#10;YCuFsvyEaEXZGI1IaIOECYWISn6ZCfaNmfjQ0OmHjiUSYSc4oGKAA8tFCD2A3IUEIHLDmJWDQgmE&#13;&#10;uEiNJFmJKJOrAXpQ+8+AAC+W2xKIgJRacIOBvC9fnAGU8pjLY0+YVbKlVaIKyK3a1VBfKPBeVj9S&#13;&#10;fj7kDeZkBkJTyuVkOhzkHkUiiaIqdSpkaJZerehjgRHezGnS/TQiXT5iYVbXtkkkVfO6XfTTS3y3&#13;&#10;u3OhehWolflkMxdaOAZljYC565+AAW8+ZUKBDTIGTl4AABsGGtUg3jKI2KgIODrQEI2NSEyAANMD&#13;&#10;QAACnmgABbQnUivkYJ4DioQAAEg4PDKBiBmAADMGcK8YRi/A6gzIRIViivFf2F7nbhfhieRhoOiE&#13;&#10;+0ECLmCJQlIIOBmzcISnqoHaQQaNwumOnDThVAyJXiCNWJqEA2JNw0ELs6gwjPQsGU5OM10HTX7B&#13;&#10;CtwH+HIscukXDks/4CvpGTwb/banngUABdtE6SOGbglYZlDHXPxpjj5gnpoJrpDSRpzSLkpeXelp&#13;&#10;uJTp7eRp2QhkxMfGpk2iPk7mnmfmjqAitlHNJlLSxfq36+8I3icAAB1q3kRLI4aL4K9QJGlqOAAB&#13;&#10;/rMewe1qYCmEU0KGVEYJQHBZQA/IUI3hHNW9IDSjBpfeCKPQUeQeUI0GyAavuBOHlYIYRZVm+dql&#13;&#10;LIyaPQRC7X9nfhlnkOQAI+sGtDDTtOwIyBG/AvKvPfc+PUxKM3EIa3K0uO5oLZiR6JqjCIPryJcc&#13;&#10;aIODBFoJ+zUfBEvDGAACWAm+Y+AfAJQDBmchC4wITqI/hrw9M9Ras6mnw6hIzprphqfZ3ldppqFe&#13;&#10;turpjuPNNuveFp/umIzu7Zdu2QTqMhxe4ifk632BSAAFfvcAABPvjvAiPqjA1YVjyrGHOAAATv4t&#13;&#10;2kbNk6zRNupkS4gs2dWsxP7No1cFuIVd2sCFK/NbIC8YcJQB+vIGBwYJWVs0PHFW8EBNxN1ujr4M&#13;&#10;rJeIOGQGAJSGjtABds8ROb1Opk9WU/G+AuQ6k6pslnjhqOOBlquFkamJSDTjKEsXoI3C1l9hQ+IA&#13;&#10;BfftTDVoOJdoGF/OYAAB8HZrIIVykH+G+6qACAZWoJdI7cavgXeFyF+IOEBoSI1a4IOCwCmIVvI6&#13;&#10;ajUNZIcaPPe0hK01Vr3dDvnzfMNvFqHuzlDz5MFz9Yzu/vmIR0JYt0EP7vMyfh5e6RVHkISLSINE&#13;&#10;nNopGpJoF0Oa1vrTdSr0pQWX3I+rtJCAAFb1OAACl1Vq7YkzLdGABdLHlBkIVWgmws8mqFyB2UWC&#13;&#10;MGLxQkrmXXGDMJZnVcjE/THmbzzLkLuEypDmYpIJQDlAkEbBmRPZOAA+x1BTqf0mcVg/FZwZOHiH&#13;&#10;vU8EKHAKUI2GkHoLOGoHq3gJSBoAbKiDGFKVaCaEew8JQFJUWC3dcI1wBNpshyNyZoNtYJ8B+XiG&#13;&#10;AAVQ0F8lEJR2YIODMu4JriO3I3N22BNjPxN18ISukIid5QxiQZL0BRhVVVW/ZUiI31rjvobmrpt0&#13;&#10;2KB5Fkb0TvH5hkV0XL55lYh0N035xYb5sPt0bZEi1VeABanaOt5v8t76Pe/1b5cZ507ZnSRIHPaI&#13;&#10;UhQCGdZncFB6zjMC+C/1ZHYyPN8fVghBtJxJ0IUqxXGQyHIAe+YA2HjsP42unj2Azx0JTrM3cr11&#13;&#10;N1R1UCl2SNIH+Hg9rOMTiAAHtU8IUAtIUH+HDy2t0QkVCrRQQBf8ml2GgLOcITHJb1B6PJPeIEUG&#13;&#10;9IcEkHFIiJUEIBIIgDADbJnB7DjDnDqJQFR9jRDc5jkrOO7tVycJ7RyGMEptdn2skso3Ya2RMZCn&#13;&#10;6HbJ6fgBZxaI0B9KjOAgPwHq9YhZs/KI3jFQ9RBxFz1vB59Lt550V5pkP+7Ln+/YP510P/LTT/GP&#13;&#10;h6BqRMj6b/gIR6fqnSQbIeAeFO0UDgYAB9iIAqAAlIIADXBwBCYVCn1DQABohC4lE4pFYtF4xGY1&#13;&#10;G45HY4EJAAHjIwA1pMABTKYks5YAD8TicAGfGSOT4SuFhHpSKQA2J8AGJQQAO6JFn5RwABKVHo8Y&#13;&#10;jVCU+l4uqFbCSuUqZWa1FUjXQAcLAACvYwAqLMAHpaQADbZEnzb4fEa3c7pF4a+riBosim8hQAkn&#13;&#10;EfI0hBEmQAYBif4S7nRExILIS22nGktlYNCLGV7LZ7rWjLnwAnNFWxzpQAxtRCSASYSwVxF18wYS&#13;&#10;QR9FndtwAE90AADvQA/k+pISYC3F0MjISeTnFrvec7z+h0el0+pK5bMJjFbNAszRqRSgJ1fF4/J5&#13;&#10;fNz+bEL15/Z7fd7+rR35SaX8Pt9/x+Yx6bl+v8/8APE/j1wDAsDQOjz5Po8MEQbB0HoSf0JAAf8K&#13;&#10;gAAcMQhDUNv/BTwQ5EEQvdAcRPgg41gAypLAADMWgAc0YRK86AiAP+BP8AQWDQeEQmFQuGQ2HQ+I&#13;&#10;RGJROKRWLReMRmNRuOR2PR+QSGDOiSAAMyeEJyVAAxy2RS+YTGZR9pzUAC6cAANTsAEqfACVJwAI&#13;&#10;iiAA70eGPqlAADU2Z0+oSFwVMACGrAAE1kAPOuAAB1+ENCxABcjEY0aHpxQwUxl6KBK4AB33MANq&#13;&#10;7AAS3mGPy+AACX+YsNiwUfDyGkoowVaq6ox0048AJjJAA/5UAIDMQi/gQAP3PAB16EABTSY2n0p9&#13;&#10;UynQtFN5CgBJOI+RBJvc9gAokrXwwyGuCptKRBCcMAH3jADHmkAJbmaaDmXoUCVxcc9UAMbsQVUK&#13;&#10;2ClkqQ0qlyCqpRwxuee8XoIeu5C0awVhruGs1nwUZDCk0umgbnf3/P+jxiwEAAeQKhhfwQAAgQWv&#13;&#10;a+s3AEIQjCT+tQ1T+QnDEMw0jq+H4vzAQ3EMRRGiMKv3EkURTEUTNXFUXRe/8Ow+zkYRrGynn9HI&#13;&#10;AIGrywRvH8gI/GUHyDIsjItFkLyOmI1ya5bmpODIAHNKklpEgaCStLUty5LsvIKkh0JMlCDqCliX&#13;&#10;S/NKQGFNgAB/N4ABXOQACLOoAEhPAAD5PYAEHPz8tTE81RGWFCtwKLEhrRQAGVRqGHbSCtgoCwAB&#13;&#10;AAB/ISAb+H+dJzgAAIJgkiB91JCyEHjVAAAdVcGw9IkroEABygQBgAA4fR7IacRyIKDoNxUINggA&#13;&#10;YFiAAU9jgALFlIQCNmgAeFoAA85uAAEdrS3JKGNa17Ytmh5Wl6LQABuQhTIaUBSoKL9xIeOd3AAR&#13;&#10;14gAPV6AAQt7v+at9AAcd+oQRWAABBBfuQyAnYOAFmgjcYbhvHalgCEgVoKcdqIQAIBIKb5wIKD4&#13;&#10;OoRRplYZhw7gqC6hnWdKGhIFkdm0aVPgCANAVNQebJEbGcgAFOeIYa+fgAFGhVbGeb6NFNs6PpUQ&#13;&#10;yHEGl6fDek6hqcAalqmrtNpsaaxrioRzTEeK+Aeu7ImetbLtCX6ttKDSa3zmEtMcpSoc22ILLG7b&#13;&#10;zvW9wBMO5JSlaWjHvmbUKWFDsSHvFTdODhkIAA4ciABH8pmlBcIkJA80y7MjJzwAE30KGmUZiChu&#13;&#10;96GCeK6ClgVCEHr2AABJ2aEa+AB1dxmOZgv3iEE134ACb4QAbOmZPBGEoADEb2LIWQ5GoKPA5RVK&#13;&#10;IAb8sRoAAF/toQEHvAAcPwgAZvyAAGXz2w/UWoTbbYNkiBjESHIAA8XBjoabhvIKEYQogML/wACg&#13;&#10;gEAARkBQALuDmiMN8CzYCSEkAAP0EQAOaECREQgiiCh9DuQ0PcFQACED8QgXEIwABZCSEkAA3wCg&#13;&#10;JAABAfY9yGnbIKFcKREG1uYZu7gdQAHeMnIWXMd8LT2ELeLDiIxC4bxHiVEWJUTSERJic5iKEUW+&#13;&#10;RMipDh2zYUfRXiNFaLjfIptlbck9uL1W6N5bxF+NUa20N+eqmVwKaI2I3E9HVM7gwnx5AAdV+YeI&#13;&#10;/AAc8GR0DookPqSVHMiAUpFAAFfI0AAlJIAAjGQwOwfSCiLceQwUYqSChcCsQgrg81VKsI2KqUwA&#13;&#10;AqypeIg5pxMQ0E/EuLcW6nyFgqBkjsajpWZMzQytAeDCVnS7AA7AepWCtEHe2C8AA0pmMCQSgsID&#13;&#10;6VAvrX+a59y3iFD+SyN8KoEwAAHUi90FDGhrkUChOcAAsZ1AAE7O15QYgxIjT8IOCEEg1T3AAJWf&#13;&#10;RER0Mqfo/0AELyEgXA+jsb85QAlaFLQsAA7guHiDaQ8IgTCCi7FmRSMMiEaoyALR0hAB6QAAHxSM&#13;&#10;iEXqNNlozSdqlJqVNopTS1p9L6YNKpZTNqcWVYtips2WmtO2l0yavGNuDf4zt2jTT6pFSUSRuTIQ&#13;&#10;ZMzgqlIhEbVMAAdKrAADBVkACij3xjWUFhYyyJCzTkPUkEVZ4UjfG+AAYdbUCIGIOP9HQAQRAqIK&#13;&#10;OEbLtQDQsACOpMQAQHgOlAV1VdgpSynlSFWVarpWkcnOFCgKpRqWTAAJ4cQ4gABDIcMgRQjAAA4D&#13;&#10;rAlDIyLSR7Os95S1aq1kLcUD0AAxLYAAcMACPIT5pM1IU+1bpDAUP6AALxwZDQvBmIKKETJCGfzl&#13;&#10;HZcshAbbnAAGjdEAAhrqVvMMBO7AAAVXbQlUOMYVrwAAFTeMioXwzkFFEJohonxSEFDAFtYweg8g&#13;&#10;ACsIcRJXkdkJAE2O6A0SCgsYmROoFUUMAPwMAAeWCX6AeA8+B8RD6e4ETVgPCSWsI4VUHhTDCR8N&#13;&#10;YbSLhfDyWqcEEp1iFm+IMTYckM4SoSUCUVFbZUfFOM8aEVqYlKOBQqoY1NMHvH107qhyyETcnNWQ&#13;&#10;wAACZkkAAs8mOWmoikVQ53XCvHRJwxoTQLw1C0BoLpFMEjyiEBAhEvpR2GIOYIwhhiFjbBgw4Eoz&#13;&#10;xkEMlDmUjkphVSolVigiVIADgAQqQe+BBb2kNGwD0IjQRhHyQyJ/Rk754wnhQLbSRDMk0UFrpcAA&#13;&#10;odNAAC9p1LY+R9D5wQAafxChNDjEuAAT45REEMC7ncygjyGjzExZ4BoZ7REGUQYm2ZF3hBNAALLY&#13;&#10;SEs7AACvsezIQ7NC82YRUZAyyCg5BsQ0GwPyCjJGAAAcAJgWqVG2NQhocw9EFEYbtJGK8eGNX0NU&#13;&#10;AAi93EIFbvEAA9N6AAArvcnpPyDuU1kwqxbRd0pdw7wFFOeuCI34HwdEfCeFNMlY1vhqRsRo9v5x&#13;&#10;FI3BuLcL3Q3vFsZcXpVqMjzjPI8N43cBjqOXJCPHJMiZNxzO2ehT5kgpBjA8nVlRSI4b8GBHDhg2&#13;&#10;Y0NgHZ6B4BHNgiNsBiAAtaACs4IgADd6gQ0NwdSCiTs8QsUASKKBgFvRchec7C51sRnnh5IM+Z+K&#13;&#10;WQeFiYCDZmIOPwBTCwBjqV4AEBYCkJFHg2wCDAce/LwXkQsLXg6winAAJPxAAA2eLS2PAfTKg7gG&#13;&#10;AwRwM533zHcIYIEatgg/gqHiQjXdslDa+eHsIWSEhfep2TZqZIAHsEZByEEgoyNskMDcHQgokurk&#13;&#10;LA0/0f41T6gBAgA8jHDOVEKF38kAARvmEcX6ONWwHAOb/Vf8dGvxvrH+4x9lDX2PuGm+998qP2/x&#13;&#10;H/4niX8vBey/paRxtvXHaicgxjyL9n9Yr8mxzHf+xFav3ivIn0EqdkdoCPAIAABpAOAAGXAU5uRq&#13;&#10;505458NM6C6G6KIokgOCucoi9CFdA2IQH+L6ACA8eSAAHOY4IOmKIKDCyUFUya6+sIlII02KsS+o&#13;&#10;saI27Oz+1MIMDKIeFEdcAAC6dWQitq2C2GEzCKAADNCQIY5YMkEwg+OIx8NuRgTwEg6e6iIOHyH6&#13;&#10;VyGOAGE8IYAqBwZmBKC2SyIUEW8mVU1KIMHmAqIKDuHUzEbiiCIO9C16Is1/CG9OQiuiv8BhD6AA&#13;&#10;A3EAAAHJEGIzB4XUCyI6FAXMAAC/EQI2/C+y+SPk+YCM+cX8+k+m/I/2KhEhE2JBE1E8KjE7FCI7&#13;&#10;FHFII3FBFOJE/Oi3FUQjFTFcI/FMS6/gjM/kbSxlFjF0au/wqcjiuDF2IREoABEk8KAAA7GQusaC&#13;&#10;aGuTAYRhAcXhAg6A6EAA6I6MIgOhB0TMMwEAMoMsIQF2F8IKCMs0IXB63afQfIGazlBc7cIxBi7I&#13;&#10;sY4gI5Bs7SIUB0IMMGIcCMCcIKFyFiQkBNIEAAG3IKAATYGE6UcWIWj8DwAAETIgAADtInIfIiRg&#13;&#10;6W6QIwBMDCZmCAE9DIIKAwGuZmECBVJAIQGcCmIKE4FZDgLk9AUQ9EcO9I2A9MQkHLJw+i+mARJ4&#13;&#10;AAHvJ+IwH+pIroBOIKHOswImHYBOPwAmGuGcd0I5Fm5HGLGGI2+fJ1BnHnGC/A/dK2ay/XK8QAR4&#13;&#10;mFLCOdLGZlLLLMVjLJLSKidsmFLZLaKfFhLkwFK6btFq4+bq5CVjLrL8S1F7JXF/LbAOBofGfKhG&#13;&#10;Fwb+9bEwX4X8rGtwRdGg565+KjAlGrAozmFFM2IY3cEWwcHCAADPNGAABbNMAAsfD+EE1aAAE0OC&#13;&#10;IWsgIKGM3wh0ZpM8AAsuswd+vUwM+IDrN+IYkUhqZ4BTKy7MpDBuIaryZmBMvyIYG9BKBCoKMaQq&#13;&#10;AVOsM6M/Nq3vDYIWuoEMABChNFNJCYRrIwtiIvI3I7I+IQB+EwZmC0DTJOIOFQgfIODbJdDk11Jj&#13;&#10;DqIrDvJsQipGHwmM7WIM3oHoAAAXQSIyD8N2EHGuIWUwIKGOEgEiAAB2DeDcJBKk4zKo+bKtEu+l&#13;&#10;ONL+JlQ3RGILLpRNRTRVRXRY/TRRRaIPRKStLybnFubRFzRhRyQzMCOk5RGBLCWsBGAAG9SIUYUc&#13;&#10;uwm9SCzCLkLpMgcuRcHOHubqHSH2TEIWCiGemiH2H+lFQgIMFsBlHWIWAsAKZOA0ASV+tU6YrQI2&#13;&#10;GAFyFyTcCyC+IKHdSsIOAoA0AAAQHYbq1EILJ+hhJ4AQIg34AAyEem5lJUFZUWIpReINHqNSIevm&#13;&#10;ILO+IdNWgzMqKgGtU2TiTmLgVEUgHaIhAA8U8Y/6WO8NIucXIzPRI4QVPWIODJEcBrHOIUEEv8es&#13;&#10;BdPwIQmgAAGDV+IxP82GQyAZWKmGdiKmY4A/WWIyHGHKIKBBOmH8H6IYE2IMBYOyj5Q1LvGDQ7Er&#13;&#10;Q++hMbUdRzRlRHXHR1XRXTXVXWpPXPRbXKSPRoSnRsbLRxXZXuKfR4qe5TK838zIWmAAAbYEh4d6&#13;&#10;QeVIH3GcS6BCGAzFYQ8/S8IKHMCBPkIdTU6aI4HCC/B0A8FDWsIYDOoiAgFQFEAAVQ8+LsG0PTBE&#13;&#10;Ic2OdW2LNuqs9wInXO/7YOIQtIzijOCKTmFyX2l4IS24R2Gwv9LiJhA2MZUTQsB2B2tfPOIcFJah&#13;&#10;B8C6y6J8CUAA0uFrPLVXacIrPTVfJOESV+hbL2IOHk7WCQN2ZkbGsUs8NCHWAA743/JpDwQ0tRNB&#13;&#10;MPHWfOluI4C0niWME+VOYwLwrkrYZ0BPcPW2rJLbW9EtXDRDXdRZXhL9chXxcrctcvcwaXcpRVck&#13;&#10;SLXkxhFw/pczdGI7X1MHK2dso6AKUuR1VDT1J7QSAWIRQCm+pDRjW4SXYXYbZKIZQiSnYmIpYtTY&#13;&#10;IsdQUYv2ILWmIaGMziBcDPB0JqGmAAF7emAACFesIhbsfDNDIRIUtdZnLAKhG4gmc3GzNaHTYeFk&#13;&#10;1gIWF/ISQVe8JkXuNeT2NmqgTMIfJtCFaXaZVYRfPM6TVbPUIIAsG2YyEGBNd8ITDytoItU/IOTb&#13;&#10;SeIZWKVqjeQxMLbwLJTe+XQ8I2HJL2DUDgIKuYCOGSGCAAF0R1bcNGNLFldxF0GZhfUMyGI23iO5&#13;&#10;O3RFdIIbc7Llc3hwkQHzh+AAGziEyIBdh6RIRle5GKEPiXiNiaRhh5RNh0SBc/XobJXtidiwIXdN&#13;&#10;R9K8Hdi8ABSRKgRkmEQedsuWHZjAuzdvcUS9d0oDd5Yhd/YoIbeE6cImz6ILHWZmYnjmIKDRQyAA&#13;&#10;EvQqCXkIAA0kFsgCgGC/kWIY5MQfZMABOs7xe/HkNMkaFeABOEAABtk4AAGSDs3GAACpNiIWDGDV&#13;&#10;JXACI3MTJ9KAIOEjlfV9WBkXTnCEu2rtcPKKIPV/hLV6BZl8ABeha0tdf5a7VdI8IIB2E6IKC8kE&#13;&#10;IY1yEcItCFP4SPAICPhMF0F0AAoWXS8GXYJEiAABgamFZs/RFLhbiNihRHilLTnTiyii0ZcBfE6g&#13;&#10;G64BncKhM3ZJaxmvmyzIRPh/T8JlQMAAnvlOmYZhTUIXdVmAJtgoOdZaABlWIWp0YaYc5YYPH7ns&#13;&#10;p3nbL9nWRvipbJdDL7ozpGJGJLobR6/0IuFRpWABag0GIsNIApkSFAptYALyeS39i8HcIQ7CznTV&#13;&#10;btjXMiS3jdYdd6INYlj6IXjqIpUqABUmIaBDOKH+zgU+sCAADRqwABCKuOnmT0T4IWnVIBNSLMLO&#13;&#10;GdrMIxo2INSIf1SVkkK2UiAEA/Oadu+gIQAaVEH+HIY4ACAcAaIxEAV/dAIpq7fmIQGfsOfMfQwY&#13;&#10;wbe0RqngnjsOPrnmK2K7htjOIQBMDEIIB+KEAADCC8YyBwFHgQIRMMZnHXqSIUCptWAAFXtcS2C3&#13;&#10;tiAAFNtogagfAwJhsmdmBIABN6WeWibVnPh7rTLlo7LDuJpIb4BnuWABrNKevGk4vAk/uSJjTVsm&#13;&#10;kDbvn9iAP8R5sfpmIY70KGKKMbrXZVdZtIIO9THEWC9luoqTuRLTuMRro+jRdFvdizi3pSIsEFv5&#13;&#10;G8D+IxMbKupnAU2hk42nYvsmIOJ3TyHPwboXejl8ZbqDggS1qJjgmzqPeAInqWIfeKfuZmbHqSFy&#13;&#10;F5HHHKINfjq8NnCQuJq2IYDzxfvE1a5YqGIvuQR5t8zniEryBMEts6EjM+IYExC7NEDDr/EDsEIn&#13;&#10;sJq/rVSLSVt8zISNgbnAsm3BCnpQAmLONw2hIfjsAlKQIOHmRoAiQ8M6IttWO/tcFWS2gWDftsnq&#13;&#10;hCgoJhwJk3k6Ksf7vLuDjZozvhLLvlK3z5vua4OwGNaVaYIOBx0QAAGP0X0CIAAIFA4JBYNB4RAz&#13;&#10;NCwAm4cAANEQA+YpCYtF4xB1hGwAUY9CQfIQA45IAAbJ4zKYscJYAElLwA/5lBZCDwA8JxKp1O55&#13;&#10;PZ9P6BQaFQ6JRaNR6RO35SwABKdSahUalU6pUH1V4hEqrW6ia68AEtYQAGbIAHNZ65aaJMpnardb&#13;&#10;7hcblc7pdbtGHRebHZYInL8ADHgZ+gsIAD/h5+HMVI5Ld8dR1zkQASMoABplwAy81BRNnQA29AAG&#13;&#10;PowAONNBau+qyBsfRhCwAgAH2AHjCX9A3MQH/O3DvQAJ+BE4qAeJJgOBwAyHzqhS/9vCTQboEl0j&#13;&#10;CVF1wAX+0ACT3QAtvBCSF4wAv/MAFB6ez259S35TafcB58wAxfsAFV+QAVREJIEGgZIsCwOoEaRm&#13;&#10;IEC4LJ2DcGLMtCfEHCIAD5CiCnbC4AApDQAAFDoAPcADiAC1qLpIcYAA9FIAOO5B6RcAB5RiAAQh&#13;&#10;MEEYHaeaOj/EZXEC3aEF8CcRiGdsfp6KkkAAVclxIoDCEEwzEDVKYAErKyosiXLJsqy4aMyzarKw&#13;&#10;iLWSbMszTOgUQKcAk0TbNy7NS1c3znOi1TU+M6zyqUTAAEk/KGXFAgAINCT1QyoCzRIAFRRiEmRR&#13;&#10;4ABvSVD0pSs0DtTAAEXTc5IofK6mHUIAB9UgAAZU4ARceiCkZVoADnWCoxieQAMUDgAB/XIAFpXi&#13;&#10;ChFX4AG7YVLWJYtjWPNKmTXZFmWNOMx2ao6vDWsCxLIDMHHNaKhLZI1t2/cFw3EuK8nQvdsL6v7A&#13;&#10;jGwbCsOP7EsXPlxriU97AALV8gAIt+AAXV/oKGWBAAZ+CgAXeEAAImFtRMStWY17Ytm2qEOeszdJ&#13;&#10;+IGNAAYOOgANuQJcCALoEQY+IsEQVpiZxjRCB4HIS8xfgA8YhAAFecAAamdoKf2fAAmtUxebGiN+&#13;&#10;4L22VPC3WnapLAAPeoAAQmpoEI4noEXRZIsLIwoEUxPQXBqz21CEJQpk6CH3tU5IJWaTJROZZ7kA&#13;&#10;AnbqAAYbxgmDIIHYlBiABjFuaAAC8gZQouPERgARNvJ5JAqSVJljLDp2mCty4AFTzSo3sU98X0I3&#13;&#10;QgBLKo2fh96dQx87zZ1PWrv00ydd2S5dX2dinF3AAA/3ahl53wACH4PbUOc/i913g3+SAFWkYgos&#13;&#10;eeAHO+H6dm0wO1NU5aFPLq+xigA+YeAAOPxgAR/zILWwAG99YAAL9yjkh+IAD1+gAFZ+4ACX/SCh&#13;&#10;H/oADcgA9SAUA1mu1gJAco7sIEEGaY5Rc62YFkxLZBGCkFYLFuXLA9dInDAGCJ8k9KK8CfPpXnBc&#13;&#10;oEDmmBXhUotRpBFSA+AAqEYYABXw1AAFCHDDTVLQWaxE2RtDbG4YwToX0RXgPCATEkkYrxYgAAmE&#13;&#10;oJJAh/D9IsLkXhAgjBDIzAAbgAASxfAAA6MRtB4sUIGNONAAAXRrAABCNwAB3RxRCcVpB71llwE1&#13;&#10;HkAAZ4+AACZH8ADchZkCG2N4gQMAZkCHsPAiwshakCCaEojKDANwQbKINCaFSEAKk4AAe8nzGInf&#13;&#10;SnNqYhAAB9lQ4QLzhRQytIKDQIbKhmi+GsAAURAwukXByQMZJxZOAKQ4h4jEOAoS2OwsY/IqgAQq&#13;&#10;CvEeLTvorlQSsJUAAbJrAAeeFh6K90ww7dPCacBCIDThnIQaBU5Z0EDnHOkuzuBxPHA+7137wYtT&#13;&#10;sLmICfENIbDOn4ABX4IgATuPgmwb9BVamLntQkpL1nsCLU6RUuj3Xvn0aINgAANaMAAHnRsgsrXD&#13;&#10;yrcKUJnxt0/H+CPScAAYaVKRUmQR/oI3/wBoVTOmhGZ101gpOeCsDVrFlbHBFbtOKhVDdlBla5BS&#13;&#10;/QcXWu1KC7yfgYqgAB4o56iEGlLKeVIaatNNIKEqrwABb1hAAKOsgAAuVnh02xiBsIfxmIMxY3Lj&#13;&#10;SMPgPqfcOpLRFDBGSQIZ4xyLBpDeQISwkCdj4sMACJICSCxlNrGJmBDhNgAIWGYAFJwjgAUCLgod&#13;&#10;Ny0jJs8aU04HbRUBdyQURokiBB0sCQkD4JyYjQr2AECBNiESUksT1CMmGzkJqPBkatvwAAquEnQK&#13;&#10;txX7P4eYq9WJBAeA/ZUF8YUtQykXHqQMCJAwehOB0AAXosXvQDiKL6ZwAAX3lAANC9BUYQVOSmGp&#13;&#10;KqV5u1qqrAezl83qU6vtAO+t+Sk0Cd3PEoU0Lx38KM2o2aKQPAAnwICPcfREYPAAHnCRBQ74VABg&#13;&#10;8RBUTejhAAK3DwABm4hAAKXEgAB+4nrBWKQQABo4tAA6EIwAL2gAqgBg3hvsPCtxBiLEgpcTYorC&#13;&#10;LeQLc8WjRxe6LGeNSE0ePKeeCZBFJA3xklQglUwACGywjBGRCDuxRmyUopgnsxH4P0iKOEcn0sLC&#13;&#10;Ix9kJPqGKboc9qiBc6JV0gznAAAjc9EFBbn0AA0tAFDhqK8ADjwADX0QTcnOUX+P+i4UMdWkZ9aE&#13;&#10;GVpWmMXTgWuMoEgAAUtPE/RBmJsEyY5ojjiO6g6t81ZsDaT/DeHcP4hGbiPEuJ4qZByHIPIuR8Y5&#13;&#10;JqjgRYt+9gOtvxBGnjTqj0/gXUHYezdnJnqMXwgdSYOrsg+u4xBPgB7bAAJPb0TgJgTIyAjcjdG7&#13;&#10;QWVgHMAAjt2PzfqIXeBBXLhWciKsAAl98AADRvutMPE3j+H/FTgRCQUDCQUapHJCEjDfB8PchIAw&#13;&#10;AcQF2LqK+mwAAL4wAAdIdQ98XEAHplDKh/ssZczAnwF+UAA0iOpnTPGcMqDJzEAAneaAAD9zcAAg&#13;&#10;edWbaS6wt49egRhjHSPM+qAI9HJiUwAIPQikCGQMCv4cLBCPITbbZVuGzSaIPpkAA2uvOAGMy0HP&#13;&#10;Y06GdBMZ80K/xdL7X7ecaQABwA9fCCAenCSLtaIE1eSAWs1iyFKLuAmu28AwABbYcnhyoks6kJHx&#13;&#10;lWA+gAhBfHf2z3XbC8ouHYvl16eW80Ty/zvMAzzeF50nj0t9hoAAOX1SplUDs9dqk4Sn+j3X8OOQ&#13;&#10;AEvyf645uH4AAzPfEFBD8HHes5mQxVFY7lWkiCGmBwAAYXz32vvIJ7rnHvkDkE+CCH4cy4Vwy6Ez&#13;&#10;DlZBfmfO+g+4ApCcBL86aQTebmXNkYz0I0AAdP6EF3S8tVxGOgXVZree9LsJloGcAQgrPChiyYAA&#13;&#10;TEBLUojLN57IiR7aiI+7OwvTAyfxYECr6asTiwnxXIH6NqN4WMEIADSoZSljKSlzRymQnsEisytD&#13;&#10;TwKQywzAbMGYAB+Kwj1wdgACrySQU0HpoAkQhD/Zmg8i9BwcAAAEASRIgkApTMA8BITEBcDLIT3b&#13;&#10;3r377D4TWT7iZr7z5D8L5Y0754YT6L870hNrzkMpZDzKBDY6B7q6A7ZkNEOMOQozaJdDaZdSDwnp&#13;&#10;Jbex6UGYbIAAa0QKeAAAFkQq7gXoXoACwwfAn4CsRz5LliCylRro9IUD/B5r+4ggMUTYAAT8Tyhr&#13;&#10;+b+ogkNRMxrSwiR4OIoYe4dREYZpHwhIDwf6RIZ4Vz2wdMW8HQFoFhXYcBbQAIebVAhKKyLCeooJ&#13;&#10;Lr7bXDi0QsXa34ao748LLrniOxpQuLsztAbbJpmZjQIAgwaIaYgQGZLzEw1RmMMQAAIAHqxaMoAD&#13;&#10;oirQNL9wVJqRqjGYgixIADcgBAhIG0fZL4ZbFLIUDZM8IT5DogdB4wC4VAVwgQO564AAfS6ojAZ5&#13;&#10;EIABq43ZE7vbvrv6Aj1Qcr2EfCTyUAqCkCsasp8zqjxR0phx2MOZbcM8lhSsUkl7YLnsmTzx3K/6&#13;&#10;eSK6ekmohIHUn0JEAbbwSYhI7QL6YyW4giB0dwn6CcZrTrT40EbACUqZGb4RpjQwk4BsBEBUpYgk&#13;&#10;J7BoM4gspq4EF8a4AEqYCUqr7Uq5JMrMrcKErogcr6PksJipn4C0vAABC4doAD9pzUeIjAdcwQAE&#13;&#10;vBBQgj+65IjElDxg6rizXCcQpj5CT7hyiUny7YjEBrOMB7OYuTOo+iDLlBkgME0YADJgghQgIIAC&#13;&#10;8InZgsiRgRAJjoYJUZUsFjRkFCmDR4nQYk3ayqlEEKJrVYhDQDt4GM4sdhn8SYADUQhMxbxsxysU&#13;&#10;yA98ySUEysn4gkscZ0ssqMs8qj7IAEthyEt0r8uIgUuaPsngu8l09BOsmKAcNjZJB6BEOE9c+k9E&#13;&#10;OqpEPDawor9sPZ8p88lCVDx6q4n0RwCsSCC4J9BIAAWVBk5TMc5Igh5KwIl61CpzBbfqb5NEUwAE&#13;&#10;VAoYeEP4/AFAoBzwgSbQi5rhrxsAowjwKIAAjYWAACPITSbB6CNw2LokHDcDcQoU9Qqc/hJkGwAF&#13;&#10;CQiwPwQpkptAhAFJv4f4Zh7wAIBSxQhCyxfxgDHpz4LQn79QADAUv8vpzBNBR4ZAADsaXYF5BoaA&#13;&#10;FwGwgQW7QgjBIwRwgbkAgUcggoJrvlBcjSAcRaxCJQghVTi7jIoyP4JlDgWqR7JkkbyVDM+pQ9Ht&#13;&#10;RhNE9tR5OdRwndChvUiSqtP5+4VgobGAAADVUCAj4sgIuULMY8QKWoFNVQhM2qlogbrjRAa8KIoM&#13;&#10;5MSogrXaNYFwhJ7ZoJ7cpaBwjFWo9QglXCNghFXgkVXyrdYAi8a07cvz94lRDoASCQ3cxD/Ii8nc&#13;&#10;1caI8AWwjLBCULC7CDCoO8BhTLPDORT8CJ70CZc00LloaiNSNjJ4gb60oEJQi8orQ7RMFgglVsE4&#13;&#10;gal7S4jKCajAGsD42LAQnUJIACfgZwgthwAE4pv4glbSI1bg8IjFcBPjDAAFcgjNYUS1YjF1XNXY&#13;&#10;itXoitX4sVSQuFSllhElSJ6k96n0+MN9ell9nDy8+6Dbaoo4FFn4AEP0Q8RL/oRNowAAPFpMRsR8&#13;&#10;LyCqF74yGbQaG6HIghqDjrLAQy5TdUxIgdmIx9DdDooVD4gQVVEQncDwgTqAi4BctLQ7t4AADqSo&#13;&#10;owN1ujbrb9AJXBXTVaL4Errrr4o1lwpLeFIy3c5M5bhSw4AIG0dIAAab64hAPD3gAAQ4QIhLwbFj&#13;&#10;FzAUnYnwKdzoAAV10FGKPQMt0hNoTN07fTfgaYCpW4Fgdb2wjCqggSkNLYlVO0jLwCBZU4BgAEIQ&#13;&#10;cF38QYo0yw0Q0jFdQclKb0ldnJOlwN5Yutr15w1t5ojNBJq9BjvF6KAbPD+gOgus5N34cEbIncfd&#13;&#10;NQzUfwglQyR8HYodug6UoQgsCqO6XTslMJQZQs1YjF9tu0oZtJtd+Qi1Mg5JSE1E1SIwjFZw0NaE&#13;&#10;wFaRDyCda55ojF8wlwmBpj8YjFgR9aQ2B9cx69dEzddTOkCUz4vVd4gh/QJcZ9bwgj4pRgVAhKDM&#13;&#10;nDJjL9fzS021gMFKLojGFoABRILKaqa64oKondINqQgiyAADmIMgguCVS2Co0+C5/2DNrUS4jN/V&#13;&#10;99/o2d/4hOAN+uAl/F7Iqd6eMAt96B21mZbENyAk+eMeNimtncO6pUPIoEyZt8rTWwAEwQdZDJDd&#13;&#10;owRNpFpVAlpj5SCsZYAEp02M2aGAggQ+RjdzkEukt9DF5VDUGtDh8VD1EFsolLiCvggYFojAQ7+V&#13;&#10;pAOQqMJh680YMCLyMFq0FoLkkgUYo+MQorFZuoJwAE177YjIYqvx78y4hAAWTgZb64GTwggjJUW4&#13;&#10;dNxqNOQon0TYMUTsT65MTJM7GYZrfKvYlIaIFKmAMYEoboAAd45AnYK4Ho6QQwNo6qBYEGdYADV8&#13;&#10;LOXAozrjrwbTsDsTslRWSeNpEmWWfQquMuftlsmgqE35YJYegB2UDte4uNHJ9KsmWGIInbJmVAgt&#13;&#10;LTtV9luuK4gd+MajLg7yzME2AVMV/OjDb+LCgYjMaOj7Rl+uA4z1Z5zFLonVadauKdrgpCiTalLu&#13;&#10;OiawNl/eDkUFdJ7mER8M0DlIgmREbYgrbbiE7c7wgip1WxYWb+LVf7Rs3EFQi0A+I7Rkwoo9zoKY&#13;&#10;9cowoWnAv+nSUGnmn2kd92kujV/2jgg+lJQWlZSGg9wGgWuo1uf52WM629mwtuvGwBNq3IAAe2wt&#13;&#10;yeRoqmN4gTaipYoVe1g0Ntmpxdo9pIPFpdA1pqClUADSqR404YADPuT4gl99/QLe0wAAUm1OSROl&#13;&#10;sGS9sWTNs1/IgedIi1JRlZloALcoqGHeHq8b3DFYSm4M74r+u0abnwuTz6eJFhoRVeLQhIN4OogQ&#13;&#10;SWCAhAKykIVJw7ohaGO+POPYCgn85o6tvDyJM4He8yarsOHgjAQIQ8EYPxlQTpum8BwAAAFNMaCN&#13;&#10;hliJ0lTwo1AoAFHKipoy12fGwJ1Wu/At58lXBE9PA/BefuRm9p+jkAHvCmk4nR7cI4hBndeLl4n+&#13;&#10;K2tggWje44hOuKzWuekQi/D9/mtuLOt4g3EukGllZul2BOmFaIlOmeBxWOmzMA99Wzmm+N8gAF/V&#13;&#10;T2KWtGjIi0zKh+EEzuoYAGopkghDRlfogfI7b9PdcGyoAAOXLlVmGtVwgVgU3Ii9p770TwT4AGiY&#13;&#10;uhEHH7mvIXIh0XIya/JAhPFV+Gt3EejqKOlRSfGXBwnmfnP4oWvR12vmNKAeNfQXRQrbHLQpJMY+&#13;&#10;CWxIvSo9nmxooM5apdKej4gmPuP+y2QOzGQaCj3GOj2rwpBognM4AGZ0ilBVF+1ZOe1sVO19sm2I&#13;&#10;g8w1oMiY2KuQggWazSPyy4qkzx8NviMg2r8OCUY+4vCwu8tGcAd4d9eBm5nNNweRHIAIFVigcub+&#13;&#10;pRMgcpE8VhBDlOpchwrGmYnypyEF/UxgjNrD1L1Yn2AjQzhQmYFAB0rQagegex9omIgwCqSof4b+&#13;&#10;egZYBcRO+OWwnzqRlu+yXaBdKei1KxfNLBbgmb8zH6Kj8O/3AnRegO43jguHQnj8aXZnkVnGO870&#13;&#10;Y/ZQoJhDwAYHlwguJIhoh4n3O2k252uGj2uXPuunFOknFfEPPGlHnPE3nfFAi2BEbGBQnfHImeDY&#13;&#10;nTAWSG/168wkvM259R9nK3n4hPJWoNdaieomEmowg/RveYgb3CgWgh8cVJPj5AhGqvq3MYi0718F&#13;&#10;jzC1jouHqCPvqVBurvq3OWnvOghHmvFnknEnofGPnnkoi3QPxQlXkJ1PQ2yXRFm/xvyonsjleVXT&#13;&#10;U8GJL3SIqexQAGxmOW8AlvdgOv04AARX1QgvTvLXUFA6BeOj3Agmwvfcewgk/r9sndhVrvBRObt8&#13;&#10;RMb9tQgdh7QhVcZwjFsdEIi2+IgWZ4iweAH7GICAYBLQtJPlcDMyCcj5t3i3Zfm4uWpORHiJfQnd&#13;&#10;ItI4iwRawgaYI5m1ks+BsgoLdlOD++ifVQjC8oF7P7QIgggAOAEDfMDAEFg0GN8LACQh0JiDdiQA&#13;&#10;VAkEoAPYAf8QiB6QEDQp/ADKACzACdABOjkrlhwADGAApAA5lk1m03nE5nU7nJbnwAU1BACSogAN&#13;&#10;tHnk1eNLAAQp0QfdRAAEqlJnj6rAAA1bq1dr1fsFhsVjslllj8tFTqtmtltt1vuFxndYfVarlyvF&#13;&#10;5vV7vkrtD8tQEvuDwmFw2HxGJACtxgALGPADiyQADOVsbQzAAGObiAIzwAcehAAU0lJN2nACT1VQ&#13;&#10;qVUwU4JOxAC42gAG+3ADI3U505u1OrhNRfeBnOxJOz2u3G+53c4E3PADb6QAK3VACp7FJAXbjT/j&#13;&#10;Zz8AARnjnO0XAAKHpAAs9gAYXvAAK+U1Ef1ADe/AANn736TnI7QAABFwGuwDIOfKEMQYsFgAHkHA&#13;&#10;AdEIgAC8KJqf0LgAE8NAAbkOogQMQAAVkRgAI0TPE8icGVFbbNwhL6hHDkPJwH8avc+DjAAW0dr6&#13;&#10;8z0PU9gWRuYT4vmlkYPu/L9jY/reNQ1T/OC1q1pvHMfOU5hkMVLcuS6gy/uJL0xTHMidLpAsyy6N&#13;&#10;c1gAS03MoyxzTlNLEO8706TxPM9T3Pi9zsAAiUCADtgEABeUOAAaUUABl0avMInROAMogTlKgAMd&#13;&#10;MLGIVNgAX9PAAUdQgALlSNY4cEQSgY81WABKVcAEADsAA+1oAAA1uAAF11Pq+TkcwAA3YIAAPYgA&#13;&#10;HxY6alvZQACVZsWuW3UtITM6twNXibEMAAmgAcIAFonJ5nCANOiiAtcnkDoAAmiZkpufgBAGABul&#13;&#10;iWUMiYJS+zAzwEAAft/IgHWAgBBZirhMDXS8hY3qGotYgAROIKsbpvoGEgRJsFQZAAXZIEREsTs2&#13;&#10;GIAGdkix0qTgADLlQACjloAFdmCIH+ep7VsaJpAARzrA2cpxgAGqDYugZ4Vs9CNAAYKFIYhxIJqW&#13;&#10;Dsh4yAKJZeCBm+cCBg8DiRpKk6Uq+lyYJkmlrrzhWGEkAA/bWAEQECsZv7iAARboAAH7uAB4b0vN&#13;&#10;qLvsu/8AsWDypwPC8NMys2rw/F8Ys604RxvI8lybBh3ywAArzIAFhzi4RqH8hogQnRowPaMp43sm&#13;&#10;yk4fISq2UrtxaMnN9KFTTD1zj9haDmpu54TOi6Yq+EABVeK7TuT+8A5xQRiauE0bSnl6QAEv6oAD&#13;&#10;R7CcyQ/BvP0/napxh0BkXNFUMUYf0AAH31gBX1JJyTP4+v7KE2IA9+3+iRugAD3+pyiskiWEXn2Q&#13;&#10;6NwnIZIEEnE6ShQgADMDQAAC2CRY2ziHgsAAAsGXoNTekPJ6j1nsBoe0fZ7j3kmPgJu6mFBA3nut&#13;&#10;JslY5LsXeOUhoXtwZr4aw5T431a0OiwJrDWm1N5lVJvuh8VZOxG4jxLiZE1Lz4wADSikABz7KWVq&#13;&#10;KBooxRxeFIPvISydS6mSxGkamO2MwABoxpAAC6NhSW3AAEBHGEzqonFeGpHeCME4iPtTmSx9Aw31&#13;&#10;PsBXIMAEdxqEQh441bK21urfJ4BtEoAB5B0BaAAK4jRGs/JwH0QhAxBOnLkhcfy3BwrdIS5YHYAB&#13;&#10;zyrIhAgMgAA9SxQmhU+QCixw3S8J6XUYQxgACPL85B5yvhJCiQMXAsCai8D0HwAARRDSdCRNEACy&#13;&#10;hbljFXNc6h1lNhCAAL0PxH5YTgGQ0kAA/h+lfUiuMF7RwstLIeSwWIUApgACeLEVyFgqhdUGKoUR&#13;&#10;ECSEmJQSorzYSYkzjqTkQVCQAB/oYAANVDwACVokWMZlFWfg1aACGjSSXul4kTQekBhpcUhpIX2j&#13;&#10;9JaUF4pHSmllLUuOyBzTEAAsaaEpCdQItzxRVSWCuFciEexwVBTQTiFRwCDQtcITWGB50sOyqIk+&#13;&#10;o0LEpw4he6+GLu1pE3BfVuKMUwbVfAAMmsROV/TngyuZP4ca1M5EcI4msf5Ag+IhTQWNNqcE2A1X&#13;&#10;mVUrIgKtVe+FAMUHFPmMSLSwy2gmrbGnYs9Z7ScLHHwAAD9kwADqssRALNmSgFCJ4MezwAGAg6Ig&#13;&#10;3Ri7+ico7FsAAJdqyIImCMAAWtsXbk6jiR8cttwACbt0ACuD665EJrpXYnNeQNV7HOACvqrhKOzj&#13;&#10;pVJ1lSSWVLWelml11aV3VuwWGk92bkJsTcJZ98RrqxJu5eW80NRn3pMcZBRoy3iPGZUGVRKi72qP&#13;&#10;QlHuL6llMS9K8+5YMkKzgAHrgODEGieNMABWoOIAAu4NAAKLCF5yEnvSJFWQYK5Cx4JZekZ4AAZY&#13;&#10;ff4/6UspiDXbcNItbi3ikyQteO8FTPhHjXGuTYEJMh/jTGYrYBcti8RmHbBssdwab13K/dcxQzck&#13;&#10;XziyBjJlxiwCrFeQMKwUiajYBqD0mIy5ABfy4AAUGXyxi5zEACaISAABTBakIVg4h0kDHiOsuAtS&#13;&#10;DC7nc00lg4QJgYskO7NpZxfjAKmEB0BCZ/teyITygjY7s3fu7EGntPhUaRLGLrSkvpgAz0wACiuO&#13;&#10;aPOJb9hLUBNcjah1JiXT0PdS6pABqPVWrdS2rCXN0XovZJPTcUW8e+uV1ATAmADXI9yICa2FFa+R&#13;&#10;OIQgAfiJkiD5tbk3irhQAAMNpAAw4TnY+ydloIqHs5G20NpAw2peonDwgqoiRIAndGGZD2kIgPPd&#13;&#10;0vJggA3cPOKiNhgb3ac51lsxSEnpCgy9mKt1xkJwhP3LgXyIGPCwAAU/DTukb4ERAOHEwACR4scR&#13;&#10;M/ETC7CE0AAM/H0dI8RyTx0cnVaB9IhfWLBSbY5yCZy8iAEeZAAHdzUpKWIAEQlQAAT/PQAAl6AR&#13;&#10;DAY9QASYkzGDnOTM9OcmRvsiG/uAT340QbgoAOD8JMhw0U/D1bK4ITtd+RCdmafJrs8+G39w4d1d&#13;&#10;D7Vna7y4muxX3Rke7xUuvJ27vHeS8D274ACr4NgACY8Eg1B8YL45Ki1e6Ll9zLX5ZRfsr6PkcwSk&#13;&#10;rFJnBXueifAAGLzlwrg6huD1BBwPLePpJYdIbYAHfAAAl60AGPpEankUtrFMjidgYHuEPn4CxfKj&#13;&#10;TuTUUwqyBhZCoX32EZMg01yHLdx90DEWQAAAz6T+Jz2WHU5hzRPB/7aACB8E5Ax04kIGP0Aj9wLj&#13;&#10;8IKGQO4dwACI/cWN2QQ6ZDRAMA0AAJB9b0K80RcYCyDK0CahXAggigAApBfBdCOBhmCn1PSCagcA&#13;&#10;gAAB9BghcttiBtCqAmwCXqCmyLqqdKeKfAhwQlDFECxNIhUAALMgspmgiwCNKQENOi6tmu9Lyu2w&#13;&#10;ZqWu4QbKXQawcweIak/owAzQggAN0AEgABtQjgAAOQlGDC0r/rKrLiEwnIHsgCWAgwrAAN7tACEh&#13;&#10;fQuAAQrAgiakzgOwxwnvrmEB2Q0G7G8QqwrwsiIQuPewvwwiswxl0vrDiQ0B2Q1AHiahXw/QCgpM&#13;&#10;qCEo9uoQ7tZtaMvhQG1G2PLAAABxHszgpp5g6RKKLmgQ8vVDoB3xNiIENPvqMGgBiRRAAAwRSgAB&#13;&#10;qxUAAJrvhGEPIKyrcrdiEuzEiCErTN2C+B6RctLAjiXhjCYLEltumFBjuCcOah3MQgPAANMAZmkB&#13;&#10;gpyCuqikoiVuVFFicNqsywyiao9teNerTH7FOlPu0CExMPVxNh3xOkNxQAARRBiRSRTRUBqxVJsR&#13;&#10;WlMxXrdBNiIQ5Q3Qtwuw5CWQxQyQ7wzw0m7w+QenCwdyDqQQcKXO5Ihk4o+rxk/yFSKSKiOA0yMN&#13;&#10;dteuSlKFLPDuVr6vFlIr8CDIwPICvBFSUgAP1v2CfAtgABSSYivmYJ7xJJ5oqx9tQPMvNvOvlvPi&#13;&#10;VpVrjriHyttFpvZHGMUJGirBdmRBFAjMOyDCOAKpIB/hyHugAuyMeozvkCxMhKbvmDAIXEvMLgAB&#13;&#10;rSzGNhdhdlAFBCvg7OUEBJOiWMFmsq2sEq1ixMZMZhlAVAVOrCcSpiBgvgwJYBVBSjFhxGsPUiBi&#13;&#10;XCBq3CbB+PyiphoBnCBgVy+h+gqSXgBhWhTCbBRQTh9ArpiwZGuKAGvqBwNNFLsQ4AAQQvdKtp1w&#13;&#10;pixNGK+uFOGOHQYQKyLKSSEzdolyGTfImzezgziEyPoO/gALFhpiat2Fml8IVy2kAq4KnCbldP/O&#13;&#10;JiXNYAAFVg8xmxniOASTwgANyAABDTzCKNJA+T1F5CJiWO0JYg9QkwlzuTvCazwgSTxnhzzFswTA&#13;&#10;AT1JmLTT3Npz4T8tyiWOjRFg/AAO+GaiEyyHaw5O0AHUJr1uFxgAAQ6iaxDsGMHSggAAG0QMyJpE&#13;&#10;lq4vSpAFSAuMnLXRYR8RVnNnOlPBfiaugCLgqUbI5yhixB00dqHKIR2RsiWT70RMzToCWuKJtrhC&#13;&#10;cUSGCIHDMicRv0kKHg1AAOXgmCaqgmsDqgrNNKLSJiVuoO5vGib0NsGp9UPUQP7RsUSLfUTFRlS0&#13;&#10;PUVx7gAUsTtlWRnTviIUhTyT9z0QTz/z2H90BNwUCTyTik0zh1DHKTgKWSHLwO6SIu7UvVE1JtQh&#13;&#10;Z1LAASOUmSxPDIrr6Iti5IuySCByTIxCu0UAABS1UmHmImHCvUNlAgiNotptqtQ0ERKA6OrMuxEi&#13;&#10;at5gAUJiBHVuMSjnFyksVCeAKguAK1MBSs4Cagzg2iBhMG0jCvjjSyuvlSvnBPmqqEvAtVvTbutj&#13;&#10;xnmnlCwBrBsTKiZCWR4lxhohShSAAVvAtCxh4BIBKimg4kmLTwXgkwCTbPUAALbhyrK0eJqiBxeC&#13;&#10;bgZLRVUPNAAAVV0h/pRiIANkYh/hux4h9lcTSQLzTiutEqDLsI0ho1ZNwQnByWTCxyOOT0e0pqJV&#13;&#10;7TczSVKO2Vt2Yom1F2aHJVEWb2dWdtSIOxTxUxuP7zxIGxxw0yuCwkwICgAKNAQlhliicEwRch6C&#13;&#10;min2eDCm9GiL6l9o8pKinAISwEZIDWmWnH72oC02pWqWv2rNU2c21my2bKUVGrw1IKWiAoA/4E/w&#13;&#10;BBYNB4RCYVC4ZDYdD4hEYlE4pFYtF4xGY1G45HY9EXRIQAOZIAF1JwAJZVDE5LQAZZgABpMwAy5t&#13;&#10;H4ZIXQAAzPYRLU4ADHQ4wLqMAGnSQAt6YACRT4wzKkABrVQAIawAG9W5xXa9Gj5YQAhbIADjZwAj&#13;&#10;rVDH9bQAA7hCHdcwAEbsAH1eQABr5X79D0MACaAHCAFpFCYGgNgnO+oauV5BSMQ7/DnblwAFM1HF&#13;&#10;jnQATtBHH5owABNNlYyidUADxrQAXdgAFFs46QCTBWCuIYzEolZkazVGWm1IKOB7BXs8IafEHBUG&#13;&#10;fIgWekAFR1c+NxuAE2yWSAAtDw0IYK5m/DUGiYKfDteL1fMXB2UAFmAE7n4wcAAxgAKZHqP8r5yw&#13;&#10;CAAOQIAAEQOAB7wUjizjiABIQgACwugQcKv8vLHPc/8Nw5DsPL80Z+NK08PxLE0TxQhUML2vsUxd&#13;&#10;F8YL/EMRgJGMbRvHEcx1HceR7H0fyBIMhSHIkiyNI8PRm00ayRJsnInFcNSev41yqABLSwnifHNL&#13;&#10;kpq6gaCS9MUxzJMSBgAJM0gAKc2JemKHqBNwypkmibGW/ydS0DKEExPoADDQCKRmCFCAAfdDgAcF&#13;&#10;FT0jBuUcAAV0iAAJUoABz0vMq/DbTYAE1TwAEBUIADzUiILsCIAHtVQAG7VsBwKftYreuMvEWAoo&#13;&#10;gAcQAlsiABnsAIAEUBaCAYhYLg+vBvGsgsSQ+uZ3UYjZXWmAAl2sji2n8AABW5HSTl0wQmsGFtyA&#13;&#10;AqRmI4AZSFSt4xi8hh2imLYAAaUxPIqeZ5gAAofiOAAAmqZqGH1fqCluWCCgGASICDhr8mM/RTYk&#13;&#10;ABcDcN4AFCdh1owfoBgKAB/nAbwAH8Czv1iftZgGhBmgE+ZQAIKiMDafhgAAEx/BzTKNnznoAAdo&#13;&#10;C5LoBeiIYZGjgAaWlIQUemgAZWoAAKOpgAIWrLqu4q60nGUZVnevyLbNt27sGyyBrq4ZXs21x5sV&#13;&#10;uYWhYC7lf4A2Btm77xvO9b3vm+79v8gRnsXAbxt2ycJxCv7RWnEoSN3HgATPJUZLhzcag0wcvzW7&#13;&#10;mtzoABj0EXBB0YAGz0ycEj1IAGB1gAFf16KTimE5pmGiapu1E8p7PaDzioYxoppRpAAF/igACfkA&#13;&#10;Adnlo4dXnAAC/o33ucV82hTpCy6jrEp7gASqNaIAx8QAHT8oAc7ZYU/U9kMxbKbAsGwrDoeEhIIK&#13;&#10;OsHIaNL8SuR8XGXHaZkzZGzOixM+aEjaSlmo3UuOcAAGoIPTY+PSCiLD3kWH+PUey/wOgiIKO8dJ&#13;&#10;CQHATZAOQcC/wGrFIgFsMhBRTH1IXCEgo+BjjIAAB8HB2SJujBAYQcJhU7AAF/EMAABw7HrDcRYc&#13;&#10;gRQmIDF0fMg6UX3EFPifM+oTj7n5P2f16xBQGRfAAPWMSiVFgfjMQwOUaQACPjYRgFkbykFKI/FK&#13;&#10;C8XY7ESgUkyO8eyHx0j5H8hseZASDkJIWQ0h5ESJkVIsjsgpGR3j9HZ76V0su7AA5VzbmZHybRON&#13;&#10;iTwAAdyhRdGZZAzpTEcQCOUAAJJWAAjSHIAAFZZEUaPDYVMtwAAdl1K6NRB31H8CPMEjjuifO9Jc&#13;&#10;78igpJlGvNiw0IIABfTRI4z0fKBkEEHgoPQADRAFx3mCv5b4AGJCmAA9giErASKsVc1A+JVQavsg&#13;&#10;smJ+BhDDEQCs7YAAQ2BENF6zZqoP0XIzGHQMjhRgXPHeTAk0iS0bAwocACbMZITtdl0B2eJBw+0Z&#13;&#10;AAF+jhEB8BlfAAgTgliGicFCQVdzICBL/GSnc+goiCicN8QtMIAAiEGEWM1gQMqeEQTOAeoChlEQ&#13;&#10;NiLUEEcuxgRjoOREc4sxak8CYEohEkSDRVPofYi5+D9H8Z1HaHkPjC06p3T0hcr41xtIvG8FkcRp&#13;&#10;k4qpJxzUjq4OarfXNxNcq7V5r1Xuvlfa/V/sAACvFgW811c1JNLFJJLSYc1Jqwlj3LjQsk590KJQ&#13;&#10;vWXYwKGk5G5iO8IM74ohE4jnrEXaUAAb7UIPQiR+oAB54SpgfBGO07lzFTFxbcAE3yIUOBgAAaNv&#13;&#10;5oTSmdPBKT7zBT0fmQoAqv1ggPIIApERCQMw9H+OIba/4Fx3sGiloADgAL5X0RdCD9rUMXIeNwVI&#13;&#10;qpVhYCuQ0GoPiChICMQWXAABtVtImJUDAGwABsHRKqIYvwABAwIRCzsEgAD4wU2NhckxgpZGcANG&#13;&#10;oBh+3RIMMkAZiwbj8mqQuutVorxZq3FyLrtQAViAALnFQAAjYtjRGqNj/q0xwKTfgj1hrINmu3jl&#13;&#10;suOMeNfx3j9syZ26t2yFkOleRcjtryI3XJeT8oF+cW2rKKmcfOJsRJVLaXbGpnyrl9Mo78xGGFpc&#13;&#10;kjIxM0KdU+Vg8Qgc3EIBFnGUEorOEiktMYoMyCJlPCRinFYndAAADFoMnD0QLgAecOp87npfx3nR&#13;&#10;OoboADuHdBtpUiAPNMAAGLpsAAstPLhMHldIs835EMBmKtYAZgrU1IUGwOZBRJiMkNkFE13bvr5I&#13;&#10;xeO09qSHi718d7FwLzUBPvaD0dsqs0DEAALDZgAAn7PIhEHSoNgAVfG/tchDphsn7fWFcAJBBPAM&#13;&#10;ApJceUARDgyBiAATlOmBntim08+VV4sVZi1Vyb0wpwil30AALW/cXywxjG7Gkcsb7ujrmBL2tOEJ&#13;&#10;H1FwtIvCuHcR4lxPinFeLcX4Xw1wGWbFZbctl2lfGORNmaaKMAFl134miC7nO0xbPzHtCRKCAGlL&#13;&#10;KYiDiYj4JudAAG3z0AAx+gAABx0OO6lAJAAzEO/nnPtHkPz5n4XM4mJzm40kLUk9SFhiCUsAG4t9&#13;&#10;WEJGAMIgoPzjyF4gh7W14NcoRvKRDkukrMCUI+Avo85Xsj/EWIUwQXF5i178bI2hsAukQdeK8AAU&#13;&#10;vEAA0wDwAFAxhkI5Rp3T48fKNea6yY76BAOAACp51UapcP7xxDvTEdXYuhb9R1KcgkvWAAU2G3f9&#13;&#10;Z8ZEWrVWyt3BuRpE7P7lG/VfeIx937/4Xw/ifF+N8f5CKffN9445TLjl7HfJ+kRHAOahNTM8GEr7&#13;&#10;ROO3+R5U7gyuB88FC5iQ15Y7JYyzbTrdfQCf3E4toudiluLdcgRoyQt356EQkIf51mQVsAD6xOS4&#13;&#10;jd5Jrq7MxfYephYRoCJbQA4fYhQDYEZkAcLbYAJxiQb4JDbtLXC8TtjXghwRkEQsYOoOp8gAwBAv&#13;&#10;YfQfAhrDIgoJhXAAAKwKZkAJo24AKFIhDfoLQAAU8HwAAScIK/oNgNgiEIISYABx6JILEJkHsH4g&#13;&#10;7aZ26lwiwNEKoAAS8LAAAfIfSaodoAwcYhCtpmwVwl4jBd4Voq4ACg5YBYBPcCZxDtr1gSQAAP0O&#13;&#10;oADNwQL2LgLGatbGr259rg76agKha7MQT5T3EQxGEDURMRkRsR0R8SESKvT5Zvj5qxb55xr6MST6&#13;&#10;ar6H4wp5CEh8qEL9Yjb7qzD78KYv78Tl7PL8ohiaIXyfIIYygE8WoACTwbAvwIkXYAAXsXwACW5d&#13;&#10;gK0YZzbpJSZSrJRQ8CEUghwMEZyzKk4tQRwswtEShH0A4hAGgVAgoMp7IhoOA9aNY9CRMRY/0Di8&#13;&#10;IizXTtoh8EsE0ETWQUYKJmQLgbsMB6A77w4KAgoKbeYCrcYiYNMgIABPoTAAAQkg4AAPchQiAO8h&#13;&#10;pYIRQRQAAOkiYAC0oRYhEKLlcKkK0LAS4AAeAfSEIO4AwDBDplYCBK7pBxIQUlgAAP8l4AANUmQA&#13;&#10;ASsmohkdoAB1ISL/BbRrpt5rwg72qUwZ0P6i8TZDscso4jka0pShREShkpsqIACAAADZLZzaEqUr&#13;&#10;MRxsQVkrqlQghrQKrBkrUshF8phvMSzjyTLL0sr4ZcQwbMow4HsuYAAYUuz7hpz7xOr8EVTlqzym&#13;&#10;LmB4Ah7XRBoAEsIAAVUxIvxNkGhacMhTz652ZzZVrSLR5QklEYwicIkIsmo30lgQQACjIPsAkQJJ&#13;&#10;EbAg4NMGIGBhAhoYYYogoHgHSRUpIysc7ta8kEAhryLt8aUah/Irw1oPAAA1Q9C0c4Y1Yh8HcJwU&#13;&#10;8nJ1UJUjDS0jQisKoNEK8LMkEkUkkkwAElCkjpRxCxJ7xKwK88h7UbYiYMk9I+jQIsjvQPU95Dss&#13;&#10;8toiM2k+YiE+U+wh0+s/KwM4gAAQ1AAjCiL6oH1As/hzZyQTLwCmAalBojDJQBtCMY7o7nQExqpq&#13;&#10;8w4zUf9A4gsAEND/whEroVhNZNrh0H05lE7n7oJ6ohSZE3pEqyQaAAAH9GgiDmZOh2w2amDJT5E/&#13;&#10;BtktJPaxj6EtlDji5rqIIGdJLBBMsVcwEVswQhzQYMQAAT9KoABCo5pCYv1KVKlK0i0iUihzTaTS&#13;&#10;zNgrQrgic4M484qI9NU0ieS47UoA68IRoCpYAAofLr4eYC61wBgcyDYAJw6Q8/Yr8PELRnwg7t4c&#13;&#10;lRTzjzwlQEoAAJlSIAAHVSgiDFq+bXwXb1Tu0bwr1AAwMhQPYAAM9UkgZPwh9Aq+DxwAFDzw7xMK&#13;&#10;E6Mvgik6k60j07AAEkckpDkk8lM75wkxK9U8i9sWYygXlYwigkhnSWp1x2AKFZ0+MRFIspz+9aQg&#13;&#10;AAgUDgkFg0DfUJAAGhkHh0PiERiUTikVi0XjEZjUbjgAfkfAAEkUdkklk0nlEplUrlktl0VfMxAA&#13;&#10;fmgAdM3jYtnQAaU9l8/oFBoVDolFiaIpAAPNLh6SpwAGtRADoqgAatXADTrQAV1dAD7sAABtjACD&#13;&#10;swAN9po1rtltk9dVwAKdzgqtuwAKV5t17vkbbN/AE6FtfsMEBWHADixQACeNohgyAAUOTh5DywAW&#13;&#10;+ZAAFzl9z2flkJfULhug0wANepACW1gADOvADm2Wnvr/2z/2m53W73m932nqjo12wgic4wAMfJiY&#13;&#10;05gAZvPACx6QAJ3Vlpx7AASHbAB871ls+/oi68gAI/nAAz9QAZnti6E+AAPvzABq+wASv5AGi0gG&#13;&#10;8SJkMAAmgAcIAFoAAbFKALkC43CHGSNgQAAG5Jm+/7eI+fiQpG8Qvw8ABRRCABGRIAA5xOjYXxUn&#13;&#10;ifF7FwACFGKWvySoADZG4ACxHQAFPHqJhFIAAG/IYAGTI0EBsGyCyTJRlycjY0SiABLyoAB4H0dI&#13;&#10;ADuAwMKIAYAAg1YAHfC6XxcXoACJNQARUF4AGhOCLghOYAHjOwAL+bIABNPiiP4hj/TLQVBpRDMN&#13;&#10;gJQlE0UjU/tLRdH0gh9DJFRFI0tS9MLa4xOAA+BCRNFCLAFUYAB5U02RXTNVVXSxt1dPc+oJUYBI&#13;&#10;8kAA1uiczgAKleSseB4IKpxJAANti1ZY6XH9ZQAFhZqCihaAAVnZFjhhawAGjbKHkFbj5Pon6byy&#13;&#10;mgPv2hTboKR90gAOF2WpdyLUbQN3oy1I1tW1rXgy2LZ3mirbwdfuA4FgeCIM4Lh304rjuSMaHn7h&#13;&#10;6xLIe+JyFIgQYulpAY0ABA47YljWFgqIFRkgACzk4ACLlQAPIXSLu2SAAOwOIAC7m0QRFeNLQDAc&#13;&#10;CwONQnoEF5ZIgT5hBqAAwh6ZWRJTScON+sxBgAP2qgBKI0SnKqNAxrqbJwamwgAFeyJaUmz5rm4l&#13;&#10;bWABa7ch9zgRuVytG2RzYRJckgBJxlyhKUqEvK0sS1LkvTBMUyaagdsmiAFrBgAAOckABx8qiZy8&#13;&#10;xyPJ0AAB7c8AAB9DPyFc5xXTJfp9K9P1aVZ11nXpP1PYdn2ig3OFXcLQtWsdr3vfJKdvggACniIL&#13;&#10;0Mv0MjRMeWAA0+cgoJejynLMOBXf+v7DPssIYAGV7wAHp8KCgr8kCHDAoE/TjONkj9oABZ+AAGJ+&#13;&#10;aCxCUW0i77NI9d2t63uJZvDdnZr/f1AWA0B2DFVXyQVTYAAmQPAAOqCRBRwQVOodYBkGQADGg4f0&#13;&#10;AAJ4QEpXSI8AAcoTAAC9CkyRlHYOAPqfcK0MQACphoReBoZYcAACjDsrhXn+KESGhYIwaQYmbH4P&#13;&#10;FN6aCFkHHKpUH4QgGgAFwJUZwAASRXgQQN2R4mSCoZMyhNQRAAC7jIRdZQ/oPMPH6AAdkbTGGOJY&#13;&#10;LKOQAAnx1AADuPD8n6EOXCABrqXVKAAJiPlaSpCCCKkQ+ZApGgeyNRyjtK6WUtpdKGl9MMAHEumc&#13;&#10;wOVzQHAANyAQABiY9yJxkF2AAI0qQAAulYthbRa4fxZd/FuWT15Yy1drLSXEu3Zizl881543ZhAA&#13;&#10;APMWXkx3TjumVG8CbxnRPJIyNiaQAAUzVIe3wABzAaTIm5N0gjKgit4bcLUAEyh3EFhc7wlEgwAA&#13;&#10;encABDwXwANhGoZgzRBBRz5AAFyfk3jeS3de/41kAIFwCdhASf1CaFKPYPAthSnIggAELRMjaQAR&#13;&#10;AAmEN0lInqOHIOVHVoKzRYOzomIU7p33eQuItF2L4WWUsrZa3SDyiiejSVQm5/JAn7kQZiQJmhAj&#13;&#10;2jMPSeuWUuje1BKgVJcYAIKjgIvH2P6h6ZK3QWSwYNVwABAq0YEndNSHnPGbNk5s7gPSKLYPcfQ8&#13;&#10;wADDAMKoh4vh2suGKPCtxEgjgTYaDYCAOSCoLVpOEMLqx8WDAA+kBJBXwj0AAAuxhD32iRXWu1HQ&#13;&#10;WEeI+lg6RR1C2m1Gs0wSgFnWA2ctBaNR4PrTAAGLalWAJgAAytcAC0wPgALQCgAAC9t7SW5N5OaZ&#13;&#10;kznkEgI0PW4TEYornIJKZNKa7dXLdfOCK0WHyAVPA1MgkVwSJ4MAtMkgoLuAADNd8AA3rxXevAZk&#13;&#10;W5BZ8ijn3P25hbbPuroEvg2FBnX0Ivbfe/BLqGnEIHA2iNJaKpBoySkuwrVdq9q0EAAAv8GOzDpg&#13;&#10;8AAjcJFKKYIbCxFxaYZQEE1AYOcPQbg7e88VXk2gAFYABBYUwAMAIMDogYxyB1IPUDOWtojdDvxw&#13;&#10;AB6IEpCq0lHTMiOJEVgayIACTZQBn5Jtba+slZiHUih1DyPAO49DELZe8RQ3qTCSHEHwiYhASCaA&#13;&#10;AGADgZYDwZAYAC4Q9amQWqWQ4M+cQACazoABbgglvB9yvZheV+Vj42z8pfEWgVIaA0JocoiRhkgA&#13;&#10;Bxo0i5Y4oh/0kAAN2lTNmdUzj/AEZyJvHAAHXUAAAHajIKYocQABN6pABGoguTZ1ERgkOoAAr9aP&#13;&#10;de+NzXEH4QhI14XgvRJBtbBAAUgRAANcDcxQrgsA+6uGDhMHLXQJyLjz2pDOGoyNsAAgaOvbmc86&#13;&#10;3mngh+HGZif28MbM0gmnpoEYFzu0AGvAkEPgFQ4g5kxQ4LwbcYgYN9+QvDUQUc/AQAYWQCPLgxDw&#13;&#10;k8JkfZQiT50C4FOcdAUvE9VsQ3BL4WcrnGypCNv6PzXiLcOABxCsAAOJil4rGvi8v3GSolUfbf9U&#13;&#10;SNYDfsTMmoYucET2WABXQrOfWzWjA8JmbancQwyge6IAAt9LjpHYki54Gi+6kAAa/VbbW4SYkhJR&#13;&#10;UWkcyM9c662dlu1Lx+QTn2Jy54qJI49978WzikAA2sJU9rzz4n1PwLhJVdVXGDrZpjnAY+BmAGnj&#13;&#10;8lCMqGo4J4AAqvGbJQXbxyUnowsfDaRfnfPef20gdBCpvIy79HAB0npYW+mtBJJoNxV8aCXzX5fX&#13;&#10;fWiPYexIffthN/Tj3/ooRqi1GJhkoF57+l84fAxFGd8V2fOAxAAE/8sAAi/nAAweHQi4wPqAACD9&#13;&#10;fZqLKbeoN7V4GyKx2EDzSQZLJAgNEDjRUA92M8akgkCoJ4gFAAPBHb1TqwKP8ETpiecI+SwZOIqw&#13;&#10;ifrxBvAAARwDAAAHwElfFgCHBKQHPKAAArwJAAKWLLjRnSiDssstsusvswsxsyoDmLkJOROSrXP/&#13;&#10;iHJGgesqsTOfu0s9wLrMvZNCv3GoQZFIPuQbDxNDQcweCSDpBYmcH7nKhxp5mxOyiIpqgUgABTQm&#13;&#10;HHFrlMqIt4AANghtCCmTqXOav3iItuB1wCwDk+LWJxurgLiHnvGmO8NfApKxJtk8jtDuI2vwu5Ql&#13;&#10;wmwEgHiJkehToUIVIYgrAAPEpiJjIBAfxBk6k7qYu2Ljoyw/wfpRGKO2LkAdRIgAFXBtiCpigDo2&#13;&#10;I3M0CWtzI4CBt1LgCMjIAwIVt7iCN+AbgANsBkCLvfhePgiCw+NrBUiJsJBGvoMICCETg5kRkSiC&#13;&#10;NwGqg/D2D3CCAQxjQAQIwJhhxltRNSNYiCtGgcAABhRqNLgCiCxgGrKkRixjuSwJArq1xmNRgHII&#13;&#10;oJiCRoxpxqjORriCMcEyIGvGK3RtiBtJA/gAGNBACClzp4gAOMQFiCt7JPm5gwyCQEQFQ4DCNmKq&#13;&#10;FmFnDqgnCLx3MDgqPeKNNaBXrnrrxGPkSEiCrbwyHOAlyQmtHAihuwIsIXOYSRiCxURVNsiNMGBf&#13;&#10;kYEZPioqvhu4m2NwO7L1Q0CLOdl2A4Qip6gtShrCn1C4Dojpk5kws6MxAqynCJs1yZAhE3k4oOBj&#13;&#10;KhsaCCPnBFgAA7SvLyAzAAHlhMPHMVjbNwp5R/FfwGCByApQGkyCw6xMvwudyFsoSHCNwcGCvVIA&#13;&#10;vWnWL7QezAr8vaIGPbkiMAPdMBPeiTpsOsvdsBnYPNRGBOzKAASNiLKkOuAARjAQrwrxy9DdKvA8&#13;&#10;EVhbCIlOCBNyCCsZKiIswdjdR0NFR+pfuhCJr0w9AvAAOEgkgABbTeigSEOklplDSFiCA8TjAABE&#13;&#10;zklQReESBGQXsgCDQNAAMuMvCJMwMxMyTUn9P2SaAAN2hcuXOOiHMdkxschrTzpqJrQLToTBFBTX&#13;&#10;T2jdzQT4DTT3iNnvipjhT5nZmywvC2HPB7IpBcBcNtDjyciDgS0ESqBoAAHqlVLkOOCCvovmvniL&#13;&#10;T/kwE6I5GiQpCHH5srP+SkQgPJiHKvSbNOSCLAw/o+CcMmj+RVkJt+iHOCAAA90aRYKYiCCrhqwV&#13;&#10;i0g3pBCZIQNpGyAVvBm9knxbSMSWxWNypltzrfFakNCJLEsxjIuICCALUrkikjwRIzFl0rgLP5nh&#13;&#10;RZIaRaCJQuAAUvCCxdxeznCCFz0cw0xJlXzyTODUDVFeSJtISxHmHnPCCCSxgAM4gzx9Sz03i8w1&#13;&#10;RKMdHpU6H/U7riU9SyU+CC0/1AiCk7IkFzqWVIiCR6x7mNiHLBh8TkTlR8G8klAN1TgAVOMSv6LY&#13;&#10;LTzzhrPCgAOAhziLxRxSgABV1cyJCHlPM8iCpEBFPsoFsSySmVuwoXMBwwAANOCCO+VWrZCLKQAA&#13;&#10;NqK1OpBfCCw5UDCBTbSeCKyQglyOPQQMCBFzxZOzyBJQk4UF0gCHyfgALHt3te1tCClDRxxGpSLU&#13;&#10;higARIsXCCVQVRBE1Ox8iCOs1TgN1UtJ1VnhLYgAVX1Y1Zy8s+HfS+KCy/HVzAT9WMqFzCKHmKkL&#13;&#10;TECMzHzFiTQqNoreyEHYRBgfx0hhIei4odgoiLppBsT0wlOkxnz5DaKvBjkV1BCISHiBOMiDTVys&#13;&#10;zWwaHVELw0OTgABHWmmZDsiJTmtPtQ1bPlhPigOd1xgAODB5VHCCPRw5hTQ3GY0eTn2tJDstTpwO&#13;&#10;TrQPTsoD0PqY2lyhgtCCzCR1s1Lh27z12z2NEMWj2+j/2c3AC2z6iNOnI53BnTUKRcjTyYTbgABy&#13;&#10;XIiCkbg2AABJ3LlkQUwVgI3OHpwiLGAFiJqWNQA6qzLtCBlzzNSlAARXCLzuPjCCTuybCCRlhh1n&#13;&#10;iCzYusiHQ/mGV0V7iJntgAVrCCw8OFiC1/xLyy0lpz0mlZFSSA0zUzTuyrVptq3Vx+VOXOAIiS1l&#13;&#10;VEUxIalRFSFz01WpCJUTgALuBQCCuWpWAXCHp2S5J2VIqBiJ3z3031ltX233iZX4iZX5jWiJWuSD&#13;&#10;Q7VNtJ1SOGnzgAUtiCQXR4seiHmOhA2BCCo+00CHWS12CCVEOwiHQBwvARiCilg8uBsLi9yTLrqV&#13;&#10;CBxZVchViCzaR/CJVkk+0MgAVv1sScJ7iB1uL2CI4aVpXalSlTiJR/S8CCS8RGCHXg3hzdTeTfCJ&#13;&#10;Mmwhthikg74qCHuRYFiB4GvG3TiDYI4JiCYK0sF4WJHe2KPWG7qDvX3E41pa2OPbKITDvc2QzFKN&#13;&#10;CUKoGvHOJ2HYDBSggAPqBgAAWVCLsjvIyirD0LXBDTKvAKMhiD0ACBP5CBJSWhv1zWIEXCjTYvVS&#13;&#10;SUkaCJ3SU1ktYqtiCiUGsf4o5CiCZBRqWW1zwXW9wY20QNzqiIzrwPztHs2wQmWxGQlivKiCXh3g&#13;&#10;ncAVCrCsC95E42Ch5MZkCjZj5ligZlCL3DmiZnGB3FvpDeYPWGMjnOUpW9FMYiDrCCZeFjCJTaMS&#13;&#10;2QCDKWQrkbEcSnAqmXjuSLCCtUhNgAAyZ7iCtOGpWtuD0jiJTbIUzcCCVqAARNiHW5rKw8ukoBQt&#13;&#10;C+xOt0CDx0OduSt0nRMoYmNPCWXulX3v0yCKlp3xkUXyiItKg3XLXMCCOd6GiHsPK+UXPrgg3hOp&#13;&#10;iJaS6ThJiC6VQa6WMP6XvsXhiJNWaV1OYDiI6HiC0aA9lOj4iJTv14t41mqsWGCHaAIVCCWIOvCI&#13;&#10;Koo+sOEB4aYTVjSTmtiBzGm9CCSFp6AAZhCH2yrkU3ziCB1s4c1tu74eCIP8AUF9m74aYuCH1LIL&#13;&#10;2gCB2DXIXJCHJsGQn/R0CJQDYQYPXyRfCD6jCCakalFP6mN3UNiB1napCK5ml3YzF9L6S/41ZqbS&#13;&#10;He43CBL/Y4qTTEqLzICT1/rDCCyo0GnT7BIBKvY+CLa/XViCNWFDW+ELh0harzgLgmO5sniBg5SJ&#13;&#10;iCgEh/w7BZhFIqvdqi2/lBWlw0UIamiJGbH8u3gAIRrIygChoFmD0361CCbFzPQCUXSWZXs+1f20&#13;&#10;zqQOzsQQIDWymQxgmOGPCCQHBKQIVG4WC+bO7SiV5ocCCX8B8DlC7qiWZpcFF35rD/yA1bXYvjXZ&#13;&#10;iBw/3HDPsEqPGGiHFzn4AWWGz0Pd2S6MiB0zbBU30EASiHrvyw56UXxU4LCTwXR+CSSIzbIGitBp&#13;&#10;iCyEXmiDx+Oa67v7Brjc7IxPpniQNOQpLkCCFTAeOeEX7gXuE+3vIZUxiL6QSz7HU2aSNLXL6b6U&#13;&#10;iw6ViHYmUBUByWUXaacwaUCB6c2kOEOFc0cZUkiJ6g6dah1Pai0mRPCBbJ1eiJTY7EiBtwbMCDTe&#13;&#10;zS4bCCV819xJCJWYSGKRxvwKGS6vpw1j6xCDaYY/PqiCXz0UiB6/ZC2mhHAANxiH64u64da6O8iH&#13;&#10;IBbBXtYg8oiWVz8qCLdGoG8ssf3KabCH8kc/0a9AiI9BtHRfjNdDiJ8Elj7P68oB7R8H9omC7T0C&#13;&#10;FOXV1GpA8sgO9tiHy37ciCBjUlA6A9CBA9A7iBAmP+iJHOOdt5r+HFZSmKZTnJiLFDZvCBa/S39b&#13;&#10;jxBAhDiBBAdyCHA5a8M1cjCC2DuOxhTwJecDC+9ixpWRY6iI0ILkZdKWiiV2WS3qaWyzDcbYp2Mj&#13;&#10;siPz73CHzpb5W2b6ZbnsM72ER7ZOD9CCSUoXc9WBi3dl9pCOeG+cCT+b+dvD8GCV4nEiefFVI8wn&#13;&#10;D/tWXV0pX78biB8XtUNVDP3eoGiJX73zuzQWi6b+QHqWUOiJ2GYgWrUpxSDPw25R4PHeV/zLiB8f&#13;&#10;8/CC8hERciOq+DDT9gHQclUoe2I3QTXPCC+nhM/ACW6NxK6O8tXxcuaRbHiIaa8w6ccyadczc50B&#13;&#10;c6818v6TfG8xtmcyiD8z/J81SXCI88c4+aCJ+7dAal9iEj9CCBdDNeiHMf0msfmZ2mWnCJVpYafA&#13;&#10;BMywC+YTyVCHNwQ5CCHOKI+RfadTTk2AuRS3iHdVL0dWq3up3gqlvOjPlDX7zKBOutNKNLUIYPde&#13;&#10;/MbIc+6Idg6k9hiIeHxsdkfXbOYyH+jVX6WK40PXSz+if6l39qIGoXOS2ymYCAACBQOCQWDQUlFK&#13;&#10;BLdXwYckGBHw8QIlEaChaMAB1xsANePAAUSGDyOSSWTSeUSmUPiWAAEy+CvWZAAFTWVQaXgkASx8&#13;&#10;AByz8ABShAADUWb0ekUmCDUfQJmMOCv6BkAzQIUpmDBsARY/ABc0qwWGxWOVPyzAACWmyWukO23U&#13;&#10;GhgO5AB73UAAW8SQX3sANK/ABe4EAELCWyUjbEABl4sALjHAAj5EAOrKAAL5e0Wp85sAALPYajvd&#13;&#10;8vYAMV51CRq90qwALF1pyUF0MnMAEMJkWCgLO4MKbjQb/gSlLcMAGvjAAr8kAKjmQUgc8AMHpABU&#13;&#10;9UAFbscGjvruUSjdrweHxePyUmzPzMgTy+v2e33YbuPrvAb3/X7ff8QPz+n8/3/P/AEAwEsAZQKA&#13;&#10;BnwQxrHsiI6CmBB4AGrCUABVCoACDDCUH3DYABDDyfKAHERAAY8SoLEQcAAMsVgAMcXJRDwQgAcE&#13;&#10;aAAO8bgAREdPqngADZH4AFLIQAEpIsWxeghRyUAAvSagp2SgAAJymkgvysABRSykCRI8a8BgAd0w&#13;&#10;ylKiCLkAYAP2kZlTWAAezcAD4oK4ZLAANM7NAE08gAbc+Ou7LqlSo7PN0f9CgAOdEAARlFpQN1HA&#13;&#10;ASdIoLDZ9v4k4k0xBRcAAG9OgAZFQUbR9IknScOLS9VL0yx1N06G9P1Ck5+1nSyBj/W4AEBXSUTC&#13;&#10;d0xgmgo92EABCWKlBk2QAEUIKW9mgAJFoJQN9pgASVrAAB1sgBNZlAAE9voKedxABPITAAEl0ABB&#13;&#10;5gABMz8iLeFz3SS96JQF17gAad9IKO1+gAQ2AXkEgADBgoAVuP6UCVhYAWaW6CyUUYAC5iiSFDi+&#13;&#10;CYMAONgAmR6pcmD3l5kYADPkwAArlIAFllgAIwCyChHmQAG9msfSBUiSV7X9g2HYpCWPZNloJh1n&#13;&#10;2im84qK+kvv84w1gBOYAAzqYAHNq2mPvQtDaxrmu69r+wbC7R0bJqWqIIMm0gATm2AACO3gAbm5A&#13;&#10;ACW6rCYxkIEHYcqQHQhIiiYSjcNW47nUG81dsTgHPxgAA1x75gAzZ8rJlIKgBKB2AAbPOAAEHP8j&#13;&#10;xSBHAcSBBCD6SGKgY9k8gQTjCrKtgArqv9FAb91R2yCbeCIAHh3/N87cqSMuC7JsrCRqgBCoVPYI&#13;&#10;nnsAwVAT8KwAGd64ABn7QAA77oAHF8D8nWex0gAGJlAw9gCACBUZh/j/dPAVX5uQ5Qh/uAGRl4i6&#13;&#10;Mo2da+V9gsgEflpJ334wHgQWUs7uYEwNgcQeArS4HwTgc7gtUFIMQZg0157QM3rPYMoOplDKoNkF&#13;&#10;UWIwAAdYVEFGLC1lxGQYQxAA4wc4AAGw3JQD+HQABhQ9AApgJIABbRDPYj0KERyvC5K+9M7D1SRs&#13;&#10;RSYk4gjmWeEjSsF9LCWiQgoI6R9AbO0prATKXNNJJl6CXAAGqNRBS8AFfyyQH0cSyPDT4Nt6h1Dr&#13;&#10;E3UGABrSh1EwnVEG5SCkiCKUVqSWICmlOKecPIGQapZCqnguSaRKrJFqvkarJWkDFbK4V0IBXiYo&#13;&#10;ws9D2sRYxJ1kDJWUiNoizloBIKOJuWQAFHSCKEBQAC/Q7N0bsJqXznnQCPmFLwCSAF4G4XQwOM5K&#13;&#10;IoJNC8QUB80QACQmonVO74HSuWYUwxoqSUlsUC4SQX84zBmFIItwAANZ1HsktEcKAAIBAsh5D4mr&#13;&#10;7SRsyBGzRmyPw2SPZ1KJMjq2fSnJNKmVaKZWsPleds7rSoSlkac1A4jUwMtVavQ8pLWh/0Yo5R2j&#13;&#10;1HzDNkHQ2aipBAF0nY6TOcAAIoFkGAagNwciBDTGYWAWIFqKhQHVDWJRXwjU/pAQZ5M8IBgYqNDN&#13;&#10;xpY0YozRqM2p1RJ5UOdsJQrAAA2hoJJLsgQ3Kasog8QUrRXCvVBO1BZVL8TEA2MUYwWtbQAMLCUV&#13;&#10;EfxUqHKzH65hKMoz1hTr4AAV1fwAS+E0ipFjLBZAACfYkAAObGAAGNY98T5HzPofU+x9z8KyElMC&#13;&#10;L0ADzwiAAL2C8AA0LSEaI4y9dpcx7WrdCfeCNmbYHvrNbG2h67X21tweG2dubeW9gfH2G4DYXswZ&#13;&#10;qN6si4h5vce8PG5gAApXPAAC26U+rjJZFEUdtIZAACdu4Z0z9pBoXRumWNaYbwACHvQTQmwir2I2&#13;&#10;RxRQAA5L5XeN1E9Jczkn15oCQaK8Wbrxbi6l6L9AIxEDXdGUlIXcFAAFJg0gs2jFjLAAB/ChYI6J&#13;&#10;9CrhkAD8xVKCM/H1RBtJAEnlrP6SKlZOSIVWY9xMmSTYlZzieQ5JJK4skYrEk1dsZsIVyrsk8YL9&#13;&#10;gAWFKVn7QZVNDIG0WhZN3rjOj8bSlY9MpXKA6ABe4LmBNdfuEPLImcvIaQ5PgAA48yEFAPmcAF/c&#13;&#10;vVVJVXBhqzpvMSpWSO+Q5MqEFwyFXDb9CxoIGeiRE0anCSGluAAeWhwATLDRoslGYris3n7jEg+Q&#13;&#10;MCkCyHKZoEqGhSsyTK5o5Krb2+IJRFqN8GrDm1FHyPuqdWat1ceykVJCUAp1oAAa2tzQD/VoAEVR&#13;&#10;DbziJpnV0lU8iBB/fpnm2gw9lAAjiU15iEUJljukC0AA1NrHROmsuqTogkhRIELgWBJAT31B2PQA&#13;&#10;JdwE0bIJWF2dY9XwKPRil2wWt6AAFPvcAAkd9S0UeQQdO/wAVGfS7lOLG9znrDFwkAAn+GKKUZiE&#13;&#10;AAleJaQju9M/D43yvnfSet9b7RwPv1SNHkQAIYgwAABzlGY8ynSGCAA54QFvLgGxzNAGod383JJb&#13;&#10;vnHOyDc255z/nXP+hdDN/YaxFiohi2h+pm2IeenI5R3Hu1ApuqIXQyTfpIAAl9bILT8i1bRa4zJP&#13;&#10;J9EA5QASyE2QXLYABfdtfMDEGMH8nEnsEyVk5BH/FwlxFZK91ktxcS6l/vNqCCR7x0Te1ZpHE7WG&#13;&#10;oQXkppYXT1KPaEvpf60gAoNJqu8bdVUbDj58AAjvRSO0kQKQ28iR41VbjdvOJFRyEIH6eSeKogyW&#13;&#10;xbjgkuOt5Y87Jj/AkpNMZGoOszT0sNNSquz5hZPkoHA0+dMAEAABWfTKP6IR2TyC8G1trjABN0GA&#13;&#10;AF1+EgvfsFBdJQ4mdH2pxi/ABDoH5Ryf9mB3/NdSEHP/R2UVDZpBRY/9AACdAAJQceA0qQhqoiSK&#13;&#10;Eon+V8r0oEyIoIJKoMyQIW+KoYPk221Y1Iomao1O1So06JA/BA5u1ivgJO1oBS+2GsPG10ruACFS&#13;&#10;FcIEEOEUIEGo2EIMEeIGAalm+Sti6MsSCeAA/mB2AAGJCILIsYb4ka7As6ehAua6H+HeHgAAACAq&#13;&#10;eMAAH6PkIIGyIGBuBOIECuGwJK3YdpBCII6CdsD9DQAAEHDW4o9KAA5EGi5IhkA3DovivmPeDhDy&#13;&#10;3y32D7D6AAEFEAAA6cDy6gEQAADlEQAAEbEWsi4yso44ss4+swt6/i5O5SAREwLoLsmW0EAACjE+&#13;&#10;r8sAP+59DI1ZDNFK1TFJFQt9FPFXFco6mwvOvS4E4pAYJKykHoAAQKBkaMlgWsEkt41i/uckM5GG&#13;&#10;0e+0KU/QTYIJCC4W4aBLGgJiJnEWEabWbanRFoII8fDgP4seGMnSnWIILcHbF6AAGZHOIK5nDAW/&#13;&#10;C6j6+0C3HgAA6oFMhGcu1ij2P+G1H05jC6JGd/CimiAeKOjqAA+cBo0M0QIIOSCuOWOaJu2Q+mNY&#13;&#10;Jy2q2uBFIsXCXGRcDGkUuQ/ah2XWJQ0WqwzWIKcmtaJK/cnmGFDk5Mz9JC0ZJIIJJNCaJHJSh7JW&#13;&#10;8fJcJO0OHkABICIKDpKCAAEXKIJRBGbOIHEGX+YCJO/WnKb+IIFhKk6PB+JGTjGGniAAE9K2ABDo&#13;&#10;K1GQfjK9EsA4+UlUJvI6A9LSd8eACZLaAAFnLgLAnUBrHNHQII30Ei34kEJOaKzcIIzOAOAAmFBu&#13;&#10;DDMKABEwAQIKnQ+TIWyEWHKjKnE+28IIndFDBfLAIE78v6IICxM63s3xHcY5KOpLKS6eYAEMJRKc&#13;&#10;MJKgIHKk3DB9ArJO1TAyTo1Mout9A9FfN1N2g3NG1m1q1vBSPeH+HaHfCkA0yqThEmcwIGFIES2A&#13;&#10;DgX8tiFBOoABMKdgCbOyZWZaLGmOjef2enMrJoa4FONYAAC0z0JHBkIEEyicCIUCJJDE3dFLFabF&#13;&#10;M0SuoWm6IG/CF0MgMlF2AAqcGaPqx5EAEFL1D3Ly/KwYwc+sAA8+DiPyHiHvCiD4G8DuPYAGACTO&#13;&#10;EgBUTo1ER7ImIJFwAADxRMSISM0uyLFGoagNN4tzPrReszFVRkszRjRrRwdtMHEPESd2bhDWEGAB&#13;&#10;JEtSTOX0GmzSSu++7JMA1SDNSc7Olm94x8LFJcoWhCJIvglGG7S2ABSZKc8eJHD6D6+CIJIm68AB&#13;&#10;I6Z3DQK6ueIUII8o8fOvI8/e7g7ivAIK5Y2YjkP+ZyxKJGw4AA2QKUr/Ber4CmJI+SExUVSIJIFf&#13;&#10;UcucugIIvhMrSus2ABOoFAdnDSL8GlUZUMABKCDpHBLoIIQwIhJAII7aF86sIhKsO6e6yrSudyip&#13;&#10;J+JHVM/qXZVS7dVvVcPlVgeOhFVmSjVqIOwiAA8uIJLaCZLfLiJPTy5eIK/3TyJPLwABDyDhKBKF&#13;&#10;KIEWJIqHKyJGocAhXEZAJ1MQ70ABBMjvO8PfUcIbTbMUTZLmKOD1XpFkEO7ZV26uJVA5IsBFGIco&#13;&#10;IJOyCaNa/9MwJJScKq7QJIocwBHG7KYyDBGcE+JIioeGHfYuILHZVHCHCKYLYiqGFXZCP5I1CsVp&#13;&#10;YVWeOgIJWkOnWo33WvWzVFW3NjPGt7No1lA41FNzRzZ3Z4aZN9BLOA1wPyC6DKIEFINgJGFWCqCx&#13;&#10;UCFUFOofJA96IGzqABS2G64CqPY0IIktXMJPMkABNdGsNhQXZoaYC5aKSDaQIOB4IGHwEI3OBmD2&#13;&#10;3UIPPkdrPogW9mdtG9CA/omST2T6ziiimekS6yPfQc4hY9Yk5cOhTzZCFWAACpcigJRaglZ6JuAZ&#13;&#10;cwpSY+HDc5YgABKcSEFLPO3rRZAtRdcso/RvdQg3RpdWhLdVdddiPzapXfWMJGd4uGQ6Q+kABXd6&#13;&#10;52FpeA//ADatd0RkMMRoHAjvHOpq1WIPMq1LKQJLJM+SwaFIIK2mABU+hUDqvUfavxdDLGABXoD0&#13;&#10;rwc1LgFnLKJJdwB5fZU0K7IMPG7qihCIGIJQj2TcB7eyr6Dbf4KPe24chQJHLSA9QQ4gJHGpfcAA&#13;&#10;8SILd6BWn9Vu8eWyAcABM7aZYEzuRKGPEE6fWmIPb82RNPIaFQAAD5hLarS4JG8ffHfDKVg6INg+&#13;&#10;w1hCOZhHhKD5hPavhShlhXY04ZYncdYeII+1a/ciCoAACziPR4pkigio8KM/U/QhXQ1rYRbBKmkM&#13;&#10;pMpRU/F/J8mkIJSBXtE0HuNBAOSMODJJUwVg9aIOodNXg3EI/2JG1jU+hadUJPJBR3JBJ4JQeHCP&#13;&#10;cVYMIJOe2AELkFTQXGJG0LR2zmJVUtQWhohshwoWn5T0Ka/yYmYrkbTPYVZliWSjiaN1ie9BXTin&#13;&#10;bDisIGpOAXf1UPi1WI57co1fZtNs1RZzebdllplqN/Z+JNXTOCP6F7VyCJVaIOGyBEeaBOG6eUhL&#13;&#10;UBMaLHRJlMNiwXeqmmmqTsDTNkQGH+O6ACAxgIAAHefLHETOZcruK2sOAAA9YHPidlDHFRdga68G&#13;&#10;IydyLrjCdzZkl1OtMNK2daPebYNgRXaLa/UIyzeJgy+GPxdbls+gABc4HDQCqezc3+fLTu8pdLmr&#13;&#10;oOgpnZoqfjoNowgRovo3o8OCj7EroVgUtYwBV/FQvRXuf0eis4PXH+rWwlXNexXEAgNA7zgWwodQ&#13;&#10;JvYcbqmLj9o+JLjyqGlHb9HwIGio0LqAg1UBWNmnb+jtofc1jBqmZ3jmW2TZkaeLo+rmKlHVhvH4&#13;&#10;yzqMLCP2bkG5eLS6zQJOP3RJpogfo0trlfA3Nut7Z1qVrtqBlwJLl1aEayrnCkBS5MAAG1SOIJbm&#13;&#10;ACHEzse4K0gxmSOVmWynmaJPqdUUEwAAFCDMDOYmBHC6AECarjXRH6QGF4/YAACLNYIME+4ODE3U&#13;&#10;CyHA3OAaA/bmdirFbtDJo6a9glkIuTIJb9VDEVEZRMInpSPrh+iaNqfxpXImR6zIHHfDoLlbrtfh&#13;&#10;QFM/afiOCyvpqla6P9rfrubBtvu6axu5vAa7u/vHvNqVq4XIT1Zla/vPvdvefiig4huZrRMCMNgr&#13;&#10;kqnDWVvho9vEthriorZxNxlnv5wLRfryciXcwAyaQCENgCD3e4JIELW5fFVFsYfpmULFmYpQJPf+&#13;&#10;GGUZg0IE4OIEAFnADpfIH+D4l2ACAaAYP7OiIEEjwpecIGFtgnOsHiJTbrFXvKawg67kzeoUWjQX&#13;&#10;mhR3ZePep7HLfg6ytQXdJMXdufdNcro++/P4mtmomXb9IIQHv9wMP7x7y8Pry7zCPvzBzJzPN5mh&#13;&#10;hrq/yhzRzdzeO1pWoXqdDcMNcTQdp7zhdXzGqDwAotljwGa3z10HBEbLBIIHn2SPI2a6HG7Mwnm2&#13;&#10;H+KkIKBM2oH+GuvCACM+gdsbIZsfFzsiJMED1EJAV306JSBAi49DPWCjnOIO8YjSjWLHHm5OB8Is&#13;&#10;AAG+wEIGH6APxcAcHzFyAcB43OCcGHtlnRtpx5bwrOgTMbUAZzkjO9pW3vafvwPekbj5GgBKjwUD&#13;&#10;QA5RLJvponbLoPHgC3Hk6rga2geVAACdYIFiS/z50IPFzN3iOD3h3orL2V3v301dJM6M84/27y/2&#13;&#10;x5E7334L4MIK4SDFcVjYF34bux1k6rytjP4PRr3so9z9wFrpwJ4p44oxwR0TZIbAHaB0y4AmGPVW&#13;&#10;JJtGIECG5h03wxsdw1shw4JMErDYDJDTvsLCCf06Ee2AQ6dRqtfZbYLGHCFc3CA8CkneJGGwBS7i&#13;&#10;BSGuz+BUcIAAB4Erx1nTPntt3ygc0vhCvLmiEgysXxSNXxVXV4Pc8C2fq1YV3W+HoH3DdPo8xgUk&#13;&#10;+0j7uDi/y5uh46PZ3n72KV4t78KV778D8Ia+R1ENKVk7CkY4yvphUZ8L8hy9oBU+II8vMqeGeHIn&#13;&#10;kaqHfA8fR29R8i6J8Ao54xrmt4ICgD/gT/AEFg0HhEJhULhkNh0PiERiUTikVi0XjEZjUbjkdj0f&#13;&#10;kEhgzokgADMnhCclQAMctkUvgrdRKOAAjPBzhpbMkFUibmE/hqqoQAK9Fjj0pAABdLiDHLJeAA5V&#13;&#10;CjkIKCEFRKIADFGIsAA8sEcd5lNYACCbSsMSowGYANjQZtfTEFFRniIbABGAB+AC5oF/wEUfmDAA&#13;&#10;Ew2BxCfxQAMWNABKyAAWuTAAXywAdWZADVzgAFWfxEJcujAAc0wABGpACN1gANevABV2QAoSq0MQ&#13;&#10;fW5AAG3m332/kSC4QAP/Fhii5AALvL4G43W8A3N6XT6nTwb8wuH6vb7ndkO5fW73ve8nl80R6/ZA&#13;&#10;nn9nt90Gf3xAAC+nv+3336y/QAJ/9hgQwAABcQGAATQM/EEQSjKBgAAMHQVCEIpBBiDwcAMJJEUE&#13;&#10;NAAO8OswzSJgHEQACXEoADTFAACRFcMIrBkLRbGMZIi8DxOjGaYNespLR4kyUHNIEcQnCkhSLI0j&#13;&#10;yRDCSHRHwMpSlaWjHBBsmoagAAmFoWgACiFgMBYAH+cxxQaCYJRiZU0AASk1oQU83AA9IpzkAAFT&#13;&#10;rJ5ORsiB4hGrwHm8aqGlIVKCksTKCmMXyKGkTc8BeMqdou9aCnwDIPgAAZznChIEAaAAXAqq5pnG&#13;&#10;cb+GNC4LhygiHrwvS+L9JLfPSw1JRmYlbAAHtcwLA5rV7PL4n8AB22GAAJWM5qkHoAAG2YhA52e1&#13;&#10;bWjjaYAEdazvRq6FYRlHhLNc2CFmZcQABncrz2y8dt3U+1ZO1dd3vZdEb3hejyXbWl63zbDn3TfV&#13;&#10;/Oa/RZAAZGCJqEYRgAKGFSuCYJ3/h6X3viGJtDYEwIFS8R4ohJ847AUCG7kMPnVJoAQAEIABrlWS&#13;&#10;4hiWN5emF5ZghcdABbuSyAc2ZoMgdVZ3n+gaC6kl5YgyVTxKMEaIU6UDih5JEugo2jRJB8asAAE6&#13;&#10;yhB665Ok7IwZa4gAGwaIYf4eiJBphF3MB+n7BpNFAgo+D4gp3SYhZ1CWKTKlqVyMCcgxYocfgrC6&#13;&#10;AAClUqkYC+eKCANTqIVYva+6EiuXRnoiTycAvOgAb/QNK0/OgKAGOnzBsHuBBlZgBi0ViRj5cWiR&#13;&#10;oADl299vDbXLOo2qiKNCsH2TrwFXPfl5955PCMJ1vlechmZef6SEcx6frIN6Pr+l7Pted6vu+Ti0&#13;&#10;GREAfwef7/zaF7mgZrm/NgBnOgZ79P6frjfNJQg+jpYlz8Hu/9lKdkrEOBkDogozRipINGOV0QHE&#13;&#10;8unI6GsOShBHkMH6JtuQAwyBfIaOdvAL2ygAHXAwg4/wDpfAwPkepmCLCtQaABvjPiEjVEWTQFgd&#13;&#10;YJgPBCdEK43jwkTcmq5+z6EZgMiMABrkKxXRLhgFJvgG4oAAHJFM7wEYrAAHhFkAAHYuAAVGqR3x&#13;&#10;sgqu5Ty/YkQvY0AACJGshDJwADejge99cZmZxEjoxuOcd2Nx2j0y+PMfWIR/kAv+Pkg19PiYw+SQ&#13;&#10;zL5CyLXpIJl77Uevvfiz9+cjpMSZPa/hJz+koP9QUtoYQ+zsA4TAQ0ZQzCCg1LajgaUrwAAvlkAC&#13;&#10;KBeIpjkIwP8eo9kGgdBEQUd46SED3ACAJS47R2G7iuRAO5fAACKEGQwPRBhDkSYcQVnRBXkEHA6C&#13;&#10;QAAlw7BvAAGoNobQAAoCeVcHwsB4EUiC5V+sjUJAwnoAAaM93bO4WsTQGU/QADNoAd4EFAwADhoM&#13;&#10;QwY1CSog5BzGR3cmiGCBokAAUlFQAI1HFRkhBS0vvvBZR8AAr6RUOX7RBes8qTJIkhSlJNKKWJJp&#13;&#10;XS9I1MaZJCpdTVGUiCCSKpwuum9PUMU0YhJJb0lEgyWSJUCpVSyKycTu/xKSEAK1TP4OyZKeCHBq&#13;&#10;acOAOobp7T4IvIoJlYzmi/rMAAIVaVPAuBdV8aJGRQinIKGALRDBTgKU6FMd8yaHkOG2N4goJmEE&#13;&#10;LHaA9LgawjBBAAKkVYq3UoXQYG2YoABJD/WCQwPBfA0TBAAJmz1aA+ggAACQQQ4J3F5coq9+lP0E&#13;&#10;BUtcAAVtsQAA3toAAZNtzHmRMmLU71bK2jTuAQyjKY4uAdpJNumVRCMLlLauKVR3ahVMQhay6R+L&#13;&#10;o3VQRdS7CCLr3bPtd27x7rtXhPPTpjL5byIyvHek8l4F83KqNNlncl72X1prU6TzSJQIJBJf0AA6&#13;&#10;WRDxAamYAQ8x3EJAiBezogJphoDfOIi5qQEAAf+Pc5orMMGxNmEHDgABfYfIyEIJJBRfuzIWEMBL&#13;&#10;xRbjwHfGUiYTApkFb8QwaYhhFKeD0HYAAKceLFWOJAYsCYQkNGmlYHQZgygAGPksAAWBVgvAAA4K&#13;&#10;lb4gWoiFPF5i7kih5y4AARGX3EOeH3mMAAYczAAE9mk7yuQegAVsMQhEimrD4PVcepVyiL3MABc7&#13;&#10;O19kJXrz8dW92gTt6A0IdvQehzp6J0Uc3Q2jTfXmp5pBdmWV8aUPboxd98Ef1HvnUnTGoXzX4aNJ&#13;&#10;+qKCs9DO1UAAcoTG+AaFo38hYsA5E4CiI52uETVYVObZ5QwaNgAAtcFQAFjbHEUGwNogoKQTkMGt&#13;&#10;C8FiFwAZzxcRIWgtyChNCUQwcgMAbxbGgMk/h/gyg7B2iQO2OiGA3B+mAY4v8ogOAcAB4YcBtBAA&#13;&#10;APYEowLTqtnhavSySBO8DAAGTg1mA8B4AAIfhh3qxhMMkZQg8tYpRUPNpqM2eCLZ6z5dB4+orxcB&#13;&#10;5AvHj/Izz6P5MYDjHKSX8r5YSHlHLyQaSY1zI7nMebEd5crDTiTpK6fYxznoTM9SEFf20lCGHLFD&#13;&#10;A6YwMOIdbZiPEWQwZIUQrAABwK822usJ68OAIXsAAG6N1DP2UAAmO0EVDyH8goiBBEMJwQUmjdh3&#13;&#10;YHisBEig/23INBPlAAA3VAELm8QUKIdA6AAESAYBh8xDCAIaJRQw3gktpYOwhOrxQ9DzsUOIAVvM&#13;&#10;q7+tU+nnB5Omb86UQwSHqQAYPwgdwLXrwAJurkQe2m32CDIeM7qktyTYM3zyubjp3Od9DIz6P4hF&#13;&#10;/h/HIt8b5RGPk/NIn8/6B6ORfTNvzS9H1jQ/M+0Q76SReevw08zO+n3fzJF6KADo9+0EBR/cAAWH&#13;&#10;8QACoEX1MK4deoELHFt4AAH9wiMMJMKIACNh/h5llAAhxpcB/gUATEGj6iDlnicJ9gAA9QKgAOwB&#13;&#10;CiIB/jdAAgQgUJsBviEkvCTQNgAB0MyLhotouiMBFBICCg7mnCFtcgAAHrPgyBDoKgABwBsCEB+g&#13;&#10;BHygBB0phBYhiBhgAP3AomxgbAbD+BkgLKCgABaN+rUohvqkioFoGq7E3gsQuDvEUA0uzu0iDk5M&#13;&#10;YsMBWPctqqauNCKuOFxuPPdLkPzmIwrQ5GYuSw6ifvuQ8CFvvw9iCw+w/Q9Q/HXD5HxuaxBiQRBQ&#13;&#10;/RAEZvwufvyNQRERJD2P0v1tTkEgwRMgABQxOHaHbBLhPiChuIBnsAGu8AEh5sWrLiKQAuvCLhtB&#13;&#10;uiCggAhCChzkxi8nAh/hVhSEGgHFOxMgwRNxOjWHanboJiIBYBZvCHAiGCdFihbIXB3xpAAFetns&#13;&#10;eAUiMh1B1iCgOFLAAB9sLCDsDpjB0BCBDDPA+OFCFxlC6BuBuAABSx4jiDjODCdgQhNkmFNQpPPw&#13;&#10;qMsDsHmkjEGKOQBRwiDMPlEvTjuuEuFBEyGiEA4SIAABHyJw0K+w1Pekevfrmw3PhQ7xJiOxFQ9i&#13;&#10;APqBAADQUAQeEQmFQuGQ2HQ+IRGJROKRWLReMRmNQd+R0AASQRuRSOSSWTSeUSmEQJ9QSDSqYTGZ&#13;&#10;TOaSqWS4DTWdTueT2dR1+R+Qz6iUWjUeIv6lAB/00AAOoUipVOqTugUICVWtVuuSKbwWc12tmuyA&#13;&#10;BLWcABm1ABzW2xVOm0633O6XW7Xe8Uh0Xu02uEpzAAAx4O8wo34cAJLFAA/Y0AIFxOqDqBMQ4XQh&#13;&#10;pxgEZsAPfPRs+IKDoU/w8dkOmLJVgAnF8vABabEAKDaAAv7eJk8rwdZKqHrxfgAPGHXuPjABlckA&#13;&#10;DXmSUvmeDqJNQ5/BgPgABOhww4pwgRHQ6ABv+MAK3zYnFvM2roAdtaRYNgAjYwALnC3WryCs/eHr&#13;&#10;n/AAfMAgAw43gAcEDoUSsFAADkGgAFUIAAEkJqMQ0LAAPcMoURkOAAOcPrer6Xv5EiIllE4AGPFS&#13;&#10;NA3FoADZGCtxEsMSxrGyNPyocbx3HiIxnHsgSChUcv3IUjSFH8jyVG0kyXJz7yJJ8pLypR/KYpyo&#13;&#10;AHKctvwjz9S5MCxSbMKKrINazLQtQMrYt0yIkuJ/zdOU5zpOa9nQvs1r+wLBjHErGj8ABB0HAbEE&#13;&#10;gFQYIOM4wocNKEMqi7NgQzrPo0I4noOXRZImGYdgAJYAnyABbGYZgAFnVAACZVaHmCYaDiCICDn/&#13;&#10;KyFBIFimGyaIABWFlcGvYAAF/YYACBYySmOZKDh0HCNHwBwJgAB55HaAAEgeB6CAQnJ1nSdYADwS&#13;&#10;o1AAc4YmE7AXmsAACgVWqIWiG4AN2QiFAqAAQAADUJTqi0oyACuAAAdmBo0RODAAO2EprO4AH3hw&#13;&#10;AFFiIAD5ikEwWJuMAAB2N2lbCpzHfmQp1kGRZKlF/ZNlKT5JlWWozlGXZiryBrBmWbIvlmb50hmY&#13;&#10;Z3nyFyrK84yzn+ioXnujZ/nOTTNNBLTzNhzZdOGk6rq2q4ZNSFMATjBMJEhG7CADwPCMGzAAT45v&#13;&#10;CAAW1whp9i3PxZikJQACnu6FBhvQAF5voAADwAAAlwaLLjv4KX0AB3TwipvgMBQAB+fR7AAVBimK&#13;&#10;AAdc0g50HSg49ECg5PkuiZCkXz7wht1QAGX1tT1TVYmJQegUBeAAGGyaSLEohA2pEKhpAFwQW3cj&#13;&#10;YjgARIAClhGf6RG2AXtgZ2YLg+EjsmoU+yABse4jQ6++ABFfFj+aRHq+jaX8+W+d9WXfT9uTfZ+G&#13;&#10;Y/f+eQ/r+06/l/OQ6DwzRH+Muf3AFOj+E6tNLO09rRbWpMtapASCEEUgtZL8QhrjXk/IkguGWDgA&#13;&#10;AowfPKKwVjfwLgdIOOyBpCQTAtAAJwOobgAQcDKvVgI6obElG0N0g4JwSEkHAdgpgtxbgABCNmHR&#13;&#10;j3QgAHe54iQCAGkHG4Ngg4G19BCissJYgp4tAACxF0lAwAtmvCAKYUZFgakIVMRt4DwgJPEJI8d5&#13;&#10;Ly3rs+gGfd6DAmCEZYM8l6z2HtPcikRl74dXwvjKlAaCSZJESJSlHWRiW5FyPSXI6SSXJIyVSNJe&#13;&#10;TCQZKSbSO/5LBUZPJuk7KNIMmkwwITSWuBjU3DSmlhLEnUFE9QWT418/gq5dAACtL0AEVghAAF7M&#13;&#10;Mg4UAsEHFiKkhwig3QwDuYshpnh7gAUkRsVArSDhZCoQ8Jk2wAC3U2AAfpLSHABeEUx4pEwUKJLM&#13;&#10;JFWAPiFBOnk68WYABNz3AAGSfRKA6BpUcH4TBlQHEQHxOtaw2BoEkjW8OdJGY4PKeZHRLyOkeR3e&#13;&#10;k9SPjCiaPZBS9t7sgnwPiEU+QlrNZZSKfKjSk6T5S0rRrKilxhaW0xSZSmmiTqYU3LtTOnReJQND&#13;&#10;lFT1IVPKhF1pyluVUCpWJtZVA+otT6iy0a3LeDJ/D/H2CRVkAAM6uAAVLGkRQkCDh3DiQ4SgPQfg&#13;&#10;ADaMMYJDhs1vAACauRGw7qBfCIMh4xRjkHHcO8g4UwqkHH0PUjYCgIOfD0UwObvgAmcIaFqyAAIt&#13;&#10;CnAAI+ywAA4WZJQEmzinxcC4ReRAcocQ7oMEe8kkdC420NIxQ+OTzaJpFoqwGi8enq0aJnRyj0gS&#13;&#10;MSDkLSOQ9NqoSZuFcNHdRLjFcqPckqlyLmFduXc8pF0bpFGuddUpFPyn1BuxTK2N3T+XUSdUlqEr&#13;&#10;YHSvvBemCNUk9tdT6iUZN8QAA4vohJCg278EHGG5gAAPgeEOFcBtfAUxyw/Ia30XgAAh4LI2ER2U&#13;&#10;whakLnMUweQ8m/gMAWWwUIpAAARDAF1axFQqBbIOIsQxBwQAeIsGbFk9p8CExghhDRJ0Jw9AAN2H&#13;&#10;Q2gGASOwPQdxBwM4qGeKFroMgjHztS8Ghkb3kUQjmzu65XKLR5IxHthFuCZW6kA96kMhrp3FvUYW&#13;&#10;8WYSaZRzIyPMGZy35mzUTvMebSbZpzgVvNmcyVXagBnYrmdc9Mrzkyq8kC6mMpqdn3QzMb2S2vdL&#13;&#10;g++W7dR3hsZIf49ppgBAgtFhs0yEjVceAAFjkwAAY1EABhgntTAADDqlwpSwAgRAsQdahCwYg5IO&#13;&#10;M4YxCr4rKDvfUWYAisgNH8UFB4MiDiOtQEcIhJEPhzAAI7ZwAA77RAAIjahJGHD7WsAkBM4h+j9A&#13;&#10;AO0ZapgJRGIOEC/4yxzDlAA6oG1CslWryZHGiOULvr/tplQi+Vo+0bj/R+3uXbgZfpK+bQ5Ws38F&#13;&#10;I3nzhBG+D8LIxwrhzM+B0q4iUThvFSKcQ4wRTPF3ONk841x9H2f2U6BqXCnQl6ORcrSXokg8F73o&#13;&#10;kHPzNfIGl9AH5wAAfHOyFg/CQQcYR9iErusOQcI4VJtwihGIDpgAA/9PIuNcbJBwVAoIeGUNhBxN&#13;&#10;CTIULbrynwlhLAAEUGgNAAC6Eo6Qf4MnbABAKAUlHTzSiC7oi9GIk+8Ekrf1MFHfWOrZHh4EhzrR&#13;&#10;l7rdWSMFgrdtgEBKPgh4AU4igBYLshy9l8L6xtvQoKX0gDu88ABoJGQF+j2ztvflHct0gkJSKkhO&#13;&#10;OWFF4v69nm9fZE09j7UhPIfcEN9v7sAHvfd+6996Apb/+PfDJP8L33wEd8mTXeapvKvkfTLty6Ft&#13;&#10;VESj2+0AD0eGSEzSmpY4PJpdpmiIaE4gwOhAuhDz+0AAYv4AAE7/Mi4pDfAAC6bshwlmugADSqqI&#13;&#10;OFHAEAAC9AKAACVAQAAFrAWJqEXAcyueubMDAbQE+E+JINiPeYwCaOWOaOSGUIc528cPGG+JICSH&#13;&#10;I1oH4AKHiOoIQHMCATigC+UaKGNBoAAHrBuI0BBB0AABLB69apM+oJg+Y9rBk9xCG9lCK+HCO9fC&#13;&#10;W5ZCS9k46S1CC+S9pCmJJCaRI+cailcLlCtC8K2+s5g0YRK7e7gKuYYAvDSIOFmFsIOCc7EIaEsA&#13;&#10;oAwAAAgEiEaAAC3D0AACJD6AAF3EAIuDmDy2KEQIeGQ8KAABu7MISEhEcAADjEi/wC6xAYiFEJqE&#13;&#10;vEyAADVE4AACrE+AAFVFEJI2cEcQ8RAsgC0AAFLFYJ6BCGAsO2xBWIaXdBdBgf5CfCY5JC+I1Cw5&#13;&#10;FFy5ZF84/GA9rGE43GM4xGI5FCjF4JHGU4/GQLxC0+g5TC7GbGuKLDC+wRuApG62+HaWq72rirmA&#13;&#10;AHWemAAAsXsIaGgAqA4AAHoFcsoB7HmAABPHst2IuCACSIOGCtAIUAES0H+HoHmb+20IUD7IQAAx&#13;&#10;gXosyDgsqsuJpAEjLAKNeqy5+iEiGJGn8UcoCMq7kAA6YEBFdFgYaABFmIZFrBegJGfGPF3GwIrG&#13;&#10;i4jJY4xJi4dJm5FJq4XJy4RJu4jGZJe4fCrKAIpJ2LnGm0GZM0LKHKWJjG00XAARKBHKkAAG9KqO&#13;&#10;QOUOYjOIUBbK0GojSJWAMUmHSGwXUA8BEBE9KAA+0coIiH+I80sAuIOHqx+IUBqngOQraIbE4XHE&#13;&#10;ydIUGrwYoD4JqFfMIeUCkeXHmB6AAGFMYJJD62SmGF7FXFbFTJHFjJNBYIPFtJXKFKYIhKK4dNA0&#13;&#10;NJ7NDJdM8SHM7NO5G4nNUIlNEz7NI4XJ/NaIfNi4RNeK5KO5RKS+lNpN8IvKcgwR2BlOIAAGfOPD&#13;&#10;/EDMeIWDSQKAAEwEkIcH6GUVMAOByXi2628HXO2ABG6AoIeGmGoIOBchYUbOcEsrEIaCvPXFDFGg&#13;&#10;S/8n8JrEA8oyOPmBjPuAAGdP0JIA9P6AAOMHHKvA/KzMtJLJOaBBbJVBjNTN+sFNNQa9/QfNbNs4&#13;&#10;LNwztQpNLNZQgIXQsznQw0NNnQ2IRQ+z7Q6KrN1C5FvRFRWIbOC5iRsCDRiAAGBRoAA6UbsbwIUF&#13;&#10;CFMIODAxIIcEmMqA8EUELP+OOGbSQABOI2IIdR3R7R+IaE0FAIODKC+IdOXMiAAFTS2l4l8JoRUr&#13;&#10;2c0B1HGBMABHEIy/A+6aEiUHer8AhTfQLFlMyLZQVFxQZQbRMz1TyzVRJT1QlNVT60PT2zPUGzJU&#13;&#10;CznRDRXUOzhUKKPRQvPGtRZUkIRRdDGRIChUwAAFjU2/k/o/gDEIWhyh28yIYC0T8B2HAGuABBo1&#13;&#10;vMIFeABUwCgIeDgjmEidOIcGYGcIOBmBiIdPvV6GhWCb4b8wWNQJoGnWQAABdWWvLKQIqGpWgbYB&#13;&#10;ahY0ghuKLFfMvQOIVJTRUftUWzbUazVXCvTW/XFT/NPXKznXGvBXWu7XSzJUTRFXezDXaJ7Ue+jU&#13;&#10;jUnUlUrKgRINvStEs2a2fEirKIaHacC0wIWA8BKAACyB0BmcqFQFQPROiDbYsIeB6CKIOGIwSIUA&#13;&#10;K22H+Hmr8AC5yIbP6xVQBONOQb0nYJnBGABLPLQY2oGHjZqI0FdZxRwO7TEAAcuv4KJWxQNTnM3Q&#13;&#10;W82opRXXqvTaSulXmvVaWufabUJXPM9aeuZaivBXjQ3auu7aqJpXvGrW7X1RZX4R2mahg7w65I/J&#13;&#10;CIUHTbaAAGQ1GUwIeEUDMOgDuE0EybGPAABAdVuIQH+YeACWgIOHxIIIUBwVkRSOCIjTVLWAAHFc&#13;&#10;gAAA7cmJrO2W+Atcwu2S0KutseSDxc+ABAlApAtWvJJTlFpQTbCfha2uxa6uldcuHdYurdgqhdlX&#13;&#10;ZanKZdoqfdsufazQhd4uZd0JVa/N5XzbEzncgHENgNkGleaQAQFHsBOXBdAJPbIRvIQD7IUxjIbI&#13;&#10;eEeIVA8AAFWBuXjb8IaF6C+T8CIFCE7S6CtS1S4IUGgd0AABidsIcDWDkIOEpDwIaQCVEmqISHpg&#13;&#10;E+49IJo/AAVgQIVcc209MIove1ME8AAELgmAAD1gsKNaDdPJRdTM5aMtlaRdxNVeEqFeAuThGp7h&#13;&#10;LdfhDKHhOp1hSuHd9QbheqhhaJNeIZLKVeOvTf9b5AeQsxO6Qm3I/KkBGYWL4a0vbOERuQ4EYAAt&#13;&#10;81SUZggIUl0NWEcl8r2IeHECYO6A+FomwvoWbTAIWE8jKMENeIcE7Eu/exAIaHLjcQYQcZrh4KKS&#13;&#10;/OyAA0iAAjuIqB9j4AAGHj/PaN9E+sCJOEuHBOiEqHI4CIWHcH43UnPTmAkAIPiIaDMA0rKDcBE2&#13;&#10;Yolg9X1hqqFk+pjhmqflCpdlGuNlKpXlSpPlOqFhjN/lap7lWI1huZFhzh0ues+tBYsd8ou/nfZM&#13;&#10;OeXGziOgq5fG2RsnuE2AAxYDNMMeWPMmwITiYQwfAHoAGJyAKnGIUHyBTV6AQGuGe5qX1jc3UIUD&#13;&#10;Zk2ErFMIcGeV2AABgMuIbead0BfnpnEABnIKMWwWywqwtKqG8iIBCBCIsa0YZWCoTnpfsJMEcG+p&#13;&#10;GEcHCtKJ4DYA6rwDwBHMFk4Kxk9hXapo3Jflip1lmljo+qLpClhpKlNpGpplfN9pSpjpOItlqZDl&#13;&#10;vlwqfYlYnD0xIcMROU2diKnesRtFEN9PWN3WLWHY6d7YuEpqUPEBIBWXuG4GqIc1oIOGUAEeFBCX&#13;&#10;W7eIOByCCIOGQGAIWicwoWq7c7gIbRprBRjq7WmhZnkKMQbHdnxrdrYIkHnrsY0Y5gDgHTUJPoXo&#13;&#10;boeJ7oloposthk7UnpeljsQk3papdsUkxsYpvsckrskklsgpPpXNpssllsoIhpiX5pnpoppSys5H&#13;&#10;22vb0PDb7DBmIlrmNKeR2quABIsAA7K7M8IninmVQnqGcCoCzfoFYsoIaHDqtWUKWGiPIA+LWACA&#13;&#10;aAiIOH200ISB42Tj88oIjmgABiCWKWOWHcWKI766tHFVYAABzvGIlP1V0q5YgRaPiHJvYJjr82bs&#13;&#10;BojomXBsJow85Uls4kxvykTs1sTo7Gxv7lVv/Gvv2glwClNsxQnTvN/wKIZs8TqICIA/4E/wBBYN&#13;&#10;B4RCYVC4ZDYdD4hEYlE4pFYtF4xGY1G45HY9EXvIQAKZIAHDJwAIZUAGzLQABZhH446JoAAzN4Qn&#13;&#10;J0ADHPZlP4iyKEABzRQAJaQAG1S4QL6cAGlUQAwFisQAPzme4K3GpDFRBg0wWCAB8CgZBRqM4abz&#13;&#10;rBUgiogmrkADPdQAU7wAFZe6BBWvfwAmMFCFRhQA6sQACjiwAHcdCEHkQADsoAFTlwAWM0ACBnQA&#13;&#10;v9BfQAjm/cEc4TvooWbA6gwAeBGfNVs9pC35twABN1td5vd9v94+uEAANxeBx+RyeVFOE+uJxuX0&#13;&#10;el095t35ud31O12+5GebzwN3fF4/JCut2AJ5fV6/H3+L4fZ8flx/d0Pn9/xovPuvT+f8/6OH9AQA&#13;&#10;IGAABwPAEEwUij9uzBcHwghL6vhCKfjXC4AEtDSbJwc0PQqjyBoJEESRLEz/EDFIAEBFiEELF4AD&#13;&#10;1GTxpodEOAynKdp6McFL+a4ABVIIAAtIgAHTI6EAhJQAHjJoAG3KAABIdZ2oKHgdoKfx+oYY40DW&#13;&#10;ogYhogozjChpQFMgoviyiBDzbGMZjNOIAEzOjRFvO4ACVPSOQ8c0bgAyLXD9QYADLQwALkTT9H86&#13;&#10;5+UY34CAE9NIv7E6PwbStLU09cJ03Tz5U7T9RO7TFR1M7VQ1PVTlVLVdXOXVNX1k2tY1nWy+1bW9&#13;&#10;dJ/AR/QIgUDQRXdho9XNiWOjFa2JC8vw0S0/z7Y8RWRalqvxAoQWyABxW49AAF9cAAFhcYAGXcwA&#13;&#10;G9dIABPdgACPd4ADleVvL7Gs/oOnROJ4n0E2iDd/gAA+BAAfGCgAeGEAACOFgAAOHAAkJ74DgYAE&#13;&#10;MRiCj2tqFn2A4GpeIAhIKXKrIYaaugAFgVogOmWAARuXgAPOZYqQxDTtPE9CVPkPpvHAvZ+ABR6E&#13;&#10;ABF6KAGWDpa1T2NpWmoXZWnajCThvfqWrIPpmr6dqGtWtrOu6jrmwWRsWx2Jr+zWPXtfoJA4B7Tp&#13;&#10;u0bhXey1tZkMw3noAWjYlp7nv/AIeZXBgAG/DIRgQDgAJHGAAHvHgABPJAAW3KgAXfMAA74Z84AB&#13;&#10;cc+AAKdEmV7b0g8ZD0AAndXBWCnwzjPIOYnZgAcHbAALnc9D0Zad6hB/wGAI2DmgpnGQjB/gMs7P&#13;&#10;lxhthIcQnogB3paAAN3rgALXtNEY/ugAOPwI4WvxgACfzAAMn0gAan2aJo3Hh7wMF7l+VXn3+6Xp&#13;&#10;j+tqfuff8gFf2sN+kAVTv9f/ARXUA4EKqgMTCAEC1ZwNf1BBV8CoKKabWgVt0F4Km4P5BxV0EoHr&#13;&#10;UaKIsAArYULQQ+31AsIIXLVE9DFfaPCDhshsAAScOSIL5UKocg4YYgAAhiJ50hNXTQviREmJUS4m&#13;&#10;RNidE+KEUYpRTipFWK0V4sRZi1FtSzem+LDb9FyMR61AgAUGH4hCPgAAojYRQJ8bwACyjkw1h6UB&#13;&#10;tgABHHkjh3zHAdMOYmMcgZBSDkJIWQ0h5ESJkVIuRkjZHSPkhJGJoQpKAAF7JdaULZJNOGtJ0AAM&#13;&#10;ZQHSWyCAlhLiPxljOQgeUqwAANlcRQTcsQAJxDMQgV8twABQl0TIxA6gADTmA2xErPwvAAHPMcAA&#13;&#10;lZlFTGAMAAAq5oAACvNN9D6iHzHHOAAZzQAlkTDw6kAAQwgkUDFOUAA450AAEjOtICQi+rmGWm+c&#13;&#10;ByxSz1SGkWTc+Z9T7n5P2f0/6AUBoFQOglBaDNSg2DWhQAAGUNkysCg6shsUTAADuix0gP0Zm0M4&#13;&#10;ZxMjLipMyZsg47qSMKYYRMZNKQAA4pYQiErR2WtjlADEAA0KbAAF5TkwJgy9ismTMsNVQSID5qIw&#13;&#10;pyYzERgqQIQ0bA2iCgnBKRQCtUwADsqsACiY2F1rtL6MWrwAKghqIpVYdje4VkadsOAAFGQP0Rrd&#13;&#10;W+uFca5VzrpXWu1d68V5r1XKMNe5EUco65wtRByojSAAC2xBFB6WLlbK8g6iYehlbMZ0IAACxFjh&#13;&#10;QK0AAiLOLlXO9QAAS7REUAxaUAAFUkDQAuB5Aw6RxEFCtMUywoSKIFgcAAftuQADrt47sCh41wC+&#13;&#10;nCEMIZHK01ro1X65Vy7mXNudc+6F0bpXTupdW59fbrRXHrdsAAGrvAAlWPIAE9RSvZe2RNblr62E&#13;&#10;IGNe0ohRmxxvCfHGOcQzXh4DxH+X0wBpsoBYCwigNsBWeniLgVwrl3AtBeQUEgIiMDvwgAACWE46&#13;&#10;ABABAaDZ4rg3DuKRu4967s4hxFiPEmJcTYnxRinFWK8WG8uxi2JgisZAADvjUxRjMD4IImYUr4Wc&#13;&#10;fAAX+BsAA3MiAAARkds0xGgtDZqzZ1EqpWSuY8RMKmVYTwpEvlkAAaMuEcyINwo5SWFgRABSQdx6&#13;&#10;8N3Ew7Wh2+IMYZvzhnHOWc86Z1ztnfPGeVrYvz0040Av1EFzC7oNPKeyD1EHzGuNqRx0y/mDHkEZ&#13;&#10;EA26TAAJTSwABRaZABoMLrf9Jht0rpfHyaxT6lwlhQduqSMLyDkAAR+r2YszyaRylIyaV0t0hkPI&#13;&#10;p6s03EuNm25OfdhbD2JsXY2x9kbJ2Vsu52fNmK2lGSYlD5gJpGSRhkgz7Cu3yAAA/bwAKvDFci5M&#13;&#10;g8agebntDaMUO68Kt/D5u8ACLxCgABXvUAA1d8SflDYAjAkN/PffCFvgQABScFI45UW26Zu4CBsA&#13;&#10;DWp69wzSmoRvh+Qdn8X4xxnjXG+Ocd49x/kCotnchU2E3kz03fPwAAMLlhEMzWRABe0YxZAfA+mE&#13;&#10;M/nBdC7NIgRS8O3P1vHnl0FAAEtxXkYsyADKoVHHOQ5YMIjjQhRgAyUEnqzlHLck611vrnXevdf7&#13;&#10;B2HsXYzxcj7Igq3KW54AAsFAftOmNNAw7lvqmhBzv78qmBWPEeiHjD78550EdgAAC8JVsE+m9CAk&#13;&#10;8UTLvww/APN8F4QAXhvEad8UCQmUzZnWgHJ52e4FphaWEoQwN/pQAb+EgRjtfDLkVtuORudYkQAB&#13;&#10;w9o7h3XUq75fvoLJeK8y++dHJ7sAAzPiAAPOUUHJVwfg/nbUoj+EB3gA3XbS/jmjhpBqVOUMQAAL&#13;&#10;/dJl9D6W7Pqnf+wAD7X3PvdnIR2/TIogAdyBh3Q0XCOY3uk6NbRQKAAA6/4AAIL/4AABcAQmTP4A&#13;&#10;AWcA4pQpjiwGUBgAAMEB5iZxQj7zTlB6r4Dz5dxeBnLdr9Qg73SOT3jVg0UC8ED4b4r44oz5b5j8&#13;&#10;o6KMoe0F4ABNoQ4jj8D6bRy/r8hIT877oC8Dog79juLuamb+ZyzmQAD+7/L/b/r/6ccAQBY35Ap8&#13;&#10;YWrAgAAbsKy3zyrthzoicCjzjzxIj0Bd4I7QpnRhzC0HwrbIsEsET37z0Er4gZj4w3D5D5UFadwj&#13;&#10;wecPIAAUEPkI6TwcsQAxox6lgHAADgQLbwbwojcGr8SYMHL7Kc0HjscAsA4WcBKp0BcBsB4MECLz&#13;&#10;KZsCoAEC8MEDMMcDcM0TzzZ30URIsMUMkDgj0LsVUL8VkDRPcU8NBErs0XBBZtYU0XwAAQUYJJ5K&#13;&#10;MSoAAJkY4ji7Yeq8wLSrCiisIAAKsaTMqkqHIScPcPql564NwikZUZkZyrUaEaQKsajM8a0bAUB9&#13;&#10;yE0bcbq7gK0d4AAoR47LIS7mjmznAZ7qhoCsghgR0fzgAOIjDRgAC0oDBbzRERLyYi6VKMr0oN70&#13;&#10;7f6ty46Mr9oAApzBcOAmS0DJRQyyQuoM6qqq4TskYACHgSUk4ABu4i8Yp7UZq0SbpFgQCA71AAEk&#13;&#10;YTruD9zpYjElh7cl5FZFq28mkm0nDpTKzr0XsX8YIQUYaO8YsY4Jgji8L8yczfiyCNj/TxoADn4O&#13;&#10;x8p85z55sgqxSxiaYK7rDhIiYkgFIywzCxAFsdsZcd4K0eIocekewAEfDnUkAE0vYADHIyYyrr0i&#13;&#10;YyUisi8E0OIj8jZoEjsvMkKssock0lElQ3rpMnQGky0KklcBElrhUn8mUoLf8ocisnUo5AcXxNEp&#13;&#10;UpkA0BEp8qKVj88qoucq4AErMrcrrasr8gi0wvrfhu6472J1R1jI4BEt4AEuMucebLTmse7nMj4A&#13;&#10;EvYE0vrA8v4Bzr8wQ10wgp8jMxB30jhQ85sfkx4nYgCSgQANcFAEHhEJhULV0NgkGI8RABiigAE0&#13;&#10;XADGjQAOEdAATkAAW8jAAYk0LlEJWcrABalwAJcxACAmgAAs3ACQnQATs9ACioAAKlDlNFo1HpFJ&#13;&#10;pVLplNp1PqFRqVTqkKelXABXrQAW1dpopsAAVNjAAts1NetpABWtgAZFvACXuQAH11ADPvAAM97i&#13;&#10;0YhquAAOwVotVsK1uuFyS90u14Z96vkXEwAv+BwdMtL1tdtt7IuNzuo+u95vZnvuTyuCB1V1mt12&#13;&#10;v2Gx2Wz2m120of+5f+33m932/4HB4XDlCw40ikjA5QAbXNhUrWYAJnTqtDKgAXPZADZ7gADXfpIx&#13;&#10;8QAaXlAC/9GM0VI63Y7XcbPe8FI8Qx8nm9C/9VJJH99xcgAWkBJgmSUkrA4ADZBSilbBoAClCCot&#13;&#10;0AAEwqAB8wwAByQ2AANw8qKCjWABLRIABBROAA+xU4kWRbFyEHRGIAE3GgAGVG7/gAfcdgAGcfAA&#13;&#10;ZkgqqXsiAAIsjgALslAAUMmqSMMoAAUEpgAQ0rAAPMsqSYcuAAIUvgAGUxMQzwAzMosICkABYzYA&#13;&#10;EiF6AAgTlLcuy+IUwzGzoATMAM0QjNhYzdIs5CBF9DUPRFEqa4xYOQW4AOUYDmOclSWOmJiqh/TQ&#13;&#10;AGJTrtu6ElQqKadSAAHVTgACtVABLhhw7D6UwmKdZzIAAx1uAAX10ABz17KUqGdYKFMkABoWNCkL&#13;&#10;KQ/okRzARaQIJaiscAAa2rOM5l3bM9zPRVu29b7iRidEZxrG5lRzHZ9x7H8gmZIciyOIskyXJpQy&#13;&#10;fKMplBKsryyPLZnLgAABdgYAHdgwABphIAGXhim1bL0wTEGVaz5P01UBQU4UJcGOY7jza0ZR1IOW&#13;&#10;5ptOfSzqKpTQf05Tz4ABUISVHUtTh1VNV4fDwNqieOeyxLRM6CAAn6JchNo+kKqWXZsBpjaKU2na&#13;&#10;oa2vQtsl3bc+4/rWt64pVxaNG0cOzAF03WGcgSEqk3yNJElC7JknKRKAw1/fUrENn9/KRdoAB7vw&#13;&#10;ADVwIAEbwik4wKHEAAIfFgAXnHTpV07Txic9YqlM0zXNu143rvO89rVZVpPVbjHXNd16c+6gBYJn&#13;&#10;WGjFjGhZAEv4/2xwDpsCpRqNrY3q2sdpZnbWdaFpLzqWqAB33LKPpfhdxp/deN3lsW15fP+v7Hs+&#13;&#10;0hbdN37fv/B8PPHZ8gAAp84AGx9QALAFOTujS6om9+YABH+wAZXkdJKYR3+gAHOABkDTCYgIUV+Y&#13;&#10;3n6v3fypEpr/RHP/gCaUAEBBMFFFLBcAAXINNmbQu4pAx4QKmVQSlviPmzlUBLCkAA3IWEZI2DmG&#13;&#10;BUQsQzLEWRA4lXAOCfFDs2bBh3AAAhEEAAAoiAAhmFiGoqYON8KgP2JwAD6gAVINMAAyYrAABtFk&#13;&#10;pKGxyAAA9F8mxOIWDcAAB2MxCh+RpLKWd9Q2AAHQOkyko7sIoHjBFHdT58QCR7jRGoswLX0vrjg/&#13;&#10;EpEdIox3BFHkAEewCQ8kdI81r5B2PmfRG19hYVKvwjkU4VcnTNmHCTKErhXimBmlM2ANMqURolJS&#13;&#10;WOJUDgACylkAAC8tSixpH4AAL0uwACnl8QoSMwQABumJBaDEGguRLbSUtxAUHMqBE9NEADc5ITVm&#13;&#10;sU6H0QIhREAFEaGkrplQeKfE4fsdT7RTirFeLINotoci+B6MIBYVwtjMB0qqEwiT5iHEVxwvGEMK&#13;&#10;YYMspMuI1yAktIOTZRZDR2jwy+Rk16IURKLJKSgFJAxufa++OKmCoSdFXJ8AEoQkyjFsU2UwZpUS&#13;&#10;qRIJYppVx6MQTvQEAEMAcgAGFTeRcfCqQXFLBmDcJoOlNmbM8AE0RPTTSjRKpVSpsxBAhPubsR4k&#13;&#10;zhKjOSc0UlSxWGTFiLRSIuRejATeeUY4yxnJTLsLwABR1rPOelzhR2ygZrkAAdtdVeK+JMBiPsuY&#13;&#10;/0Xjeyijkc1jyHoad2h9S7EPinBLCWQspaS2JTQStEvZfkJmCJGYcxSU08p9MmoETJmOJYxUapDd&#13;&#10;LNzHp+uyZZSqh2jmlNS09PZkVUKZa1NtpLYWJt1buRz3beW/uBRKiiqgK0akIU8V9yUHoRBPc2vx&#13;&#10;TBcXRpDKI9tHii3JFfctNVzQT3PKXdEXF06R3Vk8SkHd54XDGAAIS9gAA93vKSNa+QAAV31KKOu/&#13;&#10;FFSquSPyAAVF/yslbKgvFxrj7/iowCFe4OCyEoKDYACG9tCnldpK04hQ+MMAAAPhspr+abjCAAG3&#13;&#10;EQACBCSIU74I2KQAALxZXSu2GwDlNBBjMAA4cbO3WfhYhOKMVYsAXi4duGsOFMxmCDGuN3h46wZk&#13;&#10;t7Vw1VyZo2VGdbC2Gh4ysAAQ+WSm39cljAAEBz5AaIUYYAAiMzAAkQU2uuQcigApdZ2tVbLzXoI1&#13;&#10;eq9ghL3XwKYvm0s/waZUoFkzQT28HYQQRZ+1ZTcKPEIThgfGQsYlMw9TjEQbcSEDKoIvTR9xpP4U&#13;&#10;2GXUGftAFJx4EbFeLc16QxljTGw4ccaM0HrFrmTri5QuOU7KdMsrB4yxlopmXEwZezAd/MRKR/bH&#13;&#10;AAREI+BZ/AS2caMx87zX3nB3em9d7b3h7KbnyajCc/0y1luFruhcI6InEU7ReSiD6O1VpJTeH8Q4&#13;&#10;jxKUVXQL9OWUFPN6JBTAcb9nTVsanAb6X2x2trFOpsfZA3aUvNurdX7q3FxE32ZMzCIzRHgpmqc2&#13;&#10;5vtnWsUZRdqbWzvnnbWe0qbdoAw3Oe1c67XzxtnbfJ0o7e1HyvkW2M9FL25zPlOgeJc/6Aa633Qe&#13;&#10;idFNrrS41CSmLmAADfpxCnbcHKSIXqgAA+dXJyTsN/Wyi9M6cDfqB2upFI6oIXq3WCdCQAB1sN5C&#13;&#10;qv7SQmSNR7SykMAHKAADneSijX74AAFHfyqhg8E3BewivDAADr4kqLEtoPJW1PkInRpr7k0Parc5&#13;&#10;TdNCLAAHbzgAAI+fYKwcqExA3AAEn6cAAD/VAAHh60hWoAygAE57PpvT09FQtsoGqUvt8kJ9h7L2&#13;&#10;nX1a+4tEm33dlfJfJN90jW3SilgM+gAAzIALL2Z9KUybJIAJkKlgHH7wAN2cwcII0qtNFatL7l26&#13;&#10;d0YO4kk7oUuhZ9iE98Gv37wHyv8G38pDjcxUfMvNvOvPgIvQofvRpivThJvUvVvWh4ColpqpKZBV&#13;&#10;QJAAPfuaNwCjvfvZhOPauwPbinvct9N8P8wRjaPmCEKELAinPoAGPpC1PqvSCmvsmkiEPuvviUqV&#13;&#10;iHkRCEwNFbFcDXO3v2DcmRP3ilP4iFP6P7AUQSQljYP9sJCnP/vOA7PPPQJswDPSwEQFAHvWPXCU&#13;&#10;glQvmROQmHnrCFB7QzAAK5AMqcpGr8B1qoPXtQwePhQPCnQQPjvewmQ8tGsMvxHCiqPzE9P0CSCE&#13;&#10;wgJ4P2u5j/CmQjP5u+u/wlRCgARDgAQiCkxFiEQkRHENP1xDQhP0xKJCrBjxxGP6xMw9RTNBOhxT&#13;&#10;xVPJQTCDwUComygVRZJ5oyALRbDKCHOQiEnUKCgAAPxfgAIQBjgAADRiiixYxZqyRbALRcDARdCE&#13;&#10;ReK+xfgPxgoQxigDCFDFIcg1CFKyH7ARiks3gGxxiim7m8iqg/R0gABBx2N4tLN5ioRpgABxR6HV&#13;&#10;lhIoxVnrwnP+ioQMvaAByAAAB5SBgAAFSDCmxzOYCEmvpagLrHyHB1SIs4OPCowpAAP/kKnZh5yN&#13;&#10;gASAAByHgASIh1SJs5CnyLSMELSNh5yOyAx8yXCURWq/pNQUiku7O8O9CEtdtehDiosvB9SfgAA0&#13;&#10;ShDPjFjbQQA5SkHBw/CERtHAxuCExvH7jMC1QViFRzF+yXysiUx9vLCox/QNyPSBSCSDAFSEEryF&#13;&#10;EYEZSGikwzB7KuJ2IKAAAeS5vgQNwKueiky1yRSSOPioSTtNyMgASVSWSPytStSYxXimSbO8gOCF&#13;&#10;SdMsyeCoSfSgShA0SiCFQGOLpEh3zOQtAABzTQSCyDjXSmodCESoxwSpjNSqiEyrktTDTYEEkFty&#13;&#10;yux+w4x/yAyBh5TRSyimSEuciDyGLICEBPziiJiKiEpqS4xriFOYRzLrD2iUy9SJOOySinS/vNTA&#13;&#10;zBywzYzuiiyjykvxxsi5ynRuoWxvjCTVvozWl+EtTSynzTzzypClvpzWCETXF/T3zzIyT0TVAAT7&#13;&#10;CDz8TvUBnwxU0CUDrhHyriOkyaCoLwMoqrTmQcMpn4z0PeSQLoLpH40IxjUJotUKn70Ly1iUzsCF&#13;&#10;B70TgAAEUVCFLGmwCEha0YRIwhCEx5PhJwCoQePfmiAngAGQioSqvpuHNpUEFvSuGzrQCnNKgABK&#13;&#10;UmCFGHy5geCmy4pUg00nEuvGOEiEg70tsyszioJYIAA5iFSbKnNTsf0tUuOKio0wIAiEybNiUiQ9&#13;&#10;TELAM1K7HzqLCEnFghtmCoq8gAB01AHFHGJ+jbliBt1DgALsAAKhiE0SiE0Th70U0VioDVTBSOPf&#13;&#10;hNVM04xVUjKgioUlUmBKUrFXUoUpIC0qVRy5S6CkVUPtOXCFUctQwLOVCUS20zCFUtg70uuLUvn/&#13;&#10;Uw0xmA04VNwl05yZ06sg07iFU9U+CoU/VAB01BU91CCErSHSCFIJN+gcGRHWRiRjIovEg6nTN7US&#13;&#10;POv/1H0UUVAECo1KzB1MVNVhw9VO0kCm1QUmiE0n1Vil0ppVV7ku1SiEtjh/HkGHiEmagALrJYRt&#13;&#10;MIvBAwCi1bUsiEVc1d011fU2iEU3j514TDVDVEVFVGCEVHCEVIVJV1VKDB12tQ1MhNQAQp1zWRV0&#13;&#10;VJin12VL2U1NWQiD2R10112T2aPY2VWNWgFv0DWg2iHx0FMnwT06DXLOJqGyiEsvP/tCwyCoWmEo&#13;&#10;2nCEWoNN2pFuCjrJyKJuAAKrCUu0gAPvA42djVmeh4iohdW2tkiJIo1uCmEMB82SCrCsWIWijh15&#13;&#10;NEimQcEQiFTxSkA5CmwswYCEumVXT+iEBA3GgAR0g/Coz9XEEcXFT5iD3GhA3Hx1CoXJiEOmHj29&#13;&#10;OjVisoioRlgAQ2zPTOB3nfimVXJswvglAAUYBajZ3VmkPtvGKZQyWvK2WwWxCpzpyR3Y3Z0Y3RPl&#13;&#10;W+PL2/ES3ACE3BSkimXDLNXPkcXQiUI4ORhi3tQ11YPaS7tv1aCFswXF3MXHXIXJTyTTCD3QFrXj&#13;&#10;uiXSNbim3T3UvVQt3b2pij3XmD3iXaCFXiP0iEs0j2xMuAhqUejjswTmN5oJCE3euP3foniqXhAA&#13;&#10;X+XjX3OjXkio2/iDXnHC3B3CvUXD3qFz3rCF21LxRqxh2nsORMmMR5CkXx3LgAXM3N3I3O30z4X1&#13;&#10;3q324LwSXb1XXdGG3eJeWvoi3gCpYJ4K3a4HQ34jio4kwwX+4mYIJy4JJbS94lYe4tDeWh4t4vEW&#13;&#10;34PnDWP0sLEJiEgWY0KiM0jXYyCZYzCEY0AWY1OMCjtlAAW2hdVbs32xid2zW0AAYToPoQrOTMrO&#13;&#10;WdVrCEmKwsiEzQBzFXmdzmW6YvjgYMioZGgAIUgSgAVbOpHbCmEVA+1XywzBo6WDCEv/g6ZUiol6&#13;&#10;gAWGCFGMUF5TCEZUZVCoZWZXCEmMAnZd5Jtw4w0Gil4/WyCE3tBioRGbCkSfh9HZAAWAxzxzDZA9&#13;&#10;ZpAAPDBFK2j9G/Aeii47Y8Y9CsCqAQ5wgABwZyKr25ZetxZKin5L5M5Nwz5OjtZPkVuR5RyOTAyF&#13;&#10;kZPzZu52iU1YvY1ZufCFxhZjiFZaA6ZVknZcCEZdZeZ0NB5fio5hCd5iXt5ZCjZlZmZnSsZoCENp&#13;&#10;Bx6PptKnqZGYiivpvGGStVJ0Z25uW3OE49ip5wgQ5x5y24lhaHNw51CnZ2IVZOMVZPCl5QZRSAzB&#13;&#10;57ijt2Glhg6kiFWwRzWJZBRh6LSLtN5U6D5baEvB5ck25dgnabui5pA9ZqPDr+5s5tiJZu6XZv6Y&#13;&#10;ZxZyBwZzFhaWY860KX5wa16aDx1ua4Zva561aZa2a3HW6u7Aim4u7BbCpI2jta2k1jDXaUCtMFM2&#13;&#10;qv15tnAJY723KgCobGit7IEObJNn5u7LiUAq7RAABWbSz/vozB4+O1Y/WTW0mfCkCehOgAAybaCo&#13;&#10;mK5nCEp0GBgXMwgASbbDDY6ciouR6giEuYavzeAAKKQJBVAAbkYTqMr5BrAABq7qgAY4iFBGbtII&#13;&#10;UxCoTihPzjgxMTltQ07r40iE7tBGbuCo7v7w7xmrvIbgLgaICoXbruXUL8zGAAUHr6gV5mtkG+A/&#13;&#10;8Bb9rpCEpwMyDXR6BxAAb7kThBPEPFCkbRAq7SbTSq7Uipx5cFAAOQlOhib5MGbhCobiEV7jL4bk&#13;&#10;SyblHy7mbnZp7oCw7pCFEJqRAAFZgpwKNQikZ/NRQLiF7qhq7zY5b0bt1f7vTjCKbxOC74J9cQLd&#13;&#10;76Cn77LnXU79b+L7ZncA8B0H8DCyMyEJzmKCbHL/MACmFpvGYGpeZWcJ8KhWbTwWcMCpcNR68OlP&#13;&#10;cmrgcRCn8SZQ8TNtcUSD7lwJ7nmfbor5ikEJ01BE9EccPYvq2riD5XbYw3iE8f8g7s8iWLCnb28k&#13;&#10;b3gAb486sGcN8GkUVwCk81bS82cLyOCqc48F858P9S8LbUdU8MxgcN9WgAdX9T9YyV9Vdac5L0cP&#13;&#10;dPc67Cdg9iCU8nipBo9k1omBGCctWI0uZhiEVXZi8GLnCkdkho9l7d8CLw00VddoiD9p3t77iE4P&#13;&#10;hH9z4m4IiUWybWWZDB5Aij9IbaAybbEz7cCEIGAg99RejytO9iipc7ipJYWJKCKxAAM26MXAMDx7&#13;&#10;HWw7yxTd36iFcHEU8Sint5u2CFI6aYzPCE+J7i+LCB+MCEo6N69/0EpJ0Fvm5gCnBv+WihCiZziD&#13;&#10;mdAAaMVSuaS0CDpLdyCpqCGlz0GghMim9zd0YqCq7JgAXbqh1FeTKl+A2KIH+CI1eDeESgeFMAVu&#13;&#10;eHLLJhIGelil8d6ACizdeOCEePeKineLuueRlj+S+mJr9jio+Whv+Xjr+Y5H+aSgebGFecK/b7qr&#13;&#10;cU6MYPzxCoeZ5L+So6ehhH904qip+j+knE+u+2qIenVe+oUueCiceqZl+rMEesIaULikPfs+UW8a&#13;&#10;OmKpe4iFXAVQiFexeI+OkUeP+z+Q+0iEeSFd/IqI+ej/efmhCmfEfFejNn/HJnVFffeiiqfGzO+l&#13;&#10;Llfi4jd1CpfkXWflLs/b6b9h/qdPe3imKrIo4C0/1A+UiUM+PfqCY7dnCF/tjx/u1nmb7EiF/xNQ&#13;&#10;/yCJfzOs7VwbWX1I2dCE92f7CnCAA6BAB4wUAQeEQmEJ2GAAyQ+FRGJQgAxUAP6MQpWxsAFSPAAg&#13;&#10;SEAL+SROTSeUSmVSuWS2XS+YTGZRE2TUAJWcAAZzsAMyfTOUOuhABm0UAN+kAAQ0sAESnABvVEAC&#13;&#10;eqQpV1eOx+EhCuQSDHewABEWOZISzAA+2kARUAgB228ABG5ACuBCvPEAWA72KyTGzIS0Wq2W64XI&#13;&#10;I0DEYnFYvGY3HY/IQd2ZMABXLQpZ5kAEzOY1+Z8ANXRABnaUAAPUAAe6ulUwt68AKbZAAXbUAM/c&#13;&#10;AABbvEzU2ABx8EAK7iafUy1IckAHHmQp788AAjpTIC9UAZ9+AA4dsAI/vZHweHxePyeXG76bzmdj&#13;&#10;Oez/IUJ10SjUhv60Q02n1FvVOqwmrlWrIqAAcsCAAEkDgAOUFMqy6WmRB4AFTCQAA7CsEwWhIUw0&#13;&#10;AAjw6uiuoKvC9L4RCyrOtI+rWiy3nauK5vNGEYxlGcaJkyZ2QYCrMM0zgmM80DRGq0jTNQAbVNYp&#13;&#10;b7teLbYtm2oXNu3LdgEhUNBSABsSyAA3S4ABIy+mQkzEABcTKAAFzQAB6TWADkkg5bmoS557ui6a&#13;&#10;YuqArrtA7Y4O678a0BQNBUG8z0JwSqdJ4nxmMi+D5Gao6kyS/AiKgqSqBOqysI9ASJv+AArVCAA1&#13;&#10;1IABKVOk0bs2zpk1ahRj1gAAcVmhS6ruvKwrHEq/ROwUVsLF9CWFYdiWKlb0OCcbhuLIqXTdOA4u&#13;&#10;c6DpAQ6jrOw7TuO8R82uU5lozlac7JhPE9OzPk/W5Z9v2lOlqWtPNsXRbdjXre173xfKVn/fh/31&#13;&#10;f+AYDgWAVUy0dISzJZ1XHyYlvhwACViIABZigAGni6XEbjQADpjqFHRkAAAvkaFYcW+IYligWYtj&#13;&#10;CW40RuOY8hOQHRkWSFhnAACjnaFG1nwABLoKFXXOKYIEB1bpShhOociCYsGjB/IUTWqAAM+rgAKW&#13;&#10;tAAjZW4Hr+wIVQz1UU91CDttAAEXtYACFtwAF7uKTBhugAGju4AC1vQAFLvqZDrwAAEZwYABfwwA&#13;&#10;GhxKFboGG7bxvQtb5vyY8AOvBcJwwX8RxWw87z2B4LBqEYThdBRYAAOdSAB8dYABg9eAAfdkxJMd&#13;&#10;qABUdxMkzXemOcFhnWeITnxtaBoSWnr5AAAZ5aFFf5wACh6PP+n6l77HRD1vbRlhbQO21bZtwhbh&#13;&#10;uSE8SaAABj9MaC99gAFD94AcZxxo7zve+lLv/A8GRnC8P8z1YAQBUG6Fg7o0eGdUC6d1IHHVutde&#13;&#10;MF2LsyJhOgoAB0jWgpNcI45R/ThANQfQGgV3zwAos9Z+0EEpLnkD1eU8whLzhXvQelAKGkNVCk2U&#13;&#10;Ook9ii1hvde+Ittrb24i9JUDeIwABlRJAAKyJgAApxPJUPOKQAAURVAAOaLAAA0RbAAJeLzi26t3&#13;&#10;fo5ByT+IOOWf2/1zT/4bRtjcY92omHbu5TKLhOq1Xes5Z3CV4UJ3jEshXC0BjzXnvRCgACEce4TP&#13;&#10;EhRCp5Ly5BwvkK9KRLwSEPDeLCl48j4XEIhhDKQ8b5RSjlIS9fq/pSyplVKtGxlGDI7YUj0mTa4g&#13;&#10;Q+jI/clw+pdSCAAPuXwABizBAADqYhCpaAAls/ZyZLJdD6l5L4fcwJhTEB0ABOaFELOnFjNsAEFA&#13;&#10;nEKFpOEADSyFDvnM652CUwAJiCSAAB874ykqnIQ8MhMmoEZISIefQAA9T9AAGWgAAGqCalZQUmb1&#13;&#10;4dPaUEq0ZKRwegAX6/MAAKqKEmEVRdXBe30gxSGM4mSHQjgAF1SNC4cgAMvIVRcRVGX0PqNLR4mN&#13;&#10;IKRUkQVSalFBqcSlgJLB0qgQn0/AALKoQAAs1FSaKYxItqlAAEHU0AAuaoAAaOYma6FQOmERbNsW&#13;&#10;M3YKktVgMeYcxQCVjAAOqsyLjD05rVG+hD2YeKBoZQ6iC/KJUUBVOWc84RaGJGJX2gTVVJiBsEQo&#13;&#10;EVhQAA7sQAClVLKN0do+h6kYuqS0nY3Wuy0NadsIgOwxQFPwn1BqHUULNRyVF/MCimRsmCYhitYA&#13;&#10;AT9rwABGtlU+qNVZslwq1Vyb9XlYzUABWMAlZazmGsvcWANbWyvbUBXE1dD6IxionRUlMkAASBkx&#13;&#10;I0lof7tAAEFd0AARbwUzskQmxaI7G0vsfSGyNk6b3Gvc1+pQtqmVOqgLmqRAzEW2qvNqbk3iXVfr&#13;&#10;DNW4Fwh1VomsdCq1WAAW5v9bysFvsB1mwLcS/WCsGVdJZgDCFZMJYGvfh/ECNZT4hxJiVetmYDSx&#13;&#10;gQTB94oQABgxgAAIOMwAC+xsTID+OQADix4AAcmPwAAbyEQrFuL8Y4zCDjXG5Mccgfx3j3H45Mg5&#13;&#10;DISH7K18xB3ssqSwSWXQABvzAAALmYwACjzMTKebTiYT3akQljodLKMwDxnMAE+hD4mrVciHbZkY&#13;&#10;zmHfS2jg4dBLQAAI7QxKkQzYqu6wfAABz6PAABPSRLgJaVVuNfTAAATabIVonBOjNHaQ0kBPSmlt&#13;&#10;E6YGvprTmeNWLFxQQd0kskZ6GEcAAOet5eDZ10ACD4GiZDD2AAByoAL4gA0qBImSpxKAAC/s0AAD&#13;&#10;doAAysH7LGWmYEty6JLL+YcxhczLmfVu4Vi56oUjPP2gAAaCHDoTWiMMzCjAA+wLwAAab1AAMvfG&#13;&#10;iCDafdbo8c+kdJkt2PpfTOmwTbi4QoHV8FrNo03brcOeudd69ijFNA4JMCUSSeS6KoKAAa6GyAAS&#13;&#10;fIwAHoyrlepuWaa5xJdtnbYb8xZk3fwnmigdyVvRluexu6t2aHJapMcHQZ0QQdkD4l1rxPgAtYGJ&#13;&#10;ps9RN9P07vtC2oN/cA1JwLUxBtUaq4PzXrxj9gDD2E4HYvAyY7K2Zs7aADdpcoqdyu9pK+XZg5ht&#13;&#10;3b+8CJ7T2r3DLfcsvd05jt7mfee3cqQX3ElXc9ucy3B1/x3X8R+P8l5MiY6fLAAAx5mnmsiYH6P4&#13;&#10;pld43fRAAAt6UlSax6YGUwAAanrSTee9X6H0fpQLenTZcT1frRqEmw6pOd4DwAeiG6AABPxSVPhA&#13;&#10;BX0Yjm3z12JlbmwQgSTdBHAADc/mQMa8hAUVSBCel2uthMfN/lIbBp/MACONCecHkmhE6KDpAu/x&#13;&#10;AAJz+gAADf3JdsONKz/AEpgeJAJElumWJO/0cI/4zC/8dgJCCAfqcilw/JAgMW8sHS8w80s0xUs4&#13;&#10;PI7CAACHA6vuaQhGB5BEJkNwGeqIqM5mZGAuJUoiWSAAwAf/AeIQ96KY9++C9G+KAS+Obe+U+Yui&#13;&#10;rvAjCCKA/MDS/Qdsrcz4PG/aieCm4YYU/iC6/m/q/uAM3czO3k3o3s3wGW/yg6f5AO5hASghAXAa&#13;&#10;njCFDOJhAnAq+zAup6PLA3A6CHA+kQZzBEB4JkoGasawoADKr+oIJSdOApEE8+ZYGmAAXKITBoPv&#13;&#10;Bs+E+I+MJS+RB6f++dDREqJZCJCMjlCQuU/Yl/CZCcABChCkE4/s/wJaDHFQAAE9FWmQbSETFeJc&#13;&#10;zmDwABFeESAAU+U4JNALC+OU/6JQ//DJAEjNEtErBLBOtHBSZIJTBaOFBgcVBkIPEUncnhEbBzB2&#13;&#10;fFEkcVEoIlGlEZBxEeJREir9EmulG4rO99GpG/B1EhB5HHG1HLGJHilU8jHlHquNGAJEITFkzqn2&#13;&#10;MQi8EuAADVIEaya2lwd4IQoiPRFWE8AAri42JTH/IDIGgwnjIOIPISJtIXIaVdIeJRA2lktEAAEt&#13;&#10;JGN0N4ISyKxgDBFVFYDDJaRga6QCkyAAtUIks8tAFlJXIZJaDDHsa+yQAAGBKCAAAVKIx8yAuIMg&#13;&#10;xsF85KJs+oAAD5Kgn4n8MQ/a7sjqAAQeGQAASsIU1AsbCoABA2qmJTKqzJKvKzK2Q2ITK8fVLBLE&#13;&#10;vxJ7HtHxAZH0zozsMiHlLyAAu0D+VMVQcyAAFPMFJkJikwua4yMgvqtitmInI+M7JDJGEtJKSpJO&#13;&#10;fhJTJyABJ3LjM2IPJ/KCGBKHKKyiw8MfKVKYN/KdKgD5KkD0UE5nCw3qBo3u3yJbLK29LOQhK5LW&#13;&#10;dbK+/xLeaRM5HlLmIVH3LuMhLyHlL2u27RMBMEFPMIKAajNZFpFhOcAACxOwJNIEDVFuKwdIVmBw&#13;&#10;JVMcR9MhJInVMqxdMvI1M1ODJ7M9KFKIAVKMylKRNKxuPRNTKin7NaMQHhP8VkVo55MU6KJMG3QN&#13;&#10;CzNkCXQUtJLIl/KsTNLRN0IRLYo5Lc2DLHPa5rMMNYw7MSqitkCMJNPHGPJFPNJMIRJQxjPXJcJb&#13;&#10;RHPLMlPPRRMtRVJZRYJZRcqNMjMmyJRnJVRXJ5QzSCepHpSFSKc9JhA2FVSU1C3+ITBsnoioitSg&#13;&#10;Jir1OmHzSunWTHLBM+2M0sXpQkJfSrP2ABSuHzSynbS3KE4HS/LUJhGM8AH7TiAABrToiQiU3PFq&#13;&#10;t0RomulekCf/MAITDsmkGKwWv6wxSMRiZoAA6eE3I2oaFrUgJNJ+CRUoZQCUYmYqJSikHmAAF3U8&#13;&#10;niGFVCyNJU/HBUMjOlTGhGiMBvR2ZNIIgyu6EEABEEAoJlVQn9VUiOnVVdIpVjVnEHUQ8pSQ2DSU&#13;&#10;FVSYIVSeIg466aJcYvENSrR0yaABH284Jm3Ofkx4HEMiUnEaMGJTTezDTiH7TnTqiSGU+snPTywb&#13;&#10;WC8lUVUZUcABUgFrUkxpUoCRUtUwZXU0inU8F3VBVFMvVLGUUJNefbNjNnC4JjVvNbVzVZV2YfV6&#13;&#10;u9VpXY8nWG7FWLWPScnhShWXSmJZWcABWhJJWlWoxWPJOsRQ2e2iBtZZB9LA5mBBZjBINzThTlTo&#13;&#10;BrTtXPTxFhXXYo6/Xc6grjXlXoyTXtXwZU4rU5X7X+GFVGZizhVMPeKGELapFHTPB+3S0GiG7Gct&#13;&#10;O2t+rIJbYXDod/VXVbYga3V9YnZ8xNWubrWzW2KZW6ItW/ZpXDZtXLTvXTZ5UPZnBNZrXHZvZzXQ&#13;&#10;z/XVb4JjXA5hXFXJZxXNcHOpFtZ7bXckWNSJcncs3DUVQMG3NDPkkbQwPBczQPPjJlc+Mimu90dQ&#13;&#10;dUAzdWXqCvdcABYxTHaoEKSqQ2SyGw+Sr8sQB3culG+iAABHeDQBPC4uXq88kCkbIsPHeOeTeSXH&#13;&#10;d7egIkmDUJA3PBQQl4xDdO9cgWABdWAzejfAJPd/eCBHeGQMQQzxeYhZecjxfDfdenLC2DetYOuo&#13;&#10;WNNG54fkTQAWPHe093e5e9fdgCITfHeFeteKWFTKAAG5gW4yUmA9gfR2PFfVJleVgFgsIlf7dSgZ&#13;&#10;gAPNgzf/dZg6OhdRg/e/gvhMPKICgD/gT/AEFg0HhEJhULhkNh0PiERiUTikVi0XjEZjUbjkdj0f&#13;&#10;kEhkUjkklkCslAAKsrAAllwAbUxhAWmgAdc3ADXnQAFE9k0/oFBoVDolFo1HpFJpVLplNp1PqFRq&#13;&#10;VTqlVq1XrFZrVbrldr1fsFhsVjslls1ntFptVrtltt1vuFxoUDglyu13vF5vVxe19AE0CwAeuDAD&#13;&#10;QwwAF2JAAFxgAfuPADqyQACuVveXzGZzWbzmdz2f0Gh0Wj0ml02n1Gp1Wr1mt12v2Gx2Vtumz223&#13;&#10;3G5hZX3gAVW/AB74QAOnFAAR5AAAPLAD75wAAfR3XT6nV63X7HZ7Xb7nd73f8Hh8Xj8nl83n9EO2&#13;&#10;vp9nt90YlCslUsE31AC2/AAEn7AAQ/wAHfAL3wHAkCwNA8EQTBUFwZBsHQfCEIwlCcKL09cKwxDL&#13;&#10;Qr6ey/pqwZ6gATURgAM0TAAEcUgAbkWQ1F0XxhGMZRnGkaxtG8cRzHUdx5HqsQvH0gyEpTeCu3zg&#13;&#10;BjJIAGfJgABtJ4AGTKUhypKsrSvLEsy1LcuS7L0vzBMLxyBMUyy4+L5iqhgkzY+78zNOE4zlOc6T&#13;&#10;rO07zxPM9T3PjWTJPtAQgalBgAVdDAARFEgAfVGIQGFHgAKdJIQPVKgAAVMUDTVN05TtPU/UFQ1F&#13;&#10;UdSVK2c/1NVLuFJVgAC7V6OUYfTFsbVVbVvXFc11XdeV7X1f2BGdUWDYjS1YUlXVgjdZVoAti2fa&#13;&#10;Fo2ladqWra1r2xbKJWHbVurVY9ki7WNGsZZ1vXPdF03Vdd2Xbd133g6luXjein3BV9xWXcla3rft&#13;&#10;/X/gGA4FgeCYLd154NhKPXvZSNWZcuFYjiWJ4piuLYvjGMwVhGNY6guGXzh193Nj2S5Nk+UZTlWV&#13;&#10;5Zlqh45l2FFdmYADZmyOHFnIAAJnmY59n+gaDoWh6Joto5ho2k6Vpemabp2n6hqOpQLpGp6tq+sa&#13;&#10;zrWt65ruva+k2q7BseybLs2z7RtO1bXdGxbZt+4bjuW57puu7bvCu3bxve+b7v2/8BwPBcGse9cJ&#13;&#10;w/EcTxXF8ZxvHbZw3H8lyfKcry3L8xzN28jzXO89z/QdD0XR9JKnOdL1HU9V1fWdb13Xz8gfYdn2&#13;&#10;na9t2/cdz3SpdP3ffd/4Hg+F4ficX3vi+R5PleX5nm+dn3j+f6Xp+p6vrev7Fg+j7Pue773v/B8P&#13;&#10;xR57fx/N8/0fT9X1/Y3Py/b+H4/l+f6fr+0f9l+/9f3/n+/8/+ABGn3wBgJAWA0B4EQJdtAOBUDY&#13;&#10;HQPghBGCTeCAgIA/4E/wBBYNB4RCYVC4ZDYdD4hEYlE4pFYtF4xGY1G45HY9H5BIZFI5JJZNJ5RK&#13;&#10;ZVK5ZLZdL5hMZlM5pNZtN5xOZ1O55PZ9P6BQaFQ6JRaNR6RSaVS6ZTadT6hUalU6pVatV6xWa1E4&#13;&#10;HBK3X7BYbFY7JZbNZ7RabVa7Zbbdb7hcblc7pdbtd7xeb1e75fb9f8BgZhXcFhcNh8RicVi8Zjcd&#13;&#10;j8hkclk8plctl8xmc1m85nc9mcJn9Fo9JpdNp9RqdVq9Zrddr9hsdls9ptdtt73AQAAAEgEAAAMA&#13;&#10;AAABA8IAAAEBAAMAAAABAqwAAAECAAMAAAAEAAKH8AEDAAMAAAABAAUAAAEGAAMAAAABAAIAAAER&#13;&#10;AAQAAAAVAAKITAESAAMAAAABAAEAAAEVAAMAAAABAAQAAAEWAAMAAAABACIAAAEXAAQAAAAVAAKH&#13;&#10;+AEaAAUAAAABAAKH4AEbAAUAAAABAAKH6AEcAAMAAAABAAEAAAEoAAMAAAABAAIAAAE9AAMAAAAB&#13;&#10;AAIAAAFSAAMAAAABAAEAAAFTAAMAAAAEAAKIoIdzAAcAAAxIAAKIqAAAAAAAAACQAAAAAQAAAJAA&#13;&#10;AAABAAgACAAIAAgAAAO2AAALOwAAEFwAACE+AAAmgwAAFBUAABVfAAAfoQAAHSIAABwKAAAV9QAA&#13;&#10;MYMAADg/AAAy0gAAK5oAADZiAAA3GQAAHQ4AADBuAAADvgAAANIAAAAIAAADvgAADvkAAB9VAABA&#13;&#10;kwAAZxYAAHsrAACQigAAsCsAAM1NAADpVwAA/0wAATDPAAFpDgABm+AAAcd6AAH93AACNPUAAlID&#13;&#10;AAKCcQAChi8AAQABAAEAAQAADEhMaW5vAhAAAG1udHJSR0IgWFlaIAfOAAIACQAGADEAAGFjc3BN&#13;&#10;U0ZUAAAAAElFQyBzUkdCAAAAAAAAAAAAAAAAAAD21gABAAAAANMtSFAgIAAAAAAAAAAAAAAAAAAA&#13;&#10;AAAAAAAAAAAAAAAAAAAAAAAAAAAAAAAAAAAAAAAAAAAAEWNwcnQAAAFQAAAAM2Rlc2MAAAGEAAAA&#13;&#10;bHd0cHQAAAHwAAAAFGJrcHQAAAIEAAAAFHJYWVoAAAIYAAAAFGdYWVoAAAIsAAAAFGJYWVoAAAJA&#13;&#10;AAAAFGRtbmQAAAJUAAAAcGRtZGQAAALEAAAAiHZ1ZWQAAANMAAAAhnZpZXcAAAPUAAAAJGx1bWkA&#13;&#10;AAP4AAAAFG1lYXMAAAQMAAAAJHRlY2gAAAQwAAAADHJUUkMAAAQ8AAAIDGdUUkMAAAQ8AAAIDGJU&#13;&#10;UkMAAAQ8AAAIDHRleHQAAAAAQ29weXJpZ2h0IChjKSAxOTk4IEhld2xldHQtUGFja2FyZCBDb21w&#13;&#10;YW55AABkZXNjAAAAAAAAABJzUkdCIElFQzYxOTY2LTIuMQAAAAAAAAAAAAAAEnNSR0IgSUVDNjE5&#13;&#10;NjYtMi4xAAAAAAAAAAAAAAAAAAAAAAAAAAAAAAAAAAAAAAAAAAAAAAAAAAAAAAAAAAAAAAAAAABY&#13;&#10;WVogAAAAAAAA81EAAQAAAAEWzFhZWiAAAAAAAAAAAAAAAAAAAAAAWFlaIAAAAAAAAG+iAAA49QAA&#13;&#10;A5BYWVogAAAAAAAAYpkAALeFAAAY2lhZWiAAAAAAAAAkoAAAD4QAALbPZGVzYwAAAAAAAAAWSUVD&#13;&#10;IGh0dHA6Ly93d3cuaWVjLmNoAAAAAAAAAAAAAAAWSUVDIGh0dHA6Ly93d3cuaWVjLmNoAAAAAAAA&#13;&#10;AAAAAAAAAAAAAAAAAAAAAAAAAAAAAAAAAAAAAAAAAAAAAAAAAAAAAGRlc2MAAAAAAAAALklFQyA2&#13;&#10;MTk2Ni0yLjEgRGVmYXVsdCBSR0IgY29sb3VyIHNwYWNlIC0gc1JHQgAAAAAAAAAAAAAALklFQyA2&#13;&#10;MTk2Ni0yLjEgRGVmYXVsdCBSR0IgY29sb3VyIHNwYWNlIC0gc1JHQgAAAAAAAAAAAAAAAAAAAAAA&#13;&#10;AAAAAABkZXNjAAAAAAAAACxSZWZlcmVuY2UgVmlld2luZyBDb25kaXRpb24gaW4gSUVDNjE5NjYt&#13;&#10;Mi4xAAAAAAAAAAAAAAAsUmVmZXJlbmNlIFZpZXdpbmcgQ29uZGl0aW9uIGluIElFQzYxOTY2LTIu&#13;&#10;MQAAAAAAAAAAAAAAAAAAAAAAAAAAAAAAAAAAdmlldwAAAAAAE6T+ABRfLgAQzxQAA+3MAAQTCwAD&#13;&#10;XJ4AAAABWFlaIAAAAAAATAlWAFAAAABXH+dtZWFzAAAAAAAAAAEAAAAAAAAAAAAAAAAAAAAAAAAC&#13;&#10;jwAAAAJzaWcgAAAAAENSVCBjdXJ2AAAAAAAABAAAAAAFAAoADwAUABkAHgAjACgALQAyADcAOwBA&#13;&#10;AEUASgBPAFQAWQBeAGMAaABtAHIAdwB8AIEAhgCLAJAAlQCaAJ8ApACpAK4AsgC3ALwAwQDGAMsA&#13;&#10;0ADVANsA4ADlAOsA8AD2APsBAQEHAQ0BEwEZAR8BJQErATIBOAE+AUUBTAFSAVkBYAFnAW4BdQF8&#13;&#10;AYMBiwGSAZoBoQGpAbEBuQHBAckB0QHZAeEB6QHyAfoCAwIMAhQCHQImAi8COAJBAksCVAJdAmcC&#13;&#10;cQJ6AoQCjgKYAqICrAK2AsECywLVAuAC6wL1AwADCwMWAyEDLQM4A0MDTwNaA2YDcgN+A4oDlgOi&#13;&#10;A64DugPHA9MD4APsA/kEBgQTBCAELQQ7BEgEVQRjBHEEfgSMBJoEqAS2BMQE0wThBPAE/gUNBRwF&#13;&#10;KwU6BUkFWAVnBXcFhgWWBaYFtQXFBdUF5QX2BgYGFgYnBjcGSAZZBmoGewaMBp0GrwbABtEG4wb1&#13;&#10;BwcHGQcrBz0HTwdhB3QHhgeZB6wHvwfSB+UH+AgLCB8IMghGCFoIbgiCCJYIqgi+CNII5wj7CRAJ&#13;&#10;JQk6CU8JZAl5CY8JpAm6Cc8J5Qn7ChEKJwo9ClQKagqBCpgKrgrFCtwK8wsLCyILOQtRC2kLgAuY&#13;&#10;C7ALyAvhC/kMEgwqDEMMXAx1DI4MpwzADNkM8w0NDSYNQA1aDXQNjg2pDcMN3g34DhMOLg5JDmQO&#13;&#10;fw6bDrYO0g7uDwkPJQ9BD14Peg+WD7MPzw/sEAkQJhBDEGEQfhCbELkQ1xD1ERMRMRFPEW0RjBGq&#13;&#10;EckR6BIHEiYSRRJkEoQSoxLDEuMTAxMjE0MTYxODE6QTxRPlFAYUJxRJFGoUixStFM4U8BUSFTQV&#13;&#10;VhV4FZsVvRXgFgMWJhZJFmwWjxayFtYW+hcdF0EXZReJF64X0hf3GBsYQBhlGIoYrxjVGPoZIBlF&#13;&#10;GWsZkRm3Gd0aBBoqGlEadxqeGsUa7BsUGzsbYxuKG7Ib2hwCHCocUhx7HKMczBz1HR4dRx1wHZkd&#13;&#10;wx3sHhYeQB5qHpQevh7pHxMfPh9pH5Qfvx/qIBUgQSBsIJggxCDwIRwhSCF1IaEhziH7IiciVSKC&#13;&#10;Iq8i3SMKIzgjZiOUI8Ij8CQfJE0kfCSrJNolCSU4JWgllyXHJfcmJyZXJocmtyboJxgnSSd6J6sn&#13;&#10;3CgNKD8ocSiiKNQpBik4KWspnSnQKgIqNSpoKpsqzysCKzYraSudK9EsBSw5LG4soizXLQwtQS12&#13;&#10;Last4S4WLkwugi63Lu4vJC9aL5Evxy/+MDUwbDCkMNsxEjFKMYIxujHyMioyYzKbMtQzDTNGM38z&#13;&#10;uDPxNCs0ZTSeNNg1EzVNNYc1wjX9Njc2cjauNuk3JDdgN5w31zgUOFA4jDjIOQU5Qjl/Obw5+To2&#13;&#10;OnQ6sjrvOy07azuqO+g8JzxlPKQ84z0iPWE9oT3gPiA+YD6gPuA/IT9hP6I/4kAjQGRApkDnQSlB&#13;&#10;akGsQe5CMEJyQrVC90M6Q31DwEQDREdEikTORRJFVUWaRd5GIkZnRqtG8Ec1R3tHwEgFSEtIkUjX&#13;&#10;SR1JY0mpSfBKN0p9SsRLDEtTS5pL4kwqTHJMuk0CTUpNk03cTiVObk63TwBPSU+TT91QJ1BxULtR&#13;&#10;BlFQUZtR5lIxUnxSx1MTU19TqlP2VEJUj1TbVShVdVXCVg9WXFapVvdXRFeSV+BYL1h9WMtZGllp&#13;&#10;WbhaB1pWWqZa9VtFW5Vb5Vw1XIZc1l0nXXhdyV4aXmxevV8PX2Ffs2AFYFdgqmD8YU9homH1Ykli&#13;&#10;nGLwY0Njl2PrZEBklGTpZT1lkmXnZj1mkmboZz1nk2fpaD9olmjsaUNpmmnxakhqn2r3a09rp2v/&#13;&#10;bFdsr20IbWBtuW4SbmtuxG8eb3hv0XArcIZw4HE6cZVx8HJLcqZzAXNdc7h0FHRwdMx1KHWFdeF2&#13;&#10;Pnabdvh3VnezeBF4bnjMeSp5iXnnekZ6pXsEe2N7wnwhfIF84X1BfaF+AX5ifsJ/I3+Ef+WAR4Co&#13;&#10;gQqBa4HNgjCCkoL0g1eDuoQdhICE44VHhauGDoZyhteHO4efiASIaYjOiTOJmYn+imSKyoswi5aL&#13;&#10;/IxjjMqNMY2Yjf+OZo7OjzaPnpAGkG6Q1pE/kaiSEZJ6kuOTTZO2lCCUipT0lV+VyZY0lp+XCpd1&#13;&#10;l+CYTJi4mSSZkJn8mmia1ZtCm6+cHJyJnPedZJ3SnkCerp8dn4uf+qBpoNihR6G2oiailqMGo3aj&#13;&#10;5qRWpMelOKWpphqmi6b9p26n4KhSqMSpN6mpqhyqj6sCq3Wr6axcrNCtRK24ri2uoa8Wr4uwALB1&#13;&#10;sOqxYLHWskuywrM4s660JbSctRO1irYBtnm28Ldot+C4WbjRuUq5wro7urW7LrunvCG8m70VvY++&#13;&#10;Cr6Evv+/er/1wHDA7MFnwePCX8Lbw1jD1MRRxM7FS8XIxkbGw8dBx7/IPci8yTrJuco4yrfLNsu2&#13;&#10;zDXMtc01zbXONs62zzfPuNA50LrRPNG+0j/SwdNE08bUSdTL1U7V0dZV1tjXXNfg2GTY6Nls2fHa&#13;&#10;dtr724DcBdyK3RDdlt4c3qLfKd+v4DbgveFE4cziU+Lb42Pj6+Rz5PzlhOYN5pbnH+ep6DLovOlG&#13;&#10;6dDqW+rl63Dr++yG7RHtnO4o7rTvQO/M8Fjw5fFy8f/yjPMZ86f0NPTC9VD13vZt9vv3ivgZ+Kj5&#13;&#10;OPnH+lf65/t3/Af8mP0p/br+S/7c/23//1BLAwQKAAAAAAAAACEAxtFsngxtAgAMbQIAFQAAAGRy&#13;&#10;cy9tZWRpYS9pbWFnZTEudGlmZk1NACoAAl8+gD/gT/AEFg0HhEJhULhkNh0PiERiUTikVi0XjEZj&#13;&#10;Ubjkdj0fkEhkUjkklk0nlEplUrlktl0vmExmUzmk1m03nE5nU7nk9n0/oFBoVDolFo1HpFJpVLpl&#13;&#10;Np1PqFRqVTqkugcEqtZrVbrldr1fsFhsVjslls1ntFptVrtltt1vuFxuVzul1u13vF5iNXvV9v1/&#13;&#10;wGBwWDwmFw2HxGJxWLxmNx2PyGRyWTymVjV8y2ZzWbzmdz2f0Gh0Wj0ml02n1Gp1Wr1mtheY12x2&#13;&#10;Wz2m12233G53W73m932/4HB4VO2HD43H5HJ5XL5nN53P6HR6XT6nVvHF63Z7Xb7nd73f8Hh8Xj8n&#13;&#10;l83nlfY9Hr9nt93v+Hx+Xz+n1+33/F7gf5/n9/z/wBAMBQHAkCwNA8EJU9UEwZBsHQfCEIwlCcKQ&#13;&#10;rC0LrLBcMQ3DkOw9D8QRDEURxJErow1E0UxVFcWRbF0XxhGMZRmmsURpG8cRzHUdx5HsfR/IDqRt&#13;&#10;IMiSLI0jyRJMlSXJkmqfIcnSjKUpypKsrSvLEsxJKEtS7L0vzBMMxTHMkytnLkzTTNU1zZNs3TfO&#13;&#10;E4qLNE5TrO07zxPM9T3PkqTpPtAUDQVB0JQtDUO+k/0RRdGUbR1H0hSNJM1RVJ0tS9MUzTVN05Tq&#13;&#10;g0rT1Q1FUdSVLU1T0hUFUVXVlW1dV9YVjINVVlWtbVvXFc11Xb7VpXlf2BYNhWHYlitbX1jWTZVl&#13;&#10;2ZZtnWetFkWhadqWra1r2xbKSWlbVu29b9wXDcVd25cdzXPdF03Vdc+3Ldl33heN5XnelZv3et8X&#13;&#10;zfV935fsS3df2A4FgeCYLgzoYBg+FYXhmG4dh9KXviGJ4piuLYvjDA4TjOOY7j2P5BkKYY3kWS5N&#13;&#10;k+UZTkuSZVluXZfmGY3plmZZrm2b5xnNioCAgD/gT/AEFg0HhEJhULhkNh0PiERiUTikVi0XjEZj&#13;&#10;Ubjkdj0fkEhkUjkklk0nlEplUrlktl0vmExmUzmk1m03nE5nU7nk9n0/oFBoVDolFo1HpFJpVLpl&#13;&#10;Np1PqFRqVTqkugcEqtZrVbrldr1fsFhsVjslls1ntFptVrtltt1vuFxuVzul1u13vF5iNXvV9v1/&#13;&#10;wGBwWDwmFw2HxGJxWLxmNx2PyGRyWTymVjV8y2ZzWbzmdz2f0Gh0Wj0ml02n1Gp1Wr1mtheY12x0&#13;&#10;8D2W12233G53W73m932/4HB4V+APF2e04fJwBz5gAR3P5XR6XT6nV63X7HZ7Xb7ndn5n8AASfjAA&#13;&#10;F82f2He9Vc4oBABy+AAHXz2K5+wAVP5ACe/nriJCQAAAJwGAA0wM/yICpBT3vi+YdQQhZpQkABBQ&#13;&#10;qABRQwAAFQ3CCFE7D4AHDEUKQtDqGDbFAACDFYAClF0TIQdcZQLA5ExsAARxzGCDltHoAFfIAAE3&#13;&#10;IcdoUQ8jgAB0lAANcmyKhIryiAEUDaAAeSvJ4AGfLYAELLwAFLMIAAPMksk/M4AG7NQAQAQioQka&#13;&#10;USEEAB3zqAAITw9DkSzPihPa/D9CtQTYktQoAD/RAARkdc+oKJFHgADlJAATlK0aAE/vyVIAUEK0&#13;&#10;sl3UAACNUc6TtPAISyNlVAAadWgAYNYUuE1ZgAL9bAAPdcyycFeAAENfgAZVhAAGtiyySVkAARFl&#13;&#10;gAc1nUuJlogAClqAAUFr0u8wCgAUNugALVwSzHpbAAJdzAAel0gABd2SyOF3gAZd5AAYt6qhUBd1&#13;&#10;FUk6nfO88s89NL4EnFM0DQbXUKS1D0TRdL0eJFI0nSpOUvgtN07T9Q1GI1S37U9U1XVpp1fWNG1m&#13;&#10;E1a1vXI913XtfhDYNh2KGtj2TZZEWbZ9G2iJlp2ra5QWy89ulDb9wyfcdy3PdJ6XXdsn3eOF43ne&#13;&#10;pi3vjV91Nf7OoA/4E/wBBYNB4RCYVC4ZDYdD4hEYlE4pFYtF4xGY1G45HY9H5BIYsAZIAFTJwAVp&#13;&#10;VIpZLZdL0tMQAf5oAHXN5fOZ1O55HyRPwAHKEAE5RZ7R6RSaVBpIAZNKJUVqXU6pVY0u6wACNWwA&#13;&#10;768AAhYatY7JZYUbLQAGnawAwbdZrhcbIJroAC/dwAe71cr5fZ24MAABDgwAysMABrib9i8ZIElj&#13;&#10;wAiMkAHNlcbl8xGyZmwAFM8AFBoczo9JEgLpwAodUAC1rdLr9hBVtswAS9sAHpuQAC95sd9ozhwQ&#13;&#10;Ay+IAGLx9/B6wu61XK877BYuTyYHBOn1+x2e124rTaeqZTK+54wBMUtM5rN3X5PZU9UoQADvkACj&#13;&#10;9fb96R3pP4Kj+P8lxuwCABPQIAA+wOAAEQU/8GJCtA2LUti3GDBsKpCR8MAAGMNgAIEPQtECMsAc&#13;&#10;DBMIwxlMQxUQxWihjxcABhRiAA7xpFkbIqzYmM6z7QlBG8foiP0hAAKkigAF0kSBJSEtmWzatu3J&#13;&#10;6N23slyqABaywAByy2AAzS87DluaIyuq+sIISspTqzRNc2TauD9Kg8U3LM8z0D+mycTnPU9x/OD+&#13;&#10;TlPlA0E9sHwiaa2rfQdFUW7MRxKELCsOxIa0ZStLNhHMdgo0DRUvT1PsXJsniW3DdN4BdQVSpUwq&#13;&#10;3MbnujM9VIvNVZVrW0LT88KpVulk6ppO71V5YVhpfXL+2JZFkoxQq10PCdlWhaKIUcwdIRPFNKWl&#13;&#10;bVtoNTLPU3HtuXFaVRNtUkoynVFx3WAFWOdMrpXHWl2XpeqWWNQF7IZXz0zzfV/1VfFd4BglGWZC&#13;&#10;VE4LhVBWpE1JRVheIz1b0eU7iWLzZcsoVNKmMVvd1XXhWN5IHj2TYBgWTX5YF/ZPl0gZTl+ZRDg9&#13;&#10;nYTmecP/htrYfbOc5+++KXBi2gaK7mNXPjl1aNReQTI6EzXZeemapUGY4wbmsgAaWuAAKWv6rsLs&#13;&#10;lPsgAB3s4AA9tWxbY2Bm7eAB4bkAAh7rtu7tGeu9AAWW+gAI/AAACXB7xwrGxiYQAAPxYABvx3Dc&#13;&#10;gvpz8mABgctXQAAHzXIzZp1X6jdep850cb6v0nT9R1PVdX1nW9d1/Ydj2VVc9kWpZL2fct903dd7&#13;&#10;33f+B4PheH4ni+N4969rqF43F0Xkeenveeh6fqer63r+x7Pte37nh+VWHboF7vxpGkr98x8n0/V9&#13;&#10;f2fb933/h+P5On7/QZJ8X5/Z6X8/5/v/P/gBAGAUA4COofq8xbjzoCvTf3AuB0D4IQRglBOCkFYL&#13;&#10;HkgOyN5ruILvEgbB2EEIYRQjhJCWE0J3/QZfCdaFDs4PwthhDGGUM4aQ1htDdhUKnQwchw6iF8PY&#13;&#10;gRBiFEOIkRYjRHNJDp+8LIkN3h/E2KEUYpRTipFWKzLhci8IKPAeQAB/hWCiAA7yP4lQbfxFdo0T&#13;&#10;40RrjZG2N0b44RxP+P8eQ84xAaBAQUeo7iCjMGcQUGYMUgRlgTDyOTJo1SHkVIuRkjZHSPkgRQUI&#13;&#10;piChgC2QkQYiSCh8DtIMrKrWnvgh3GeSLBZEyllRKmVUq5WSthOF4MxBRRibIKAIAZBQcA/IKMUX&#13;&#10;snjmSgc/AhbcCo2DxmMABrI3AAGnAKkdJJG5kgAFxNMAA15rNxbmDqbQACfhIAACOcBHB/TjSulk&#13;&#10;Zk5wAD4nUACcY/gAArngAALE80EoLKVKeV0+Z9T7n5P2fz1whqkAAMYYZBQbg7IKMkYpBR7xdjJJ&#13;&#10;9d7y4NSFIA/3+AIJBYNB4RCYVC4ZDYdD4hEYlE4pFYtF4xGY1Dn7HQAbZAAEvIwATpMAFjKYulZY&#13;&#10;AFzLwAApkAHnNQBHX6AAPOwADJ8ACRQQAZaJE3dRwAYqUAG9TQAGqhMZmAaoAHRVwAF60AEhXQAJ&#13;&#10;rBG4lVACAFTZwAVrVYrZbbdb7hcblc7pdbtd7xeb1e75fb9f8BgcFg8JhcNh8RicVi8Zjcdj8hkc&#13;&#10;lk8plctl8xmc1m85jhOLoIAgHBBeL4IqVCAH+8HiAACDwdnYuu9oACNtwA790AAhvdlmYFAt/w+J&#13;&#10;nJYlQAnuUAARzZ7P5euYmreoAE11wADu0AAz3QAOfAAH54wAzfMAG76QABfYAC17wAVPlC+CACj9&#13;&#10;wA6f1T6iOP8AASQCABzwIABfQO3LdoM6hWt43y6rIsy0LUKziwtC8MQzDUNw5DsPQ/EEQxFEcSRL&#13;&#10;E0TxRFMVRXFkWxdF6+PqAIDgWggfCEggVBSghJkYghtm6ggSBFEraF22zcN0d8HAhGC9OCgcnSlD&#13;&#10;hjSqAA8SwAB9y2ABqS8AAizCABXTIh59TOAAszUAB8zaAD/BwAA+Tmh5ATsABozy1yqlPPqdJ4gx&#13;&#10;YUEABCUK/gNAAO9FAAHdGoWc1IAAOdJy7L77iiABBU0u0IrOVK0rXKdRVHUlS1NU9UVTVVV1ZVtX&#13;&#10;VfWFY1lWdaVqvJ1HWggLgsggvDNIUiAAPw8IIY5koIHAbSK2rbiNBMlt7JtbIlKFp2sux4WyAA1W&#13;&#10;4ABX2+ABLXEpKlifcwAUEWCHl1dgAEdd8mAASV5gAC17Ieq50AANd+AAeV/0lSigiQg404MABp4S&#13;&#10;AAe4YABD4eiZMYkABOYqAAKYwABbY2qQBLlTsJ1Da+R5JkuTZPlGU5VleWZbl2X5hmOZZgaBpIIG&#13;&#10;LTAAPI/oIDwPIINIxoIWRaoIJolIgSxOIIfp+NUNIyNcAgCMtI0kWdJV45fauZ5kM+vzxPQq7GAA&#13;&#10;bbMAAj7TRlHashxC7eABi7kAAT7qABH7wi+vjOABv7877wkDwTxPIKHDAAevE33fr5CoiZq8gAA0&#13;&#10;cm5jnEXy4ABhzWPqruoTgACfQrcDHSABBmu9R1PVdX1nW9d1/Ydj2XZ9p2uWlo6QACbggAEmTCCA&#13;&#10;yDCCCoKCCE6USCDELqGHKcyCBSFqCAnXh/mkZbXAaBi5DB7gAG3763Hj8QAcgatn61l2udtWmK6X&#13;&#10;b5XgBM59ABdhdAAYn8AANn9vW9pmP/IeHCAT3nwA8gMzoPIeSLh9gYeU84H4IEiJINyCjAQ5gAHt&#13;&#10;BkADlxFuZc2RInBQChHsAKAB7gYFQIVLihEJcLQAAlhgW4CMM1hB+D8+uHEOYdQ7h5D2H0P4gRBi&#13;&#10;FEOIhhR/nkJuTlGYByxCaFAQQM4YSCCuFk9ICJBAfg9IIIgRxBA7hxIWO0S7SwzhqDKAARogxEgA&#13;&#10;A+HwOxdhGRxAAOWOhbhxR3TGmVrK0WYPqiKlIbEgQABkkIAAA0hwACkkUocAAw5HAAEHJEAA15KA&#13;&#10;AHHJch4Y5NAAHVJ1tDan9hsIvBwAAwpTLxFHKmUsp28CPAAPeWAABRSzXqvciwUpcJaS4EmXi21u&#13;&#10;wrKqp6FMf5iTFmNMeZEyZlTLmZM2Z0zzOgVA2QQAcJSrDgLEIAQ5BBAh6IIMh652QGo5BQQQOc3g&#13;&#10;ACMEKQdAg503gqBUAAcS2gWoCGUwo5oCGqrMSSbuPjWz6zQREm0fIAAfUHAAAuhRHyQqXIPI4Yc6&#13;&#10;Y5C8oo4hxRDgv0ZAAUcdwAAlUfAAwYNJFyuiQQMgg7RsZFCkJcTA64moMQadOAqmhFwr03AAPinQ&#13;&#10;AAiU9oYG1zhZZhIUoFUWo1R6kVJqVUuplTanVPROP8d48DXASiuQYf46x2GuAoBMjAZqgAAE2JQg&#13;&#10;g4xymqAREwAIFQKEEC7GeWVMJYD3PcfBdKbyChZEQIgAAblFmZass188/2XEBIA/4E/wBBYNB4RC&#13;&#10;YVC4ZDYdD4hEYlE4pFYtF4xGY1EzjHQA0JAAB3IwAhJNDGHKQAjZYAF1LwA9plEC5NQA85wACTOw&#13;&#10;AaJ9GEjQQAvaIAAbRwApaUAFpTQAn6hMZmsaoAANV4wW61UnsAB9XwBHTjG4YAbMAFTaQAVrZZLd&#13;&#10;b7hcblc7pdbtd7xeb1e75fb9f8BgcFg8JhcNh8RicVi8Zjcdj8hkclk8plctl8xmc1m85nc9l2i0&#13;&#10;4KMBdCWKx4KOhxGSUUoKuFiAH++nzBQEAgAAQKBoKRibMVapQAGuIAHjxwAQAUCgAvwiGYK5G5n4&#13;&#10;Ku+sACN2QA7+4AAh3+pnYHBPD5fNiVv6QAZvYABR7wAsPkAAX9YYxvwAEP+6HRZkrqHi9AQAHhAo&#13;&#10;ACJBAADdBagKE6xdgACkJAAUEKv6XoAErDQAHrDq0LU74IIwLESAAfMTwPBI1xWuqzADD5UrWtrz&#13;&#10;xpGsbRvHEcx1HceR7H0fyBIMhSHIkiyNI8kSTJUlyZJq5FmWyCicJaEk8UaCjCLiMhaGqCw8ABvG&#13;&#10;sAB2TIABwhUF4ABmDoQAAW5CD4AAlTmAAoTsABLFkWoAAyIYkIKXRZPDB7sO07h3u88EnL68dF0c&#13;&#10;zYeUiqysA5SoAArTAAHRTaGOW5hxVAACUmGAAo1MAAE1SAAs1YAAh1eAAyVlTVOB1WwAD1XKMEXX&#13;&#10;gAGDX4AUqDgAExYoAGXZAAELZabpyTNngAElpIxUwooQJ1sAAMNtxas60xitgrUfcdyXLc1z3RdN&#13;&#10;1XXdl23dd94XjeV53pet7IySRMIKN40oSO4/IKRBAoyBwJgAfYYBkAACmFCAm4eABxl6XlXH8gpe&#13;&#10;hQE4AGjjgAGEUjhB6LgtoKNo6IKSRF0G67siM7buxDe6K0bmWaoyL+cAAZOdgAbOfIQEeggADuiA&#13;&#10;AbWjgAC2lAAB+mgAZWoAAC+pgAAerQVBkFjcAA6a6ABqbAAAW7GAFeZUi497Sj6Qhdtr9P5Q4AJr&#13;&#10;LScHmABA7wAAg72ikyHYAEBC8AACcIAA4cOAAhcVbsX2/GVxZtyPJcnynK8ty/MczzXN85zvPc/0&#13;&#10;F5joPaCkaQyEigLCCleU6KH+d1EACCYJAAO4ThQABQnhRB096iCjgaAB3FSVnBiUI6CkeSqCjgNW&#13;&#10;VwhluX0RmPPZp0PIl/7IAHP7iKNu3B3fD3JQlCABp/OABRfUAB9faAAafgAATfmABOftGFL0yUf9&#13;&#10;6rq6Hj8gAAAMUAwADrgMAAKsCYBQEIOVpkg3YIAARI6pw4cCKCzgwAASkG2FgFAK+l9YEoROMfwu&#13;&#10;F68J4UQphVCuFkLYXQvhhDGGUM4aQrCqloAArDhKXA2QUC50HzDLIqNQapsgWgsaGUgcpOWpgXAA&#13;&#10;Pw5A/R8D4YWhMHRJBYBNNcrEL5BRWCwIKFMJ7z1Csubi9Rzr1oaucVHAsMQAByxxK4RCOI5VtLcK&#13;&#10;ubw9gZgALYCcRA+UYBTyDQIgYTchwAAekUQgRUjSklLBZJEAAl5KAAAdJciCKw1gAGtJ0AAIJQFP&#13;&#10;KiXhF0JUZxrlRKmVUq5WStldK+WEsZZSzlokQFyXXhKIPc7hjwvjZD4Hobk25ERcIQGCEl5AQDZK&#13;&#10;xVmSYQgABcBiDKAADAthZtDFWK0AA1R/j9gQNcbpBQ/h5IKMcZJBQcA2jI9GM6io0kDlqzYYk8wA&#13;&#10;BHnsbIgUcyJtpdIsiISmAKwSRKEughCD0i3AAJ6hUHYPgfocAARNESGDtooAAHtF0+AZOgCujjWG&#13;&#10;trSBIACig7YNQcGZSd6TZVeg5pYXmUrjoTTxplTOmlNabU3pxTmnVO6eU9PMP8e49zcgLAYQUJMY&#13;&#10;wAAbh6AATYlCCjiHIQUDtSyHidFEgoMkXRJkGGFV2i1GAAL5X2v1NwuiChICKQUNDWwACZq2ACqF&#13;&#10;UqqGeUJOxmE7nORqp8ugY9fQAK2B0qhVR/yKN1mYGREyKB92LsSbUg73wAKeABCJ2gkLLSWkwQ+g&#13;&#10;4AA7WdaS0uPM+CCQeg/YsfYAB1WpAAGm1gAAy2vL7S8tVMa921ttbe3FubdW7t5b231v0mjOGgQU&#13;&#10;GYMSCh2D6QUB4DiCh7DqQUYQxCCg9B2Q0YYxSChSXEDodg5gADNKwPS8VDCCiom0qsKhBRQCmIKF&#13;&#10;8LJBQlxbFubE2ZtQAuFOpXVQ1d0RPVnhcBJo3MBNvEOpM3klBLkYsJggAAzsHM9Z+ic2oKcKAApY&#13;&#10;Dk9Z7T6gLIwxwaIABBYheE+ICOJW13DBDikAAdcWAACRi8wNslwSnwBjXG2N8cY5x1jvHmPcfSpF&#13;&#10;EKi9t73cutcGAMgoW3IXryGQjDysQkPIBaOgdIABTweAACtt1JxmEJGAqRvQPiCiKEeQUOsFgAS3&#13;&#10;IKPJuwABwDYRpfqM1/HP16x+5S8UwSDgMz4oyfKBR4FGKQ4QAhicZOPzvonRWi9GaN0do/SGkdJF&#13;&#10;9DwH8goiRBEFGaM8gr7sLA3IKIB04AJxkIQQERC5DLXzTE1q0hI1xskFBVLwOYeiCiMELcoChBQX&#13;&#10;sKY9WY8+cqUxorzf/SexyJaHtpsjZmzdnbP2htHaW09qOWB8y4AAxhgmyHnoEAI8R5EFAyBggoYA&#13;&#10;zkFE+voWW6wABP3dPXLAyh/MWHeP2b2DCfBoIQP8do7jcgUYMAALdiB/iTZUAECQESChYDAQUU4n&#13;&#10;84ssv29OvDm87bV0nsrGnGOOcd49x/kHIeRcj5IWQbo3yCgkBFdkLRBTgkJAPUUcoNdQAKFm8V+A&#13;&#10;NAADk55NsfVpxf80AAM8GlxmusnBF0nfc+QAgHw4cnVAABGYFAAC+JFnLk0Q0zsHiWc+KX9nfPnk&#13;&#10;ujeNOQ7H2ftHae1dr7Z23tzoB/jzz0AzDkpSMCGEZc254ABVivIKFQKBCBbAXh6FUdg6H2TDgAPx&#13;&#10;XAWL3iFFRkYRYkCCh0DeRUEnVwEAIIKIJgAAIxEFEzxA9fDeuPQ4monsGxexdvx12X13sfZez9p7&#13;&#10;X23t/cGPG8OAgoIwQkFBsD8goyRgEZCc5AWYqzZD0HrUM5j3BzyfUsASfIDmqQOAAIoELGgBBsj4&#13;&#10;ABKBBQmBJIqD9P934hAAD6nEAAeA5MX+K4n4Xp4y7D4q5ri/ubcew/1/3/z/8AEAMAUAbkQSZfRB&#13;&#10;SsgAoBL5bbwrAigFK4xg604AAbgajqoF5NJ840SeCpxF4NIe4roATzYgoPjrYQrSy77TgAAGQGAi&#13;&#10;oLSN7Kz0gKbloAAVq9hMwcYgoDxYb+iuzr7OrY0Ainz/kIUIsI0I8JEJMJUJaWYI6pBQIhIaMCzN&#13;&#10;IFYiAf5FAYgBI5gDIHoIZwYUITQADFL34g4BJwoc6AIB4cMHKRMHgMLfRCgTIgrKiHwCwioOr9jX&#13;&#10;AgoCTcgACKbbikgAKYcHr1LYji0IMJimkIkRMRkRsR0R8SESMSRJwBjgIerfwhDIIgoLoK4iIbAb&#13;&#10;QsIFJjQWIBx4IOQQp04NsVQADzbzgLIExjQTwaTD5Y4ZogoGjXwIyP4AAYBigf6YCYQ3AigRyt4O&#13;&#10;atgg4Ga6oAAZi6RG7YSdr1cQ71sSaWMRcaka8bEbMbUbcbkbouJ152J2YgoE40pnoaS47rLTAiIW&#13;&#10;ihAGAJoJRjYgyyDeZix+wTgAAGAbCcIGbqYgoWoXIgoJTbAFTXwfrxkcwjIU54oAALQKohILIMIg&#13;&#10;oUwTxHEZ7Oi/0acbyNca0jUjsj0j8kEkMkT/QapMQAAFkKoAANQsZPDMpUrIgV0G4hwd4QplQCYP&#13;&#10;gOyyJVQeqoIACyA44eIAABgXBiiBBawp4UjcpkhVC5iv4Hhi5KIjC6IgoH4HohIS4TqtUGBG0i0H&#13;&#10;8jA8kkaGEjksMsksss0s8tEtLHwXaXw7ELwAARypxsrvJPgDTTS7Ah4V4I5KgKQXRKIQxryyZ2gp&#13;&#10;Q4RsEKcqYAEqpgIRw2QMZwQAICrXZuSxAAAUYTYjIbYbwgoEwEYhIbacJaLlcZzrr+0aL/EREtR0&#13;&#10;Msc1M1k1s10182E2KGIUMG4MEpa8xlB5abY0RAgdQiAJZCYWyioY4Yq7AHBW4bE5KXaXkT4gsUQg&#13;&#10;oOQPAgoL0Gg0ggoPDz4Q5gYi4f4eoroAIpAAEcggoa8FRHUrr1UIEjM2RzM1c9k98+E+M+U+c+hJ&#13;&#10;oQ4RogoPRk5UUvASsy4AAVAUA2Tfo3LhJMZMoNlBJ/AIw5ZNwnKyAhbfh2ICh2khgMbJJyAJZ5Cs&#13;&#10;LBIAANsOAjQf7eYgoeyoQALuhHk9EQ0089c+pm091F1GNGVGdGlGtGwwpkwgoSk/ECkzSplATrQg&#13;&#10;oaEc7qoFokok4PtJLCwgwWQJRawCgWoVwisSq4iXALJyANNC4AAV6a5OoJheNFT+5zL/NG5eFGFM&#13;&#10;tNFNNNVNdNlGwKcpcmI2QmYAJKwgoNjc78EqL8YABSMp5qAZRMaxgB0PDMYQYirNQm7PQLR1QAAQ&#13;&#10;wQAgq4QgoGJNJeFMM01Mc1FNpddM9TVTtT1T9UFUMbQG6ZRMz3hTVU8dggsd4AAfwSkMIUIBTQrV&#13;&#10;YkQE5jQYKTytr0gMz0wiY1o142IAAKkpYVZK4f4dkQMcVSs0kaE9UsFURc9TlaFadalata1a7R0K&#13;&#10;6xwfibwAIBY5k7h9wAIB8yQHMZQXyhBjc3k6wNYGEFoSwkIg4Qye4PIXMgAob+IIT+YiYM4NogoT&#13;&#10;UuQDczom7QI4xv5elS1Z1bBcdaVhdh1h9iFiNiSWoZLLoAAHCXAIlL4AAXdLoi7TcW7Xy5DS7rYd&#13;&#10;Zv4WACygMo8fFd1PhSQNYdhuwFAVB8oADk4goERNoigQQRCcScghAGLDDBoYxethMr9iZJdhtpFp&#13;&#10;dplptp1p5yoSsMIAFO4hIcAcQgoD4DoisrAgoNUyjvrv7wLxbLIAyD4b0QQAET8UBoNgYJshwph4&#13;&#10;tbQ3MBwidOoAExwhIKMmEmReVozsNZ9qBIFpVwVwtw1w9xFxJIcN69UOQhASASysYioMKsgUBfQf&#13;&#10;AbMUAWoacc6ea6SyzygOACB2gR4d6kghFRDuQgob4a4jIXRDCerqIg4N7vYSARVotZki9wFxRHtw&#13;&#10;l3l394F4N4V4YxIFYGYgobjWJ9j5oAFfogoTASUK1cQEBjUVkBYEoAa07AQ6Yg4CjLAbQBREQCIe&#13;&#10;E3yeFE9CoG41YAFdAjMkogslAgoAzp4WLvzFytNhF3Mr13d4hGt31/l/+AGAOAWAbfYdtCdCp1Ig&#13;&#10;qay6dUoXgWgiNLi7KP4ZAMCxAHIUEe5V8LyS65gJQb9rAMgaEWzuKYIAImZqUOxwD74UNxwiwf4e&#13;&#10;EoIAIFznQAAVSHadJmtv71lwOAgzd/2HuIGIOIWIc2U7s79Agf4C6gLpoA4tyYqozbARMlwUsG47&#13;&#10;quAbYiAfwK6LoAQVSq4N4MDhoSRCwl6swIuM5ks/dHYgsz4gpAwAAGt44AAPlQwAAQb9gjYcz6I4&#13;&#10;aIByOHUaWHmIgymH+QWQuQ2Q+REbARgSLMzNAPMFFRwtwQYRIgoP06Q5oYVHUA8Gw2TNg3IBqooh&#13;&#10;YLqTAX4mYdIs6ygAAc2VZ/rJBZRs8nAgoYloi1Fg4KUXb0YgtXiVGP9FmQORIxuQmYGYeYieLCR8&#13;&#10;x9FP5jZjqwwg54BaJaZvYIIAAFWaqyNBpHeY8DRp5qLJ+ZohR+YE1l0p4GecoADErhWYs+QGSwLo&#13;&#10;Y1AAAIo34lxQQslt8f1KWF7bzvFklIVIgF9Iwg4TRaAM4n4AqYYDzFRCtAVPohKqwgqrKLyMDna7&#13;&#10;xwx5ysqs9+6GuXtTFFudQxGYURgH+kRjyrwjaKaKgA+lOjyGukT4SruTIicDBNIkC4bjuhSO8iIi&#13;&#10;8eg3Is6nSeApuB5rTNwcFU4u5mIR+pAABnCLruwyen4p2oWomoovSRt26TWa9cGlcsM5oAE54hAB&#13;&#10;6gJ17xEQUYQiVERiwAIC9raRNnQZsvATVIAM8iIeQUS9gawEr361M3yBMhwCB9wZoLtC4DATxfTQ&#13;&#10;ghoWle4Jr88AwgocuigRDrdIbXmgGjV/M9No+rQxekEJKwjDYuKmDjYxFsgi+w2zI81d0FrJ4iaU&#13;&#10;BNob+1zjwS22IAGq4i7eyb1CCmoXm3WeGNAyBQjU4xu3RimM+jIxwOe47qQRkum00joWGB5UueV8&#13;&#10;NElgoat1uaiXgiYZgZwguOJfd2t24l12AI7VAR5bIOTdgg60goaxgHuRYgsYwiIZ8WkFgguR+xuP&#13;&#10;YUVqYdQdYgsyOXmy1FejggD/AEDgkFg0HhEJhULhkNh0PiERiUTikVi0XjEZjUbjkdj0figBkQAV&#13;&#10;MlABWlEglUrlktl0vmEvS0zABrm0eCE5ADvnkxh7loAADlDiyKowAOtJn1LplNp1PqFRqVTqkLGF&#13;&#10;XADRrUSEFdADfsFVsVjskxmaWms3ir9tgAAVvstxuUSJt1AC0vFzhhMvgAWd/qd1Jt3vN6hz1xAA&#13;&#10;BWLw2Nx2PyGRyWTymVy0YSFoABxNcDKxegaqUUDUyrgZZKkTRKPgZ4OUDWa2gZMJIAezHZAAVY6H&#13;&#10;IAQoSCQAcj3e4AJfHAB/E4rAAsQqBgavWcDKBMhz/d7wAABCQRz2gnbvgbAXgAf75evbkeX9kaXf&#13;&#10;vABG+Xh8U5CHt/EDf/7gX5/z/wBAMBImkQApIkyUCtAcFwYycCpedUIgACsKKmoByqEoiKqMRSkK&#13;&#10;VBsQRDEURvwq4YKyraIq6ECvrDEkXsqs60s6ta2reAUYReEMdgAcEfP+F8ggAaEiKXHYQx7H8BHl&#13;&#10;JgAAbJ8cyjKUpypKsrMqOI7oGSEOgAShMoGNgzoGRpJIGOQ2omIrBgAX5dPMdx2O2BwGgAVpNE0A&#13;&#10;AqDPMaCjFP4AE7QSBjqPiBkYQqBmkaaBhaFiJguDyBg9FjbPSAB8nygZuGpK78PeXb4vmnj6p1Ty&#13;&#10;pICAgD/gT/AEFg0HhEJhULhkNh0PiERiUTikVi0XjEZjUbjkdj0fkEhiwBkgAVMnABWlUilktl0v&#13;&#10;mExmUtcE1AAhnExOc7ACMn0zhrloQADlFjCKpAAOtLoFNp1PqFRqVTqlVq0NGFZADRrkUEFfADfs&#13;&#10;VXslls0zS1pABrtkYftvAACuVnul1hk4EIAmrgu0eP9/ACAwUtvF6m19kD1xQABWNxGPyGRyWTym&#13;&#10;Vy2XzESKJZgqwVEFZLLgo3GsFOx9gqJQUQf7td4AAIXDEFIJGgq7WcILhaLQAUqnU4ADQIBAAWDC&#13;&#10;YQAGvLgpULcFVqmAD/eb02AMBcVHhEgrTaEFfsEAAz0oAYK4zPpkK79gAI3vADv+QACH19X3gsD8&#13;&#10;X4/n9/z/wAiiSACkyUJUK0AwTBTIt43rgOCoCBqqoRyqIoyLqQRSlKZBcOw9D8QPurIYK2rqJq+E&#13;&#10;CwrHEMWMuYkXgAtJLAABsaooTMcRbDzBEAABAx+mIfSEAAgyKhBYSREpopickmgADcoI5HkfSAmE&#13;&#10;hB9IkjAXLYAGfLwAQemL6gg+L5x1M80TTNU1zYyQXhwgp3nagpmmOgoLAqgowDOgpPkwiJRM+AAv&#13;&#10;s4ABJEugo2jQAB90aAALUgAAJHkeIAG4HbuACYRdISG4gIKcBvIKdJxIyLwzIKUZNoSLAwIKU5Pz&#13;&#10;a+72F29z4Pk18x1kqr9V3X1f2A+8BwKVKUpXYNkTOf1lgAAdnKiaVogAFtqKjCkLA4o6kqWOtk29&#13;&#10;b9wMzEclK8sCxG/cN03VdaDHndwAAdeKWllegACZe7YJKh9ln8ABG3+AA7YEkFdVwjF3HneF5JZe&#13;&#10;hZXtfFhombWJgAG+LAAeGMpBhoACbj12ZBkORZHkiJwkAIGAkgoazgf5fFq2ACgMgojCagpbleiL&#13;&#10;nOg6QAHCcaCg9bJX6IAApaOpQHgiABFAyD6CmuZ6EgxFIAA9p4AGUYKMkAQ6CkCPSEjkPCCkbr2S&#13;&#10;qvWlbNtg1dbQjte7fuW53DYaT2LA+6b0sheb6AAi8AqMrvMYOtqgdfEUfSKLkrxoADVyG98lyeRX&#13;&#10;GrklxPc0V8pznOrPj2bFp0SQHx0oAAP1CQL2m6co+d3XgACPZIp0AAdEWnSdN1ADpaH/fAA5Dko/&#13;&#10;CXPeL43j+Qpp0HSgoMtmAE9z7P4AA+EyCgkCaCmfOyHmKCILAAevZnSQI+AAEf0AAPH1gAYv3AAb&#13;&#10;IZByAASG2bSCngdTpnse7YAWAogpmyCiuZ6RcULPQwHPIQIsSBBQ6BveSS5tR722HzbdBEhTcYMQ&#13;&#10;bg4XRuyBljwdhEREwrqyqOlHw6d1JH2DD8hcAAAkMQACxhoAAMMNyML3CYAAUUPQAQuH4QwCsQyG&#13;&#10;D5iMAAdkSQAAGiYQwfUTwAAUilCp3hB1+AAFrFknpP1ojSIYC6MBay2hPjJFQijCF/MAFDGtjDGi&#13;&#10;Dq6BZHEAAXY6AAjIE+MxdIgAAGRH0AAo5AAAF1IONo8CGAfkQAAIkiwABYkcAAGUkS4lzLIwZtSS&#13;&#10;BYAAGtJtnw4RwkMjhHIJMowABKlMABFBMY0QoIhE8fQAALyxhhDIg7iB1gAcaJU4ySZPSfIXGAF0&#13;&#10;Yg1x2jK7slrlkTESlSuchiLxiIxLULeaUh5EyLO4GybEqCwF0jQK2bwAJvCtAANSckhSEK6BzOkA&#13;&#10;AYp2AACBO+WYBJVLvlYQ+V0sJZQxnkQt1Yh5/SCkIxmQ1AgADqoMACIaeYjD5iREqJjMyJ0JKbHs&#13;&#10;YFFQACeowAAY9G5zS/jCkUIIAAp0jABHEFi+UCIAHtSsACWzskflZMYmA06aAAmARxu6xkEEPpWP&#13;&#10;alqXKYO6hWTOEphyNDDqQAAHlS4R1NqdU9vYxBjEFB6DsgoghEEFD6HcgoOFPlhVEABUhCHgyCFs&#13;&#10;LYAAnBEiJrEQoCdbwADtrkAAJ1dYZgEAZAM6Q/6WABHGOYgoJwSKJDoQUSQiyMjJGYQUH1Xx9D1V&#13;&#10;SsUAAXKd1QIxBNW8Fj7VOg1Zaz1nyOQfbxCG0EHY0LxAcRgF9qwAAqtcmA4BGKct5I2hIuQAi6lv&#13;&#10;H7JO3BBxF2/YCwMiZfw/mBMGLO5FdK7EsJ2HOLYjCGINtghAkVxLjI9KhQuG0OEwlADNd8AAl7xW&#13;&#10;8JixN+4R70GGL4VBjjtSPuyaXQQiaGUNrdmQ5gkV31UCYv5Sgjl91yopmYMzAhyjmEsV0OLBSNEb&#13;&#10;FAls39wLlydE8t/YhiJHr4UdIldZKdPQAArxBeoikzJU4VuCHYtxcLbkgu0FTFztnRlAvotw/uJm&#13;&#10;BYoI3UgYdSqmFQdq7eHK+LkG5Ifja4VR6k1LB4VHD1LiOTLc3aXKWU8qIhE2KEgoZlXAAFWzkAAV&#13;&#10;AoEFCgFggosVij/iOPsgy4xr5tIQEoEDTwGA2BuAAVWd4lxNS81IFQknpiZEmQUcQ5CCjdrCEFLA&#13;&#10;ABEiPNMHAjlfH+gBGVYsm7VQPgdyqRGzEFVc2bqaQB/wJ/gCCwaDwiEwqFwyGw6HxCIxKJxSKxaL&#13;&#10;xiMxqNxyOx6PyCQxYAyQAKmTgArSqRSyWy6XzCYzKOIuagA7TiMSdUgAdz4ABygxgIUQAO+jxyBg&#13;&#10;ABUyZxV+1Cl02DpaqgA11iKJ+tgB7V6r1mnJWxgA1WYABG0gB4WynAAX3AANC5zFmXYADW826Jt+&#13;&#10;+gAQYCQVVLWA13uJD7EgBg4yODDHgBo5KKGbKgBdZgAODN4eCvjPgAD6KMY8YZHJxPEj4AIXWgAe&#13;&#10;7DOgB5bQAA3by2aoubznZQraPLbbiN6XTtGtVwp8oAA7mxy+t+/4HB4WMVB+1IBRy7My8XrfQ13e&#13;&#10;K0WrwRi0hG122N0rzdzvDWh0Wju+Iej1PCkwLzQgz/4ACagFHGfPhoWjfyCIJgqC4Mg2DoPhCEYS&#13;&#10;hEdB7QUjSGQU0jTQULQsQUZxtQUmiUQU4zlAAhyjKEAB6i5CADQY3x9IMAAVHodAACuOwAGGPgAH&#13;&#10;yQUFHyNWsH5BTONBBTUNhBReFhBSkTwABbFaE5XlhHi7lsABGl5RlIUQEJZmRF0DQSZZpmqa5sm2&#13;&#10;bkkAFJkoSqVpunad54QmcEcPWfQAAqgAAntGzqoWNgVBVGFKUx2oOdd2UIdRWGGnmCiypcABNppI&#13;&#10;Cqp0ABXqCZDDqMAA8qZGHvXl8ZZZUZgAJmsGkZBknHnmj6MRRxa0naYpgfVHxasEACnsSE59PWf6&#13;&#10;BReumoRKrYAgJH3QdIIAApJYUWrdU0WLO3QAE64JkcBwgNhM/LnAABbqRwirtAAdbwgs/rzRie6D&#13;&#10;Qq5z8um60bu0irvvGCmbOAAAhwZHDZwkAAmwxMb5AA88RQgBMUAAC8XpClcaxvHMdx7H8gQwTBTQ&#13;&#10;UtiwAA/z2sgAQIAhBR9IRBSEH1XTFMYAAeE4TQAAPPQAGcNA0AA1i2LYACsK0sUFFITgAe9xcUAR&#13;&#10;BSQYQABxpQui9QUzZKAAeRzQUwTDQUPg8yHZ17lsu5dl99AAr3aITmfcd03Xdt3S6eyI3sABF35D&#13;&#10;AM4HC8N3jhd4NriAACfi0YXAL1yXRB3+Ge0CaRgc+YAAjObRi8z+zzPqOVGuFUVak+GTLnqCSVF+&#13;&#10;INriuMm6hTqoeiUTvdHa9C7uwAOLvmaZxH8JNngwmrms7NnfjuQ11ErMrWeOz7VGCA9UACB9ia+q&#13;&#10;7hEPPfKY1sflG7TYC1bXpS2ejttEcDwXB5ue2ETl/NQFCRu423uXd/zihQQcI4/g4aDXuEXLGJUs&#13;&#10;pZyNj5gWAASUDjeB2e+aw1waIKsZdRBiDMGoNwcIgKxk4ABUCrIKG0NBBQfg9IyCEFJBQEgJAAOE&#13;&#10;W4rwAAfhqQUSYmCChuDSAAPYVgrgAEMKongg4iw9HyQUcIhA/l/GWMsgoNAZERFKKogoXIgAAFEK&#13;&#10;ggoxxjkFEuJEgo3mCMFA/B1ww3Y0gAHjGwhgyY3wIDUr5t5RYzmybnHaPMeo9oTgIQ4HMgAADGkH&#13;&#10;HyQqWVNM7FpIojDagABEkeQh9rBgQn6TQRp1wAIFxINEAcAAppPvXeyRd5anYqyaIYC2VJDHzktc&#13;&#10;w2AFksAACQlmcYtwf5brUAAK2XYAJFC0JA+QwJF4/EZCZMYAEt4mQ1jM8MAAbJny1I2+UAC0yHjr&#13;&#10;muAAC02iMTTGrN5ZICiGMPDxOQAAjZzuXcy5sRjxzTK7JYVsT7fW/rHnNOhALlnhMKYY8Yh73iWQ&#13;&#10;GeKAAYlBJQiBJBMkAD1RAEUbcBKh5HHlzrLeXGeolKLz2EaRyhNC52zRQTM2fi1nTLYKe+pRpEj7&#13;&#10;vhI5MYJkQRDIZAxTKWoVaan4I5QEs0ckHLdFmt9cJG1tUobrT2n7Tag0nQfP8iyz1YCZIwLyqM8w&#13;&#10;iluidE9oLQpDVaq3VyrpbgqhcIKKwUpBQ5B4QuIcig/x5DzUEA8BxkQhBIAADIYAugAAxryXgCR6&#13;&#10;R9C7F4AATxBn/S1AkHEPJBRRT5HS7SbLtiHjJO6AAHCq2YRcGQ2FrQ/x71tAC6GrzHAl2iAA0Vox&#13;&#10;E23NwtASKPFqrW2uteQtPYk7ZgACVbYhjLWXAat3bC3pLmHrqAKRwfdxAANRIZMQig0rlgAlSC0l&#13;&#10;s1x1zZm3AUslOiOSsI3U1WJD6o2Ab9VQj5qjFmNIfJJ95GqQuEIld6qbCJ93rIje28F73iUiIW/x&#13;&#10;+r/yLzBWqRcH+AAADCwGRSac1XnPIehMWY9RSJ3RumBYjl4zGDBe7gkjkrnNOcIeV4ezFmMTSMDg&#13;&#10;ciOAAf4CwIRcnZKSV4OmxNrCJG3tusIdUskM06EywQ/SsZ+PAABux+gaTt2X0nYdIQ5VJ3yNVWAB&#13;&#10;VgimQyK4GL8g7J6ij9uoyombKyEcS4nGFNzEWUiJCgzGj1H55lLiyUypu32bM25ucKP9egAQMAeI&#13;&#10;KOtFGTIUgAGXl65Q1SCgvQ+EYD+dRdjhHEvu4VxB9kIBeBkDIABcDOGcACmQGCChACSQUZdmB/j0&#13;&#10;Hc6tOJDx/jwHioICKYwAVgILHAAADwHoaifm9Ow6NaldK+QsYuugABe17HO1OsyK2s2DsTYrdk94&#13;&#10;qTpsbZZH6irgqORbCd5SHB02rRkjFLQAYNJFfmwhF1/MADrdikj6MoZgOisvC+Mc5YzIibqCBGNw&#13;&#10;Lw3EROlR6yLSNkeEQjmYxQZlDCRjaWFb8P028RYLPCJPSgIvKVn5/9gEMA9xK8nA8ETueSRRXrbi&#13;&#10;N3nkoRtAmQSGY1IptnbZFZMOLBO40uJc3mkNw7h8BZGKOPWI3QQYhrzYkXVG2NUzZp/bqI9csaVz&#13;&#10;ZVEbywRKoWFuL4KORPIMHUCOXJIn0pBXSCIvL5bBjfu/8vrVxGg/q5EMo7oIdx1B8AX9bM7X2ztp&#13;&#10;vhpjUIKC655Cx/js1AAECZ6SIC0FuAAZoTQl5MZQAC0XghWeIAAMkVYrAAChC8F1zQaA3gAAkJcS&#13;&#10;BCQL51AAB3zYzOcEYA/P0ASMTNJNAAFILRBRW1k7cxqRqXgja/jr67ur8fa+49yhDZCc8We69+Qe&#13;&#10;SbwIyEWyXk0h+3X7Ea0XcZipH/k37ItvJgJGuxEPvVP0i3XEfcAIvhmiZF/obxXdvMiEp7cwS42S&#13;&#10;LqZEsZaiIN+IjavZGtQ+cg3kZE+h9F7oR6REvUi3OypHPnInQRFV/XUm7RFHWTkRDnDSoEWGREFx&#13;&#10;HX7BDXAnS1HxGQ5IGgAAG4HRgm5B1lSRCzqjPXpRGntxNBNhOEERF09SgE4XVoIEo3LIDDhWzlQB&#13;&#10;FnGhSCEn22ZhFnZBEHwj7RF14yqm1xG4C3LnwIS4TITUOEOkPAAAMAOBBQ0FmAAAv2fQQGehD4Tw&#13;&#10;dkOwABuzJTRQAASYZjKGpWp2qQVwXxBQqG/gAFjBBQGAF0VgZBBQowmxGQSQURBQuEIBBwdQfBBQ&#13;&#10;iiRYTSaXsDbSYXtIS2w4h4j4kBIXvBPGyokXbFDlEG6zn4FBCInBD2yXvhHX8X0n5H1BGX1hDnIE&#13;&#10;nBGIqBDXxjQRGIoxFX029BDnKDsRFlOUCRIm1SOU51GhF4Gg5IHIHhB4mAEhMU0xyjJAUIzVdAMk&#13;&#10;UoLxbn+H7W7H7xHQ042QADuwLn4y/35RC41BEXVRGo4hEI5BCX/kvhGEzRHwBo7z7nHoOR84O2NI&#13;&#10;BRlBllThLYrRDI6BCIshFHNFDBLDEVbRFz+XYYMo8yY36jhY/BC4OivyESwXqixAp3Xk1GYRCWD2&#13;&#10;LxGIwoxAG0q5ClJmRT64lhLAopKTbHsmlpJ5LilQT0WAskVQAAj0BzVilAoyUwXCdRDg/yFTBSGB&#13;&#10;s2r4cU2FwRCQC3ewN4VAAAvnfhizYwAAQBqxrIYiOBGVZhBQjwiRCQmFgjP33ZLyEYiXslqIjHwI&#13;&#10;jpYpapa4nRJYoJPZbGblHT2FB33k6mGxFpDxCpERIJABE4tG4xhDpxF4/hE4PZYYBhfk0xF5HF1I&#13;&#10;pI34ppIpglJRFIBxLI2SHI3BGJlhCo5hnWGUzwbEuRH5nhCoSRLYJFnxFYulO5nY9xE4KBxJr3SY&#13;&#10;IprnTDIZhRBppRDZH4HZIRLJehCZuRBZh47F8H2VXZxVSJJVQzdJyhGpwx/JuzImDC3hC274KxFI&#13;&#10;r1WREpFCwyxRE5vYxZcRHY0g6Z5y5J5J6iDg/xoHeWkBbwMRBQhpdQQZVAiQjxBQdgcBEA1QRFLg&#13;&#10;LAvQtQAAYAXXkQn5KhDAKDjygijQ1wzxBZXhBQaQYxBQrmaQAAUTOxGAmocAZ5iBBQvAvxBQQwQJ&#13;&#10;6yC5ZHs2qYTJaaJ6LoTIk2K5cKL1rYnhEmGZBRFE+BIB4moB9xG5fhEpgHR5IxFJ0XyHBXypiR0Z&#13;&#10;ixFii5Jpf4pYtRDZwRCJnBIaQREX+lzhDKT5zSDivQ3qYh5HexFp0xB4FhLKXnARimFIBJtxE5p5&#13;&#10;pJs445tRCW9j4jH50aZxCqR31aRXVKdikagBEqV1XKWRFILiyiCTk56RF34BCqiBE6ioMCDaeI3m&#13;&#10;4ab4GBEJsREqkhCqhqNBE53knwpqoqpx4AwJUZ9hBQfghRBSVRBQJwJRBQb29AkC/xDwnAHS1QZQ&#13;&#10;5A4VgQnlgn3BDWmRBQzAyhBQ9A7RBQcILAkYYg1npwKXKiZmcguFgAAAl4egAAk4wAIHm6qBnaKZ&#13;&#10;ZqK4jana4q6WxqMYla6khZmI2zvDIJAhHKnxDaQ6f5k25aRqghE69hDKoREqa236UhEF8zfxF3aR&#13;&#10;La/xC6+BEaVRnZ4pv3FqmxD7DhILA4P256mk7xEoQKc6cIEWRhBZqYJjZ6e6dBDJfBMLEBBp0bLR&#13;&#10;BalFqn5zLVOF1ouxvqORzVcJy4EkmUDH6BG5rCC7DBDqW3RptrFRCn35eBFbRRBbAa7hCgt7VIZY&#13;&#10;Z7Uq4g/w9WHgAYcg/wG2kAASBxFwmU8gAAaAYqFmaQ/wRQQiggDQDBBQVAWxBQqwpBEAYwBTUgng&#13;&#10;/B2A1rfwAAKbghDYbBBQqgojKA8RwQAQWIbQAAubaw97XI8LWDG65Ii65paK6LlbnFrq7IobnUHI&#13;&#10;6oADaLm6/qSX0Ys7BaRK+oIZzIsbqJm5ikwqTh+7IxFLFxC7MJGaTLtKWLsV/Ls1/rtRBA27xnCq&#13;&#10;pgkbylNx5nzFx3QLIREbH1q7tqUBiKbW0xCafBBb0xHb2xCJ0YQjwaeq/ZurKRC6chL7u7L6hBEb&#13;&#10;UVXKlxF7Kx4LB14ZC0cxD78b95DR/KjaOxG7MhC7+hDa9BF4N20BEbEroRCyj4JcC6NAYlOwnwlx&#13;&#10;BQr6GAUKGxFweETAAAiQghBQzytQMI3QAAE58AJ0LA+gwAuAAKYg3j0wCw9GHgL64AAA6o8A7p7o&#13;&#10;CRCKthBQkk7AAA2g3RBQTjJAAA/h2AAA2XRMDylblx9XEHv6LcTcVEfLn6M8VTdVwC/DdrR3/LTr&#13;&#10;wJj6mbrB1ZhL5REbT6VrwmVRBLt6UZkKUxDJzxFcXhLb9bsrvbw1vy6MLryAALykYVKxLMdb0LSh&#13;&#10;Db3RIMW1wl1UB1144b5xCsiJsr0a/Lr8j8lBDyvaPTKGWiDMbrSbHb0rG7LL7Y58Z1I7rRF8hBIm&#13;&#10;D7z1KR5SEZc0omSkTmTIsBncA3JJ1VPhD8spdctFV8txh7NDLn8o9JEhDT7Q3MywALQRBnILgkLJ&#13;&#10;vhFLJbrrPsWc2KLgP1c2AguRBQZpoirwkxGQVnkQALdoaGpgAVbxBQMgOhBShgoAhIgwuc9cSjCm&#13;&#10;PKEBBwSQJAI1pA2w3BEZ+BBQeAchBQvQwBBSXwAAQ83AuTSs2SbcT0dLmcUrptEdGDeMV9GTdIDi&#13;&#10;oTd3JZ1hFsaRB7uZecpRD6fhDdJCMsa2Wcbb1hEdJhCdLBBbTMQBIro0v7CRtZCCCqOYv1Bi7Lq4&#13;&#10;9smBEoqrYxHXN3OYXLqscLHHGBD8ko5ckBDZ0Z3pFjnY1idr39UxIb68p3ZxF121TxH4t61RFr7x&#13;&#10;5rOhzhH9SEnRMMdxG5bxENbLPBHtbxbr4nxBGWaGasGSDL36adHNhJcQGnHg50ZNhzKA49AQAdMR&#13;&#10;DQMwOxBQ54wwAA5qwBCATQVRBQtHjQLCPA19osRy9AGBRQTRbQgglTlgGAagZREQp3jQAAWtnD11&#13;&#10;aUyFiDPyIgAAmAkthSZdE8UXusU9v9xTH9G9xjHsuTd7zn9saMYZq7N5rYp9KBDtKhDNNbvJo7xM&#13;&#10;16QtRBDc1YmmoRHMikldUHTRByvVK9dBG9csYo4NRchhEE8aBHURH2XGA2fXxctXx8oNURDtXist&#13;&#10;RqdclhCsB5xl9l8RHNQE6DF3MhD0gAOSpSp8hcoXY8o76t1dVsp95d4qNhDb/i0RFtzTUiEt+GKN&#13;&#10;eBoIqxH9YhHrChE+J9+hHdeRLNOhIH7h/NdifCfo0tyePpaFbFbtdxCg3W6AIseqXR+wAQDQFM7Q&#13;&#10;MxBQwldxCAaAbrjwmc483BDAqQTofQVgskMzTmlAAAM58hEAyKyQAAOQNxBQQmmpTZTwhsQDX+Py&#13;&#10;EtwZZ9FsnedOeieNyOeybZjWMBGsm6PxL+OhG9fn/rpz/aShFHCAWcfsZJg7ItkKSOi7qZldLt3M&#13;&#10;n9Mt3xEOMRGNZBHONpdjYKkL2tVRCOjukBGox6mN8BDb3xC+LxFtSxsNTRGOJN52BeGL3uqMDMp8&#13;&#10;xH6Y9RHdexFNN4F+FtUuvI++Go/cpxB+n9Y4+V3BFuwb8sxyZOgBLdfm2YnBSgl+4MZRHuoZjGLp&#13;&#10;jhIe3Ex+H8QTiQN+7rzBHt9HUAYB/NHoENfSmOiefu+3bQ0SHIUsJHpLJMSQwGfUKBEQ5w6BBQGp&#13;&#10;8AYDlAAAn0ORBw/wgVaQOQgAegAAyhJQM/HWiZTQGS1QCArpF2pM6s7BEPCfC58ABULwAA+w9xBU&#13;&#10;VBBdtO/CDOdtFdw9F/NvPCDuffPSWYvYR7++w40+vskey+lV+hHN9Gykp0bGpqTRCdYOBcYOlseN&#13;&#10;22wr1aX93tT+ivSxG2GW71yTqgXPZp35Fz99PUAo6Sm46xF+iGaxFsvhGPcdgOui0umRDeBxG+qq&#13;&#10;peyN/8h/SdVOA8pvVRDNWJ4L90mCiFjxDTbgQfkd8hD+s+sPR73Pg9X+zev/hxC+LRGcBXZhnHwi&#13;&#10;/enSWeIU+RL14/kQQWEFA1BdWRMOuRG/qBMfq/kuDgAM+faBbvOxLUpwKPwXwxHN7PQPxmwQr8vD&#13;&#10;TBBQPV4QwzawAAoKpgAAX+jxEAtzaw+wSgRwAA7AdvGQDAfAd56QiAUIfQeQsTJwXgQKJgoQv6I2&#13;&#10;jQNhBQ7WoAAA5NAZsOSgCmsAABAHw8wBBIKxWPBB0OILDIbDofEIjEonFIrFovGIzGo3HI7Homu5&#13;&#10;CACNJAA75OAAhKo/LJbLpfLH/Mn/MJrNpvOJzOp3PJ7Pp/QKCAADRAAqaOACtSqFTKbTqfUIdMwA&#13;&#10;AqrLU/WAAYK3TlnXgATrDLXdZAAEbPFanVQFQX7bqpVoYlrmADXdo7bn7cLZHHLfgAHMDHW/hAAI&#13;&#10;MPHbVcY2isaADrkI6P8mAGFlpqTMyABnnAAv8/lcvMDNpAAmdPFWnqgALtbLcyTAAk9mAAztgBeQ&#13;&#10;A5N2ADLvtCwpa+OGAAPxoqMOSAGjzJzhxAABZ0gADeqAFP2Jy6u2AAr3uRyuY0YzzwBhG/NeSMOX&#13;&#10;zY5ubXFXt8gAC/rNfKX/yAHp/AArX/AA4ICa9mleLNGXqex40YeV509XMll1Xd7lvfBGIJeJNRZh&#13;&#10;sAAmh4AChiGAYDTB72LVFHlnBEADwi2KE8LKMQAE2NE5iqLIui9Pjyjx1HWUAxJBAAPZETU2ZHh2&#13;&#10;H46kuTJNk6T5QlGUpTQQjSSQQdBvQQfiFQQgh7QQgyJQQfB2RYXBlAAlClJwABtQUXJxAABZ0ABW&#13;&#10;CfAAF0FNIiCOAAFh3HEAD/W8AQJA1BA+EJBC8LRHguDVBDTMxDjlOZBAaBmVKbpynUgSJJBGSZKE&#13;&#10;qBCnqnRpM00qirKtq6r6wqdRABUZSFKFasa5rqOjMr0AA1sBLT1sMAAKsZTj5skAAIsxLR/s8ACA&#13;&#10;tJaUyXtbYVicAIQhIa14thfEbX45WAYJHIOeVHGKuBGmNIpj2RRyyT5suzawP691DUVGAhvyIzgq&#13;&#10;1pBmaZqIXeF7a6wHAyZgjBoLReDWFTCGMHRqJrrRUqsZAAV8cq0+8fAABMiwx64ZgxiIOTy212t2&#13;&#10;FF6hZF7yvQCKtMPNgADzOa7oO1QSz6ODwzvCWnwtPFTz4EtAztDFkO5ZloUAWtSdd2UshsWQAKXW&#13;&#10;r5rTS9e1/YNh2LSxploACYlcADBMNBA/D1BBmGxBCZJNET/PA8VDBkHQAE8B60LI8TyREOAtC0AC&#13;&#10;uasGR/IZBCAHlBDgOJBAhB9BBoG5BCXJFHhPFdBCyKpBBGE5BC5LHY+p6pEkhLtI0lSc70pSvq5U&#13;&#10;qrte47nuu7Tqs61KlSVL7zw+pZMP3AR0L/KAA0PNkzE8OR5U0YjQTQALT2E9xZDcrhNG/bX1f2BB&#13;&#10;xg2FuhG7qR27bvHVLTz+8AAO/KnnDPhxXHRw/P6nOdadqVUbsiOPQVi8oF7zHnQCYaeRlDESXwDZ&#13;&#10;ctYjj3WWpSN2OQAAG4Mkdgew+Bh6GVF0ZYt5l62SMOxAA0hKj6zIPtdq8Z5CrFnh/WitMqMLzLHB&#13;&#10;VgsMeqxVjk8XuP4AAE4htKJYNKI4AHDOHeJEyJsTonlMH+PMehQxSuiAAGgMRNghBJIIMcYqgx4j&#13;&#10;sKGAkBRBAimxAALgWBER/DDGMAAQYPgdgAEYcceiyiGA3j22oUgpTiglBIQQM6b2ztpF6MAggRAg&#13;&#10;kEEUI8ggdQ4EeE0KAggnxQkEESINRIPIoSeU66116ooTv/k+U928ppUyqlWp53xR3gK3lZLJJp8h&#13;&#10;7H0PsSxGIskZo1SWLyX4AAizCJbEcaUSXDEZRui1oJOHwEFgnCOCK4XxLlI2ucxC6VqswXYY6FhN&#13;&#10;X9D8AADScaCkUGwABLprhNWZAonav5JkBQADPnnOqBLJWKEVB9PoAAm5+gABPQAoM50DEtg4RZiE&#13;&#10;H4HQKghNsjqQRiJDSKks7Y6junfJZQYitCEHwhe8xVb5LZwTinIyYqAy6T0jBpE2X4vJgzDSnMWY&#13;&#10;8S0nUspcEVKkMoaCAKdMpHJG59A+M8aChss6i1GqO2GKUVAAhPCqQQaAz1BjmX+AFepLALgeIIB2&#13;&#10;rIABmUQn+C4ggAgBgAHmMo4J1VEEMEAFIKQABAivFeQ2YVNxm12nlPQDoGAMFDfwE5XAABYvAn5J&#13;&#10;gAAZgwEEFa6gAAUnS1IserGUKoYAOzVNZAnMqLL2as3ZwikrlbPCs7aIlyvVKLAUiSxj4+2QsjSX&#13;&#10;SJOgBSWiVtmAANVtiOsZdEHe3c7yWTOIIKC4IAAw3EI7ECes01xvjI7BaDEGpsk0qIRdO5WiuE8G&#13;&#10;1dg3pv4cE5nOJi79zgNlOuwNq7SabuE8qBPyfyHgTHpoXB06CDn3kDakFp672SWP/lDOOlRMIbmi&#13;&#10;IvPF5o0CavVvwo4jlx3fEwuPd8TC3DnGIFHhRnDOicYAhzgJ5eBCe3BkrcQMNxl8YMJuaoaYAAu4&#13;&#10;qnKTi6h+Qv3Ik+VMXuNLzW9J2/8UWOpePWVZjPGpvk0oCX+UC2YlQABjyS/cA5TsDvYwSRu6hW7E&#13;&#10;WjyrlbK5TA2BzIIJVPxDRXoHAAFCNJHB1xjT+BUggWgxkETZGfHowRegACADoGwAAB54yWAAW+fA&#13;&#10;AAjIKGIMiaQghixEsxmgMdEkOA05YwB0AADKGCQQPEMwACJEEQQZ6CwYVhyxp4qFknYKkdpp99D0&#13;&#10;9S6o1S7uz8sLQ6q1frAm9IjckQzxWTW2MdYqbuOOfXoABr7AN0bwhixozAa2PP+gIFNl65SfcceO&#13;&#10;0AADd2mADXo5wADt2yQ2IYEzam3BHuAAAD9xzSJ1RkilGyIUi2ANfX+wZaw92NsgGW9N466J7vDa&#13;&#10;Y3d3bt3hsRY4KeApJvccbJm9yoXHHFwoAA3OG7CguRC5ZnAZtPRXp+kQ3uMgAGNxyd+1kfVqIKCL&#13;&#10;kdEW33tz07XjHGuORwyHtXX1aSG8jBEAAG3Ntkgn5Akzly/AQkdle8GwHB+h9EyqEkKJBI1kOCzi&#13;&#10;IAAphPEeGMMgggOwckEECIdLYeCCJoAAOPNwHyi6nIIEM24mRzjoz8OFyYAAPPkIqDWoIAByjjII&#13;&#10;OaD4VQuEEFZH8f7gihgO5D0XwZF9Qyj1HZbwhDLM+K8b44p+rOg+P8n5TyvlombnInuny/nPO+e8&#13;&#10;+kznuNyNP/mXZWIpL+gSx9B6z1pHwXkLAAPGZjPwADeG4QQeFFSOiObqAAObmenCrIIFkKmewm9I&#13;&#10;E4LSNgriCh9+eAAL30gAAkDSoJtWch/j3IGAHPJFa/kEFn8Mf4+h9FDBu8cAA6e09zG967xvhrKS&#13;&#10;l8f4z9/9vQeR9X/f/f/P+/+EWeZESebf/gEgFgGdEbwH1ALKtQrLwgHgPeWATKaT/ApEEAiZ/NZJ&#13;&#10;tD/DsDtFDATNJEVDVDWEEA2R0biWWDOdTD2eBAAAlG3DmI9cFAAUUPxPzfUAsEEAGAGEEDWDOEaB&#13;&#10;rByEECWSPAADab7TiZ2GsAxEEDDOugQaofxSkakeOf1hPhWaff5auhXhbhchdZVgBERgDhehjhkh&#13;&#10;lOrc8L9KsgNQthmhtWdD/D2D3FDALRmAABTX3IdAlEECHCBEEDOYFAAAxQGEQFTDYA1SdApDNRwA&#13;&#10;AC8C/dkBAAABuiSGyG0BbEFA5G/BrCaCaKDflFDAIAJEEBJBPEEC1fNEZCSYQAABvBpEEChCnEEB&#13;&#10;fNYAABYZUCnJ4huWahReIeUhVi5i/SehZdCjAjEjFjGKwhgEQhijHjMjNjOE6Xkc4gMTdgOjPjWO&#13;&#10;2ieABg6EuDdQfAkc0AAZaEEApAoEEBrJpToC1EEBNBKERD5C5UtAlBIU3DJBYBeG1CnSYCRj7AAB&#13;&#10;wj+AAApGCDNG8AJCeCjEEBhd6cMfugtgYBqfXZdEaC7C+OjBDEEBdjoCjCbSQB8SNSbjXSpi7Oyf&#13;&#10;zhUdjkgknM7jCkokrksktEfjJEPjLkukzk0jEUPclKtZSXWk1k8E7OSEECbi4CFaVEsEHEEA8A6E&#13;&#10;ECELuAAAwRLBMRdJqNFBrMCEQCkaCYpCdJtBsBHBHGyC4C4SiAAY0ZyDlCrfNAYBTBQSNhESREES&#13;&#10;ISKSMAACLCQJYNmEYDjLjdtdvAXaNDpDhEECRCXEEBuBok9O8kieneTi+mHmNIvkqmOmRmSjFkwE&#13;&#10;OkymTmYmZmambmcEvD/P7ABBEY9D4hyAADISJEtWKEEBUlrAACdCiEEAzHrlNadB4B+h7h9EQA6A&#13;&#10;dN8DHG8g6g7DbnClNHKV7V8DWCrCsEEAsArEEB2B9SZaYmumwAABkYwAACrVyAAmsEZFTABARJ6e&#13;&#10;yDrEOCuS7AABRY9mdNemJkkeNmMnqnwEtmQnxn0n1eeZOX5EXXqDBn8n2n+n/oAoBjPCCCIEEB/O&#13;&#10;QZ3g7RSNBKGihEdCTiqBuitAAC2C6KDA2UqABAUggdMEEdPENXUBioiJ/EFe7MbMddAYvAACgCJl&#13;&#10;MAYnhBhoTCeIRAAB9CElKnQaQKUK/cUEdA8BEEEDFZyENDJDLgkX+oCKsnshTnukmpJpPEOnzpQp&#13;&#10;TpUpVpWpXpYpZpaIoAylJTyEIENDHDKEEA4WoEcB7m5CGU7AAh/EEiCEEAPAUEEAuhLAAhNAACEp&#13;&#10;5o1fQAVjbC0D9E0BFALihI8ODEMZGAABpG/jag7IzVOToRXddgZEEDqnjHdpyEdJidaKVKXAAKZp&#13;&#10;bJRpLeJklLVqgoCpSqmqpqqqrqsqtquqvktaMEEDndsEMCUlTlVEcBKVuRqOoN3oMgsAAAvhJDyE&#13;&#10;DCZB4SSBorKfUAkSCC2D7K0AlignVA8KRCdrXENDOraiBaKJ/dvAkXucbkUM4pAAADTiARiEtgbg&#13;&#10;dABAgrhD6hyD/D4VLQlqwFCqieUEBIA/4E/wBBYNB4RCYVC4ZDYdD4hEYlE4pFYtF4xGY1G45HY9&#13;&#10;H5BIYsAZIAFTJwAVpVIpZLZdL5hMZlM5pNZtN5xOZ1O55PZ9P6BQaFQ6JRaNR6RSaVS6ZTadT6hU&#13;&#10;alU6pSn+/H4AACBQLBRWM4K1WbBTCaYKnktFH++33WgmGIKLBfBWMvoQ6B2QwA1mWxgASgFBAhgw&#13;&#10;AzGWywAHBCJIKQiOAGCezmAEDlQAiMwABtm4SLRrBXu94K3GpBQ0H9MHYKzGJIW84AA/wuFq0CwV&#13;&#10;Vdxud1Dl3vQARuAAHfwwBgwhu6pA4JyOZzedz+hJADJpRKit0Ox2e12+53e93/B4fF4/J5fN5/R6&#13;&#10;fV6/Z7aY53RpgzZLMAFqtIKHxDBWUwYqZDEAAHIbIKO4/IKRBAgAfMGAAIIMLgaR4HgAB6oMRUMA&#13;&#10;AOotC2goOA2goyDWgpNkoiolCkgpclkgpynKgoMrglIvIKVJQvdHEco+3pdt+4Lhne4rCR0mblSJ&#13;&#10;I8kSSmTpOoVKUpXJUoylKcqSrK0ryxLMtS3Lkuy9L8wTCi5ommgoYBcgo8j+gpemAgpwtgAB0Tii&#13;&#10;ZGkkgo6DeABgEIQwAAaJAjAATtCAAS9DoYb1FAAEJ0nWgochugpAkOgo/Dwio6D2gpGz8ABME8go&#13;&#10;0DFSxC0mPUxVS7EeR9QUgSE49VIjI1ZVrWzcyYk8nOtW9e19X9gWDYVh2JYtjWPZFk2Un5eF+goi&#13;&#10;iEgpHEmgpiGOgpXFM2J7HsrQEgSiIsDBGsbjgM4zgAVxbFtOR0PiEQGgaAB0ncdwABEFQVAAZpqm&#13;&#10;qgpUFagosiogpQFKgovi0ipPlIgoxC7Z4moKXZZoKUpVIKLQq2XjibVY4FXOI41j1pjuTZOiNcur&#13;&#10;KGUZbl2X5hmOZZnmma5tm+cPBi6Ci4K6ClHJwAGVAJJkYgptm6goSBEiISBYhAVAMfwAGvqqEE8K&#13;&#10;WNniVxVwWM10DuTJMIKRJHoKPA5IKX5hIKIAeoqZJmIKHDPq0ASCn/qYAGcaCChiuec8ChGPx/kU&#13;&#10;h2LkvBcVVWVV3lnF8hyPJcnynK8ty/MczzSikeSqCjkNiCl0XqCmbvoADyyYAGE1oAB6HaGnWdiC&#13;&#10;gsCoAHEJgpgAD5aYCAXfgACfhAAcZAT8AY1jMAB2k/G4LjBiAADUOKCkuSCCm6b6ChEEC1HmeitA&#13;&#10;deSFn+ekLAC23N5hwmQyDkdjcT9X5PXxsnuv+f8fz/X9/5/v/P/gBAE5oehAEFEOgoAA0BpEFGiv&#13;&#10;4AAXwskFFM10ADAyGujT2EcIoAA5AbA0AAZ6LgAIYEUAACkJwABhAcBIgoVAoFnFGWQLhBQlopAA&#13;&#10;LcWJsR8j4K0VwjIJ00AAG0mUADTmjxEgEsh9hwnDKxcQQOJMUTmP1V5FKK0V4sRZi1FuLkXYvK+R&#13;&#10;EQUTpaQADmHOQUaw2CChECCQURgkSChzDcQwW4YXlBaFAJsACFCEjgj87sD5qAAC+P8AAIYQFOJ3&#13;&#10;g4G0rxYAAD4Hy9g0pHBpyTEK0ZBckQACvFPF9XsS1XvvieQKT0pSgxUcfKaVUq5WStldK+WEsX/K&#13;&#10;gIKD0HBXl9EcCGEptQuYdQ8AC9kgoKQTkFDiHdaQiAACbmYABeq9g8TRAAAMgwnhHtmBeEGNoL5u&#13;&#10;EJgU35wAexBGxEEpsAICAGEFB+XoADFCWj/HkPN8L45ZJblBE1kkUJ6z7I/Kh+8/KAUBoFQOglBa&#13;&#10;DUHO2NkbZBQZIEAACoFpsRiI9ACAcA5FRwjjIKCAD0NIbO9NjPErQDwHEFCsjQTQQ3YLnXQQcCsP&#13;&#10;hgAGnSCkeY7StElIZRmjdHQABpDgQUPQdSCgdRAACMMy0TUIY5Pd9zh1iPxqVVGf1UaqVVqtVerF&#13;&#10;WatUICAEkgowRcEJEGIkgofA7EVEOI2oAdFBhmeUE0QYgwAAWroQUB4FAACVAmBEAAdh0jmAAAiw&#13;&#10;QAACWFmWPF8ATgaA5WqLwiE8J5ABpIQUK4XyChqDJOpt4ABCiLrXVtYdTFYT5lJaCglU7TWptVau&#13;&#10;1lrbXWvWVZCkdJQABECYQUXwtyChHCcQUWwriKy7Wq2wIQOjPjsHbTYX9ywADIBcWAJg5hwvBeGK&#13;&#10;a6wAAfgiBGAAA4JTGVGRHUgioBKLyGCRZRggAAxo0AAKcVhBQsO6tgqq0Uoqnz6vnK+1F+b+X9v9&#13;&#10;f/AGAcBFUQApChwfK5AAFQ0GwzVBn2PLYVoCBtB/gzM+BEaQygADxw4AACWH0F4dH0P5qY02rAnx&#13;&#10;QxMuxv52CLeuABPJFQUOAH63oK7G7OJrAAMssYAAaAywHPY3zIImVNidfe0uQYvX7yVk3J2T8oZR&#13;&#10;ylgMT0Mb1XsgmwXKwvawj/Hw+fBpC2+EFBmDEAA2AwPKBSKATS9wRNMK4V0AY57ABopEGwd6FAAg&#13;&#10;QAeQUTIn1RKkk2xUAAULbkUCmh1dK2i/hRt8K82I7kggBAjkfKaSL61OWHVDS8Acmad1BqHUWo9S&#13;&#10;alikHMPMySCjSiIJaPSn5FDfumACjhDZaC1DSGMAAZ3hjluSAASewQABs2IQUOFZwACRs8AAbI3C&#13;&#10;Cgmu2AAPohCCiED6QXHhBcfkVwQQUQqB5pgGIKBQ+ack6amRzpnSywtObofnp/d28d5bz3pvXeyv&#13;&#10;gkQvAALy3Q/x6jyK051NLqhgNsuxZshQ3wu2ZBkKQTseyFDH4kAAHHFYDVqAAHqtgABhjFIKDwHR&#13;&#10;9GCtjTkOkgpsyKs7AAz0hIPjHmQrDvc9O6rSHL5kQUevOTIDBP8N3nwAB9dBAACPonFOLIQRkR7D&#13;&#10;g8eODDGGAAb/UQAFYKz0S7YP+sAAAf1skA5+vdN6ePLsQAM4maM4CntBPd4c37Z23t3b+4dxJvFB&#13;&#10;JhHAOXfAnXgAA0RkEFvcxnHDBmEMKIWEwCrthajsdmBHxgAB5+P8d5CwQCIxCiRDZYAArYcgAClb&#13;&#10;22uhxhpuy9ZGnBExnjRoYDAhNPiCiWbN3I8HNH4X4PSOT2wAMSN6KPRai4F/fJTFV8EAF1ltIMki&#13;&#10;Pj5AAB+/LAA79u8UAefR4yHpVAC/rEQ9yAARv2wALrXZYUAhCIofLH71MrAAAq/p2HsX5xEOqAAE&#13;&#10;B/G9op5O9W7JD5JjVRrgACT/2zgQpUzrbPomjtb2DABFxF4NEBRP5eIhjx6eT7atQE0CcA0CqWAd&#13;&#10;cDAAAKkDYAADcD0BzyDYJagEEEkC0EwoJtYgrPIgrzojAf4ew0R9A24AAKKCLRYgoZDDRARST+BT&#13;&#10;wP7VIg4ZUIQAAG8IqQyiwy4Yg1rYh0IZEJwhIWrmIJiryvLV6zAgqIAgoASajB0F0GArQBidJRgF&#13;&#10;MHBNwAACrvUE47L2SUYgD/AEDgkFg0HhEJhULhkNh0KfMRAAJigADcXAAZjQABUdAD+kAAeMjADl&#13;&#10;kwAdsph8rgoulwADExAC5mksm03nE5nUDVE9ACUoAAClDAASowAElJAAEpgAcFPADnqQAddVAApr&#13;&#10;AATdbhyDrwAYNhjkeEFlAAjtEfkLctgAdNvqlWIlzAB9u0ON95ADEvkZjYawFntLmwgAb2HADwxQ&#13;&#10;AD2NACgyAAAuTncrAOXACpzQAK2dyuf0Gh0Wj0ml02n1Gp1Wr1mt12vheXAM6d21AAR3GPyJh3k6&#13;&#10;kD+AGy2HD4nF43H5HJ5XL5nN53P6HR0ERfIABHXnT/7XS7nd73f8Hh8Xj8nMbLbgY8IEDNRrgaBP&#13;&#10;U7a7ZgYqFEDOJ3gaOREDchzIGDoNgAbgrC2pBUlIAB+QYAAbQeABoQkABihkHAAByZhjAAcMOgAD&#13;&#10;8QIOZRmIGG4aoGP5DAAf4/P0AIDASgYhCOgZdFk0IZh2gZNkqgYZBg8sgyFIciOiXcjgAI0lAAd8&#13;&#10;mgACEoSLKSCu07cpumiTrgQ0AJy6AAOTAAAHzG4LMHrM4AHRNSSpOA83AAHE4gAYU6AAFc7gAaU9&#13;&#10;Su1J9T8AAo0Cgwe0IAA70PMrZoSTlGAAVdHus7FDv0HVKoMqp1gAMlNrU4C5iIAC8jehxIVKAEjl&#13;&#10;2pamkxVi/AygxlViAAz1omCZC5XAAC3XaFGXXwAERYIAG1YgADXY4ADRZTWOEzRUs4z0+WladqWr&#13;&#10;a1rpwVVtAAK9upsM1wAATNxoMS1zWNZCcn7dYAAFd1sXheN5WxBh+J0pgCXnfV934ghAX+ABA4Em&#13;&#10;1nWgK1+4RhOFYXhmGH+fB8OCGIcoGbBoIGKYtIGVhSp2W9UgAJQjIGSBLIGN40xWiR2OwGaKkwVh&#13;&#10;WAAV2aAATub2SghLjONqBkwSSHnCcaBhADyBjTUa6jwgYNVeAAxjUgZOR60BtG4gYTBJhut65rqG&#13;&#10;VRJMlyad8nyjrzkSqgWuSqABp7c5RkbiAG4mQAB7bvBcGzuFeA4Hs6DmBwIAK8QYAS6CYAE9xQAA&#13;&#10;ZxqHXWfoACxydOgAJ/LgAL3NIMsJggASfQAByAAFF0oAAb1CHHV1YAXAM1VXyNPZAAIfaoMOfcAA&#13;&#10;Y/dwdCFSkgm1gv7mOZAt4wAFt5NmMxgrO4Pv/oej6XpuJtl3AE2jbNwCNy3PY73XVdnr+p8ny34k&#13;&#10;xyy/MKckV9oADr+Hzfl+abbuewAAX/Lsyt+n+/8/+ACfBtDdIGCdrRBgTguYqNEnYlxOnsDIQMWA&#13;&#10;tCBhPCW3lewQTsDEXYA6DwAB5QhQcCoFQABfDWGs/gQwjCBh5DmQ4f6fwApvAAEwKhAw+n6AAiYg&#13;&#10;YfhCnvPjAGIUQ0+NgSUyNsbZQIRENE2mJhoBxRRLqXd0ooiDOHAAI+LQAAuxdfmowTgABRxjAAC+&#13;&#10;MwABJRpJ1F0LoADqAACXHEAAX46OcLEUASiKztinj4ZIyhDUzj1i5F5fAAHZMpCDImPRAlAhRJES&#13;&#10;RTcEVdoHJYrEZQAA5SZUilsSsnQAAnlAag4URzBAjNIUYCQABCSrifK2V0rzTLaFUtxbxLCyggAA&#13;&#10;N+XRClzMme+Tp0b45YTDmIaR9D6gOE6faIp978ZizPYSDCaQABozVJs2BT80JtTbm4/4YAwyBhBB&#13;&#10;8Qof48x6HBAYAsm4eA/kDESIIgY0BpEDBeC0AAiZ8AADxPsAABjMD6O28YCwABsh/EIk8NbrwACl&#13;&#10;lmAALQVSbghBSQMBoDCBh4DsQMLbzxPoKAAGCSk3aRRPENSUAA5KUGkpQOQAAs6XJMSclCJdI5yN&#13;&#10;spGb8AEnUeiyp4AAXlPyDLdCvGiNVAn/jsqQVEqdMgAAdqcTZDo4Zmh1kWAANlVwAA/q0pcq0v43&#13;&#10;uujhHIhosayOJcWRRGIka1AAAvW0AEURxVWqwPeugABD13AADSvRNk/D6AAEmwE/QDAGkM7MJ1h5&#13;&#10;RGYBZYsAAFbHGkraBcAEfBT00stZd8pwiczYLoQmXq6HwE4mCu+zFpZhzHTBMl9j7n4VUtNa88Zf&#13;&#10;BiAAUID0m1TIk2wt1bu3h3RSUNC7UOpsBxxtXAAMsZpAwaAyJuFcL5VBVRWAoO8eAAB3D9XtU4Dq&#13;&#10;TyQiZH6QIJw/K/CfvJR8cQ6EUB5IGMZuqGAbk3CAEkgYy72l6rsIEgaIyBg1Bnb2/zW6wFsuMaKJ&#13;&#10;KEmLxJqZbqJ0223DTAAGrCC7V3p0GERYjAl8MAACbhuy1OB54fpg2RPU86XCzMSYswAGosxbmEQg&#13;&#10;rYmwACwxkUUo4QsbO9Bs5WSwABf49xC5ZzFYCCu7GOACZbdm8XkE+ADFJOnLhPdEuzDYTVZq1NOs&#13;&#10;0zbzr/5by438p44AAAhzETofeZXYS8e8um0T4rSZdzc2e1D6ycZHtbm/Oxr16x+AKTp1Y6rG2Pzv&#13;&#10;oHQWgyCCKeAoYOJAwyPgamQMUDHY5saJsDYH8OxnDFdOEA9cJISugEnFkFyQA4DSYuHDCIjyggBD&#13;&#10;QG4gYmo81vpZU1AZNgvUKFHjAAANZxgAGZbOco8zggLAVoTYj1IjNipi2a2GC5XRvcIT8oILdpIU&#13;&#10;GLpisGR4PAOtNMfOsb6cWDsIRdAez38zqJZGloG1dMZ5zyQUyee9365BqieTIciFC63wuJcj9lHK&#13;&#10;QcbRYnNQgAMQYi7UIYAA3cJsSbN5q0di8P4geBWgZwACa4sTaMwL0IoTIbZ+X74XI4t4jyNK+cbV&#13;&#10;ZztZM7knKyWTSSBNWBhLHcQvEZzXlnN+cSwDfa4SULKF0No2QMPjhXBh8JsPABoFHDD1HcR9/hA3&#13;&#10;xjjC+68DQnxMEDG3AQpAIiBhKCkQMXAsUVj6OqAEppNuhkDEKH4g4LAaEDGmMvnPc19bHiRsmmey&#13;&#10;6bREwoAAMvf00pr2lPbPpWiuVa0rf4wiABG+NLipkkY8QAJuAPBg25uRHeZTEmQhOR3O+TTfIXcT&#13;&#10;lfFuVdGDf1AAA8+rIMLT1wAMlZIfviXM5OQte3ABXQe9Wathw99wszOWeHd0+J8U0FmiccNeeQzj&#13;&#10;2aib2jex8b6RzlMAAqMTmnWD8I/T7nLKWlwicU4+R9z8n5V9BUkoK0UxAxs3GgMQMMwbCBiZ0+Q4&#13;&#10;c96BYNNUAQSUmPRfgAFKgdAABgAhr5AAA/GlndBkiBgcMcgAAWkTgAE0DDIUidBNBQCBgzgwiDgs&#13;&#10;wNgABTBPPzQRDyO7MfsEu9Onn5PIlDFEOLBNPLnuCsKJgeQaAAF/hAJNuIs8hXweKWqXokq9O3g/&#13;&#10;whiDGaBXHSHTJCgjwlmngxgxsJPoiCHRsXiwCxB6QrqPgwAwAAApwugAN8BdAAFWOrt+PvNsidAs&#13;&#10;w0uBmIHaHbKrv5MrnmPhPlwRw6viOTCdIQh5HTnUuOs0rQvns2QojUs8m6IxIyQwMTrqiEkQAPgA&#13;&#10;JsnJgsAAAZRKQoDWMPtgOCCHK+q2K3JCiCs8wjKcpPMRiFRGxHi6Q3gAJbjnRMRDhRuKuLqoiFCX&#13;&#10;IFJfsnvQPKiCokt2iGROLIvalqReEGpCqyOxDeQPCcAmRlwkIrReiDrHAKjURXBWxqgARqhWgABq&#13;&#10;RtxFCDKmAcxwAAAxRxgANND1xPjTRXRNCGxfxPOziEMvq7K8REjFLqx6gAPCxoiDI3qkB2LBLCCE&#13;&#10;xOChulPKCDKcBayEAAOaoWRSiExarQMgMoSCiWRXPGhGgABQyMxuiCqmLFgWJBo2xcSJx0sQQzic&#13;&#10;hsyUAAATSVw7SWyXEhgcD1pchvEVhyICEXyAAnHnhYlniHBiENg2AekdGqG5m5DDyaRXAzB/s9lk&#13;&#10;gxIJIKHLILnGHEK8wHBgBbidhcGQAkmRiDBGmgJMGeyXyxjmQSsENlLXtmHyQeBXq5P5PSxgODAA&#13;&#10;A6S6AAAYy7vyLPmwCOthyMhQszlRE2H0jGmjPMhHCdOZjDDETCAAK1BIndHeHhQJE0GboHxTicgq&#13;&#10;zMvLAlTOO/PAQ4uGQ5yyTRuIBFzTAAA7TUn9m1CVvmxACbPoDSI3xkLJo+jXqwMMBLxLDRntyNiV&#13;&#10;whp2wbgATTBFzUTVDTqmK4Q+AGjWKcRcPXSoDTM6H4zex7iWTgQbGAE+HrM2jnzYicvqgizxJqJr&#13;&#10;DVzEziFEjQTqjFzrwiThN+G9inCoCWJdBvxVizCCz0TUqMz2zgmAPaLDgnDUTEyFiFPbmNLKDUTs&#13;&#10;ThTQCdKwFxhMzSUJUJjlANAQiBgNrtrjsKsmRHEvpcAABlHPCHBQv1gUKQCoiPB3IRAB0WqqgAoJ&#13;&#10;iBgpUBCtS/h/gogmDggKSqAtQnqFowidBvqpAAAnIbiOJ1B/hghcDgjsUKUnDWSzO8Ldy1GuipBz&#13;&#10;y3GZmaiCrtAATsI6Lnx0LeUCokgoUyt5QIicP/KiGgNwMjH3RTxxynIkxzFQr7CcT0MiIlKzQQk1&#13;&#10;L0QnQnpAgAKSkVQAibQrpzxIgAUWgBlkllrAQDDTMsFnstUn1Kr/sxULx4iWQ0gswPhTP1iWTXJg&#13;&#10;RBDQBmVTUzjpT6z70QDKuXTyOYiVvsuYRYwXjiw9TljSN+NyjjPshb1fAAToCbTprXErzuRBjnTv&#13;&#10;iVz9TjjmVbnUTmCc1XVZiWPYwugpgASTDK1VRWCC1RVqLyt+OPjXPssIGoz1xFjXOMuNmLjR0Dza&#13;&#10;rKicu91LV516V4h5NgAAgHttAAApNJBWtIEciBi4KTsBiFh0g5GlgMBHhEoalChZk6iFSfiByhCB&#13;&#10;oViBglgkJ6SPlDO2FgL8DRh/szAAo/162SjQ0omyQTy015GGMyh9sNMOSCyCwzranGHHWWDVkxgH&#13;&#10;gATxAinyU4zBGwmRzEicxEtPQcvsqjKwC3h0xytNAAA42oidSLC9i+zenFQQiCgqWt2gpIwm0fCV&#13;&#10;hfWxU3JmJC0IMLNZ1Iw5VJvh2TW3Jn1jCdVyPtzWw/1RuQzuibPvOBDxBh2/AAQaAeCdVpTykiLc&#13;&#10;EnDPs8t4k+VhlpW4jo1kiF13UEjvVAy+CbXCVYCHqwQXDSVtz8CCVvJXqeEbspjQDIQMTaCcxNSR&#13;&#10;233XObhpBqiBtUCBgdmKFNAvCdhhLZqsrbGAhDoewEgluvgABbuxWQq/AA0XCC1bhJgdXBA+BqsH&#13;&#10;BGCvg5g+OjCFGrICgSiBg4T+AiuDo4EaI0TdAAA2g0XX30jm2UU9MFWcGFI3ktCHHxvRiYgMVsIP&#13;&#10;nxxNR+kOEPN+CWPBk8k9nqJVqD2xBfKmqn2z35CWNnxDKmBSYIz0s6hq4KkPkQo8VFXliGHRg24P&#13;&#10;K3opAS4RMVhHiDA/YTwfMTAZ4Vt9UI1FiHA9YY0QlZR9XKDVVJGDX1YdInvqvricXP1WCH3RRA28&#13;&#10;VjiGliBtJPpQkix8tACV3MlpYmxpVopp1pkr3Gk+KcYX3IVSCEzhGBWPjyvxDMCG4oCcqmTrVtJd&#13;&#10;1uXQ27Jn4xlFCcR41MCdSUD6SVgTYd49NiEUiBhBA9iBgH4phrp5iM37ibXaSwiBhZ0loa3xgxGo&#13;&#10;vYXyv7iBgMLJIkgkZM4ZpLiChm5PRJxKiEh/rqDggJHuAAQOiBgf3fA0SnAABXkbgAAoMqY95ajX&#13;&#10;X2WVLTUqGFo35cjV35LUnDEvX5WXRu1nwBnBHqYkHMnNqmV1N6xOrJCCxNXUCZia5i3TOJiDBcZu&#13;&#10;SFObWdE7E8PfA4MaJUxdknWqMDMonI1y2YZaCCSjmQzOxTgfZ6zjKM3FiCPvVPv1jaumzExcDV4c&#13;&#10;VKZbaCny1TESN500Cb5/QYCbYhzYYujLYyDRRl0czsRT47UsYrCdxWVVOW4q3CjSvs48WqrZ4wDS&#13;&#10;UFztCVw8DRzsQtQtiCnkhbSIDT4sFqZlo3yC5+G+4wib11PvI3iE4AiEokpUDQV1UC11VA4M2qDP&#13;&#10;6VQcYy6Q3NDlaNaS1u43DTTEyPAAHf1XjYTsRWRsVgPXjR4gCdajCjvsJPZ26Da3L/AhypBfaaCD&#13;&#10;BOS/mn3cibAtoIwPoHgABzUr5DCBg92PhDaohnuYgYIFWtob6xgRlFB2ACM9h3Q2ORCFgDNhgAAf&#13;&#10;AhLlL+p7p4AAbECB7Fa37SjR5cS0ZdX37TDpIwAACehUU9I3zem2Vbm2JCxWJ8WGZ8iD4Tu2ZPLk&#13;&#10;3LxOZwG2RXHRs81Ci7A+iHTDDdQMMm35ajxNVbvCpshC7rz06BW14c7WbumG1lz+M14i6H6s4iTd&#13;&#10;iGKfheWeTxjP6rSWCWb0712fb2yU6riGYzDK0CObCG1dH9DP6PJdiWXJzbDK3LCPCGm2ARcFT5Mw&#13;&#10;DP6bl+Yenj61ke62jKvEE52IPkzRCWcIqBjP44CFb8DSxWTsauR7hn8UOEOFXWgAaICc0HlyCG74&#13;&#10;2ejSZ6pxvPiG45sx76Y773icXHiccbQq0R7vci24Q2V8ulCJ7Mh4lMgAO0uiiboEiBh9WXhvBeha&#13;&#10;gAcFOuTGzdB1NTC93riUDHKwAey8BhcUhvtVswhLzHibAR2NgFEYgAAUATmNmOh/h4w9gAgHVocj&#13;&#10;c/iG7UO82VwU9ADoiaBcvglnvCvqok0uX7WnD12gYtiGG2aeVfSsQV3+Ziq0YLxHaLHJHKCc0E1B&#13;&#10;s/xpZwBt9Uvcq6xVJf02jX6B229DdZlqcRCbbViHcXCV3IiFVzidLOFQDP5q3Vcg57ccb76piddQ&#13;&#10;PaCc5lpQc7Cc11Z1CG3FWSCd4pDfCQ9KCd8Hl96WuUJmM6ic7+tzCcaoDQLZLaFCic2/JwXA8Q9k&#13;&#10;jRxS6iDRddCH8AT7YqOX6RdsjgPxiHbwJlOU1iCd9fJbCzaP9aeFIAhkZOAcr3nWw4NXCBgugyiB&#13;&#10;hRVaiGh1x/PrRpB8gpkDgLheIKU/q7AZL3hDguKh6oiDHxhlg+J2gZBBJ2ufiBqHibgdbOAABtj6&#13;&#10;EvmjR8WmiSyaeF+iCCdBUp9cJX8Qd/r/TlZ4m2Y6Y2DUxZx4+oMxzLjTKcBr+tsf35T49Ojk9Yw6&#13;&#10;ei+yEg9bCG9pOOCcd7HH6JCD340micXDmyUG8PiQ+mCCeziV6zjP+8CH+012CGcdULic8hdjjQ+2&#13;&#10;CG9uiEt+ahDiSC3Lic9vib/FiV29pa7xbzjQ+/CHfDCxCE+9CbqV20DUfEiGb3Y8ic9hjeic79Of&#13;&#10;CcfJ1heBjQfQiFd8ey/cHyUSiB0UeanW30AAAZwI0lCHmPuumRhagvwngmBQ6/CCAnwah7C+mQCD&#13;&#10;O/+LBNAGyqD+CBhpMHQH2NiWAo1OsY7YjJc5gePEhfSsfc9aej33dCn6Be/5chqlUr1A5ijhJC1d&#13;&#10;smpGiAAAYQMAQWDQeEQmFQuGQ2HQ+IRGJROKRWLReMRmNRuMAGPABUyEAFaSRyTSeUSmVSuWS2XS&#13;&#10;+YTGZTOaTGBjAANGdRQQT0AN+gRhLUMAGujRh+0kAAKmQxtU8ACepRhK1UAGqsS06VsAI2vRhyWE&#13;&#10;ABuyQybzmdxekv2l02N2edNGkUqmAKnVCpCeMMu+AAaX+Uu/BAAJYWMIrEAA64uIBHHAB4ZGawcI&#13;&#10;ZUAYJ3xhy5sABzPYfE4s6xgm6UALTURhs6uUgbXAAQ7GMZUIZfBwu4WmLGbeABM7+Y0NLUWjxd8c&#13;&#10;cAAflUKiUY13u+38aZrOZ4OaBFYrGW+CXGKC/wABoePJ+Xzef0en1ev2e33e+UH1CQVCH2CspmQU&#13;&#10;yc/Lu2CnEbaIkI7IAD6O4ADGJAkAATxcFwAAWQiABqQohAIuWAIFgWACnm0AAJjENSClkVQAH+5A&#13;&#10;AuWig0DcgpMkmhIyjYgpNRg+EbxxHMdR3Hkeo2XcgAAI0htszLaR9JCNn/JZ/yS9RpSgAA5ymAB7&#13;&#10;SsAAESyADXAMtq7I8AIAH9MYALWAB9TQADjnwAB7zcAARziABJzoAANTvJ08z1Pb0zAkCRJIK0+U&#13;&#10;HQlC0NQ9EPe3K5ImnoQJ+oKLuE4j+ItMy6oZSbnIwoBvgBRyWmnUQABdUtOKDUDcO63SKyYlNFrm&#13;&#10;tlMIWRdagAO1cVPT1UpPV1ZosxDstEiFYPM8AXvE8iLs2crOs+i9gu00aL2LRKFUutyDWqiqwnIs&#13;&#10;ayphTTi0sulsoqUF0AAMN111T6fIudd4gAC16OxaSOW2ikxn8AE/Wtf+AYDgWB4IlosjCgpUFBEx&#13;&#10;2ndfoxxEABYFRE0rgCBIEoaKAsAAQRYlSABFgYBgAMcCNkmgAAZ5WABwZcAAyAyDQADOWRYr8wAA&#13;&#10;BeHCCnhhwAHDDyMPk+j7IQQ5GoKPA5YLpunafqEbyAXchSIzAASPqMdyZJutIoW+wAASWxgABWzR&#13;&#10;NJcsS06wAAxt21ARMUySsewAHNu+7bwfm9gAAm/AAeXAgAR/CAAFPD69xPFJbPyQ5BQPF8jyXJ8p&#13;&#10;Q1fXMnifU65jh02tVyrshdxUqivN14lVmWc66LygaQABb2CzVXRiJWPlFX9nWMvUy5txorwJ5AAB&#13;&#10;vhpTfYAAH5F7WGh98ppUHN2W6tn2A0LtotkzIMlgtsdDbXc8/WXMJZ0fdV+ivU7Yi/TXei3L+6it&#13;&#10;o+WjXmol7nK/v/H8/1qIaB4gpYgADoHAQUOAdiCiREWQUbKAQAAmBIAAP0EQAGrGyAADIsxaAAEi&#13;&#10;PduoE4PIFD6fYN8IwADIhMAAHoOgdAAE0BMC66h1jnISAwCZBQZg1IKMFB5GBJiYIKG4NJCRYQZA&#13;&#10;AE8Jb+4kRJiUkhqbVQjJFawZaJZNCAiAP+BP8AQWDQeEQmFQuGQ2HQ+IRBuRMAHOLAB+xmMRorR0&#13;&#10;AFWQAAGSOIwp0ScAKeVABay0AAiYAAFzMAJ2bSKSSWdTueT2fT+gUGhUOiUWjQYA0kAKmmACOlaj&#13;&#10;1GpVOqVWrVesVmtVuuV2vTukgGfiCyABv2efpa1AA122fxl+gABXOGLy7AAi3mfvK+AAG3+qOXBA&#13;&#10;AOYWforEAA64uGDDHABo5Gd2QQWa0UbHDDIZKfXC5XSF2pLWy3T6zt8AZSjvzWAAC6/D4nFnWIZn&#13;&#10;NtGv6my6ef4Jy4TDT7EIrFYydP7kAAB8vc1/PXMBQjbZHcToIdcAO/tVzRaQ12+NdDe4PChyf7zV&#13;&#10;T6B5/o8LZcag9POT3kP4AWHm/n9fv+f3/P/AEAwEoz1gCBoKIKGYaoKYJcIKR5KIKOQ2gAcRSlOA&#13;&#10;B4BYFQAB7DwAL4eSEA0BIEgAZpvG8AAMRYhhFhIEwACetASnye77neeCCgsCqCi4MiClGTagFSVy&#13;&#10;CiwKcEh2AB/mSYL7uZAcpSnKkqytK8sF3LQACNLrsu264ISxMb1PXMisDlNIAGrNjXNgRs4AAE85&#13;&#10;qwXs7AA4aNriKE+AANk/zPQNBUGqT8KYVKnI9QlF0ZRtHUfSCsvk6qStU3ifO6trvs68LQIVTLSp&#13;&#10;69Cyqm3zgPM0y0PShVJsm3bLqLVtOLi8SFlVW4ACvXSfmzXoABNYCjvXWqezy2aIBDZIAHBZjczD&#13;&#10;L53vG37yti4ljp9ZIQ2XZtIoS59PILWSShfcgAGhc7uLXTTwVpcCd1NalUtRVaeWHdydWM+CgXEi&#13;&#10;NyBfc10W7gWB4JguDYOnpxt+AAPVQMY1IKThKoKUpVR8K4ADfLxJF0XSEDSJwnAAHxZFkAAhjyP4&#13;&#10;AAqQxAIgfw0jeuRMEkgpwHEgp2nbBIYoKPZAoKQg/J+f58Hw+5mmegoIgigoVBRhGo6lqeqP3LRd&#13;&#10;y5LztWjZ+qwGgaCa8hR47IAAV7OAAR7UAA1bbXNdq+QG5AAYO6gAdm8AAae97Fvu/KDQymqfv/Cc&#13;&#10;Lw3DzPfiIX9gBoLTdVQp5b72oUUHLAAMPMp+aXOAAFvPqouxeLwvV5N0yqF8Uh9LVgonVJLyaGXg&#13;&#10;4KeosOYAEZ3Kj72aYABd39quK2iH8sUAAGp5CcAYrB6eaAAWegAAwenaVT+Da6e9ehtnnd7smIFA&#13;&#10;diIT7SGdY1Ct1BTae9in3Z1RUVVVInt7conl8+G+LHupVzK0vxD/4AQBgEpAWqDgABMCSQURwkyC&#13;&#10;hxDYAAe4shagAEoE8JgABHgPAeAAdzRgAAShAAAbgdQ9gAAUHKB4ABXizIKFCC5EBDiNIKHoOiDB&#13;&#10;hkFHcjoAAUQmkFEwJ4goZwwwDiJEWIzfmrtZCMtAADXYjlYbA4dOwvQACRisAAccWUTjNGaew3I5&#13;&#10;4wAACFGMAAJYzAAErGkAAHY2RPjcpFwKiHBxvjpHWOzhXyEPTMT19K7IvELfcT92zuHdFTCbIcAA&#13;&#10;tJFF7L6X8BpjX9HzIi+Yo8eSHPsIVIEoR9T7lKKEtlbY4Hrr6anJpYp738E8C1KslJKyfScPwoGS&#13;&#10;xCZKPocg+pySnX6rvPI7Qnio3UPzfA+Inb9yhyzIRLWO8y5mTNmWIEQ5BRAB6IKMIYhGAdA4AAFA&#13;&#10;IIQZEjDhuQcNE4wACQnMAAA4cg8kFEsI8go2RuEFBMCMiLFWLkFFEKggp22MhpIKLZjwAAkhFmdQ&#13;&#10;Wg1ByrRJS7EtrcTTsUIKDFFw0aWJikosAADVGQACto4f+Q8PXODSAAKOkjIwfA+ohSk/UcVElQpV&#13;&#10;S+mFMSsg/poAAYVN4/TEIfH1WcfyFScOWAMocsJPFBNYPxNwBShx7IbMgg8ynXSRUpLldsuyFyxK&#13;&#10;CEyrQABZ1dJ+IusAAA7VjKHMZr0pieUUbY24n1XYWMhZET5Xo2VfrBKMPOvAAE4QyJmAsiAObAAA&#13;&#10;B5YOSBmn9k6qgVinj65dPVXi/Beb8l6zDXuSWs0wiCU6JLVqC9bqZWftBaGiI9R7EFHwPk+4E2ml&#13;&#10;DCaFUgotUjD/bKJoUwpQATjDQX4gw8yDRTjFGQAAQIEgAGWMhJg8h2JQqERAXowCChEm9XpmoABz&#13;&#10;DoIKI0QxBRqDVIKCtDlorwXhjfQprSYKH3iIXRJwomr2AAFXe8AAMb5J4MSf5wY9r8AATSHK34Qr&#13;&#10;0X/J9SyOeAMCYFohYsnj3R3AAaZaskuCCdyYIbTQH9NqcE+DNhkAAmcOWskRIoWkgiLu5EYbWqT/&#13;&#10;DLPnVjientmiEtyZcIHGRQ6T0oxAX4wBB68W8DPj2VqGCjWXapWgnYWcjAAFNkkn4+cmEvJiT5Z9&#13;&#10;DSjSgWZKInUg8SWFNvih/xWcIE6wlLxacvidzAaJZSq1lpUE/qPUkn9am2sQwNnPOkzBaC3IKHMO&#13;&#10;5BRUCjIKDFf5OkCgXA6QUDgHiCjOGMAAG2jXGgAG0PsuIfQPaFFAN4bpykogaA+QUDWhQADMmuTs&#13;&#10;aY1CCguBaQUO7QwAIpIKKsUlx7eIGeXnXW2t1IXkoZeZMWdb1OEvYJoAAetiAAC3seKsV77EeZKy&#13;&#10;YYGzwAA42lrjW+AlFbU2xtlv42tuJyTo6ZehEMvuwsaQ/IhPpB1gEXJ0sRC5OBc3hj8oaIccSPIf&#13;&#10;U4g1iShb4W9uUh2OwAAO4EwPIUpZevvKAJ/hVLQAZMtQ2QeLpyGSrC1vLKB2NuDaZWBVHpD6Gzdm&#13;&#10;9Ycnu9JHZa5FJNV+KsvS3pzZUiO5yS5mTLZnlxEOCk65gRGuddUY7a59z9qYbYawUhlCbXo0YugA&#13;&#10;BICIiI2ONAABSCcgoaA3N6DUkB34LodhRCiAAV0EiChDCQQUXIsUmI5PuBK1YVgvEFFSKEng6B0k&#13;&#10;FAyBggoYZ/PHu4AAcL5x0s46B4HwR/ddRMidnPX7fxj+LAAIfx0THRToAOAc3I2PLOYc0BfzQAOF&#13;&#10;CfwY0zwd6NrUu9D6X0yZL8Wlr6T/zr0nqE63GRHMJD8KYWGEUezgAAZ+7AAL/33tij4ZDNhvDpOt&#13;&#10;+cSy7MfFljKqk7Dp8+vScVH83ai/QrmYfUkyJoUY1QX/vAAeaPSjdHcqlD9zZ7e/y+UP9dbYrlmL&#13;&#10;ea7m4Oed+MwbJ80zSRH6hEfIl5oIJ85Ixy9PAHAISkBO600gd6IQFmFsIKgQIiE4FEIKDKC+nwn0&#13;&#10;DYGShurUJagmCUDQZkZWAsIKGaGLBGaUAABoBkhmZcAAEKZU0ENaACNggOCoIKGM1GBMagAAGOF/&#13;&#10;ALB9B+KA8Koa8OwM8Sb8H1CQ6UBIBIAAA/Cc2M2QtwNy2ImoY6Y8JGeW2eudCAs+9HC5C/DAK6qw&#13;&#10;J4+E+IEyJ29iIg9mIc4cycAQUYqI3aJK+O30fysMkkwi38J49qpu9uK+WeHhEClGlSam+sK3DWIK&#13;&#10;VuYsV0YwUCH3EeAAAJEkxNDuqmIhDqKrDSIfEQIg5yIg5kswp8fszWJ8xgAAxkaA5nDDFXFYKiGy&#13;&#10;G2IKBQ56AydQHOysEpDOLY+GIgDCtyAAFBDOHou2AAA2B0By8+aaRSRUAEBoB4ZyuS746eFWFeIK&#13;&#10;CsCkIKE7AkAADEC6KA04IKAWAcIKG41MVzAqAAFQeNFbHXCBCE141tCMcKDzHmAAFxHs42R6DfH0&#13;&#10;AACXH6KwExIAABEUAAHTIKAADxIQAAC7IXHYoRC9IbIhIiIi4o4sJKyin4we/e+ZFEJ24A4FHESw&#13;&#10;aMaO8m8oJ9Do5Skq/VDy+aKEx6DOAA2CK5EeH2ZOCGCG+AXxFIb8o+kSkWKvE4IPE0P6HJKJGIA2&#13;&#10;A2J3JO/Y5U/cNGXW/g/zE6/m3AskJ3EMlOWslIJ0yoW4JKxqbobtIlLFLGIKE27gAADMDAIKDw1Y&#13;&#10;EQEE1VLbFSIeBEQ4G2H2H0MUBmBYAAFjL6AAETMArErIS4riGAdGAAH0tK8a6KhoIKGBD8B+B6KA&#13;&#10;BjGOXMuMIQDsD6IKETLfLJM82xHca4vO8QqYcPECR0T+ge4gi8cYcGehL2OOOSGLNm68FcSMG7Nw&#13;&#10;AAk4BFN4nKnOxdM+iLIfODOJFaGZOOAABrOUJ+HrOahMAUAU3FI0qpI4J8zaBpOwy2P09y2a3Y+V&#13;&#10;Eqy4/a33JUzBD0KGHXPQYzH2JUyAJ6NVMAES4YIPDGJ2UPPkcMwaQzEEKnKAIUGJP+Q6Q+P8HVQJ&#13;&#10;HwJ/KUxSXTKccjJXOqJLE8IfFA/vQc/1J0IizaNeqUJ9O7J5OLQ9C4DkDwQfPiAAGI0WsEB0SPLU&#13;&#10;JS88IWHwHIN+D6A6PMEcKUH8fBJtJvHsQdEkAIIKCyiHHQeMH+Hg4iACDomoAAYkIKYU0MA0KACO&#13;&#10;CeIKF0ZMIRFwIKDXF3Q/S2vDNCoc16zpHicQG3TJIPITCRLxR600qEJhDfOhOiANTie+IJTRP0R1&#13;&#10;DaM8za44R6EpT7S/S4jfOHUBUG9KqASiJ6iSCJUUIgeK8xSCPoOTPoKM4yAADLUtJwKk9zIAExKN&#13;&#10;KQKnD4wuXGXKXOccKNJ4xulfUiqKKy4A3oIPTiANGREjEmvSzQc2c6c+1SgDIGDvV6lCKHP6Iak5&#13;&#10;U2O8KoNUpIz8sHGcKNVBD9VEX/VIK5UaczUeJ5DisczIJ1KIHJU6zO/w9Y4WenRWJLOOGZOTOWJ9&#13;&#10;OaHrOfOjUJXc6ACQCgIKF4zwH+Hs1mAw0QAABQu+GMF8IQjAHPH4CACAAAGe26BOAoQQD2EcEcm2&#13;&#10;T65KIQDYdujRYc1aysDI7zBuSYHtSNVWJ4C4DKYoE4ISzuIKCW7HXfZUoRS9CIwLTEgDNOABFMTY&#13;&#10;u4QKKUPxTUPwmIdi2km1V6z3QzZWiPUFaHaM2pIpPYJ2/Oq8akk5YCAAGvakABW2IRTeowo0Tm6l&#13;&#10;YUQRUkwJDbVcJLTVPyKM+y9XKo/sjezaM8IWqDTXO8Ku+zNw0zakGuAA+yIPauBTb2548lJLaOTH&#13;&#10;aSlcUrJRcBcMzmA5CYAAAmQQMhMvGaIKHMHGSYHKlEPwcYpCAA7yAAEcFIUQAQC29IIcD+uyAAEE&#13;&#10;hKAAGVXMVzG7Oeu1dWKFRDRGIKACPaG40yAABFbTcPd4gFZbNHCLNKjqJOust9bmABNXDaPxJIAB&#13;&#10;a4286lUUCI3rd7aIKVPswHepeyvA/KlBKhe0SnK4ys5GkbAEKA+ehqr2kYRFYje/faP9KuJ5eu2v&#13;&#10;fdfomYH+HawWACAoAnRUIKFPRaCoC2IKFaFMnKMSGoV8JsE6KcWCFS26AAGlAUBbNgIfGyIKDJHO&#13;&#10;FGUQAAC8CyIKCTSkJYSMKGERYsDzYoDKhSE0gZfrhabFd/TBNIfBhdhoK3aLhrhwjva8IjczVzhy&#13;&#10;P03VMEDsJ/K+bqSeJ9P+muQ9MkJ9Exh/ifUnYQ2+J7JnVnR9ihiwcOGHBKZHWWEEEQIKD6z2AADj&#13;&#10;jGEgOIBqdAGYb4IOF8BvGcCCGU0WH+Hq/EACRKIiGKGOIKB5RScw7yE+EuIKZinYEgqWI0ACGtbs&#13;&#10;H+AyAyPvf3izkiUXhhHheFklkuIhhvkxk2b7IHEZaWq2/Rk4Kte4WUKEWeveFWAABvlY+0r9NXIR&#13;&#10;RFJiKFUTUXlHluIhcFPaIjDKw5FzlxmANyCjg8AAGNi4FpGpOSBmKAEYEiIKDqDgIKFmgMCYCOIL&#13;&#10;hKAAG6DyhrCYIIPwNUG6ADOiACAPViAAGsGcJ4HXGgR408W0uofOEK3W2G6HmDnsalko19kscJNW&#13;&#10;SxTVbPnuSpk1oDoJDgOTbcJ9irTVoKqjPAUDIuWjoZmDQxBnfHfXfLoloyJ+G4RUjKnoIRi/jDjG&#13;&#10;J8CngE69gKH+HYZ2ACAmAlMQh+LYDSDHSUIMEvpsow82CcClGuAAtaIKFkYsJ+AwdQHSHCISnyIK&#13;&#10;C7Ebo1qYUHnzTDn2a9DbTaKwg0g2ozSeWfeYM8/CABPQHXebYVYMGfBPqaP7oHrNrSSlKEISzgrZ&#13;&#10;rU0FVsSwe4e9h3rhhzWmc0J0yNg8yTgLrvsAIaEHRID9REIQB3JvRLMOJKQKAw06RXSfcchUFfGo&#13;&#10;DDIYHjOcAyOwG3KKAWHO7no9Swv46IKACGCWIKF9AaIQGCnCB9WXsDtgP9qfhkbCcLqmyeKQKURY&#13;&#10;7sAtt64C4HbdTrZleIg4e8KFh9cztiK9rRuVuaK1fhQbOBucPXYJYLD6P/r4yQyVudihugJ1JFb9&#13;&#10;u5tiCYSSAAFsFgIKB8iWboQdSJSMAfJAIeGsGwu6BTkHmiAAnaAACRv4ABCsAAD8fADmD5LeAaEH&#13;&#10;M097D8CEwrL+ncrFvwJ8DXtHv0IQG8ysBDsfvFw0KztneDhmcKk5IHuDCTbYP7PzQ7w2KtuZxTxY&#13;&#10;KNiTQDMlEBEFxkR0nAhvWVxaIaVNClVQKtDKEJyBQNxzhxUpa1T/ZlxoABQ4kRyHqY0G1AA7seCJ&#13;&#10;sSEUEGILgiILgmIiEtZILZZEyRlUHeCRJu80Au90eiGPrIIKDc6GEjnmFDr+DBpMFNlUAACzBqJ+&#13;&#10;HNYETxwcE2SHSIHUPvoryb0IJ/w7Zfqj0LUJxX0V0b0dfefAbwuS52HN0rbuvy+zedb3vsNVfZ0f&#13;&#10;0/1BhaG3o6nmiCQobMu+Dc7yFqFyIKCVvWIeCqC4IKFYtsAAHOusE2FmZNDKEYEKEKIqD3dQCxRX&#13;&#10;f+ILsGILsKILj0IKmyKiHVrAABnb1D2oIZ0OwJZg20xuFF25b7yAEJ2qwDescFfn3D3N3P3R3T3V&#13;&#10;w0FOFYIKC0tdJhHUArpch2riEzRbLSIYH/Bi0IIKBA6YH+1EeeejeOHD4OAAAuA9o+B8uiF2hZLR&#13;&#10;1OE2QiQrW4jXU93X4yKJ2uwB2y2zYbYckGcHPt40Ib0Z5L5R5T5V5X5ZaMD1BYEPFSGW6ThmBsBo&#13;&#10;IKD5ysAAEGD4IaGku4EoBfL2G0BcX+HkBiM0FD6UAADJ6aABz8SHdyu+Aa1qGiGUILSiIKF7vaHy&#13;&#10;tKADUP5b7CIV44v/482x5AIqIuCn7WAAFZ7d7Fdp3Gjl3L7h7r7t7v7x7y6ACcpcFoFaSYryACry&#13;&#10;AA7qIKDBF9kCIYFcrICmrCIWWARiFv8ldzN6AAByui0wIK7+IKBSZ7N0LiAAGypF717t7IvR7M2p&#13;&#10;7RHmnWNsGT9d7r5P9J9l9n9p9r9sUcH/UiEvy7SyKAA+56AbJAGpXN9yPsACAQ1qB8v8AAF4xCIP&#13;&#10;XUviLKHCbyF0EbYcHyBYBWAA9reYIQCfEbqASYg8ACAdf4Q7YL+Z+d9v5V9MvF9Q1x7R25Akk5uT&#13;&#10;7F9j/X/x/z/1/3/4IAAIFA4JBYNBwAKRjAhKJYE12vAm204RFX+7HaAACFQpAiwYIEp0/BhQL4E/&#13;&#10;3/Amy0gAoZcAEjMQAz5oADrA0U4XHAg8HIrBTMbYEm0pAmWzYENRnAi8ZoEoUzP6lU6pVatV6xWa&#13;&#10;1W65Xa9X7BYbFY7JZbNZ7RabVZ13bQARrgAHfcwAELta7xebzKJRer9f8BAkdgwAs8MAHbiQA0sZ&#13;&#10;gcdj8hkclZwDlQAqcwACtm8nnc9n9BodFo9JpdNp9RqdVq9Zrddr9hsdls9ptdtt9xudRloKBQSA&#13;&#10;H++XrGt5U2Aw4EQR9AkIioEe5vBSMToEvlzhVerAAT+5BS2EwnLXq+o09HfGgEAqqikhAjucYEik&#13;&#10;fAjt8AAekBAkKf91/f8/8AQDATAraXa3riubzrsCEBtUviUwa27BkcABRQsAB/QyxbGwjDsPLwyo&#13;&#10;AsuzLNitD8TxRFMVRXFkWxdF8YRjGUZxpGsbRvHDWuKgyLoyAIJgkqpJEwgQ3jSgRZFqgQmiUgww&#13;&#10;jQABolAqIegaBsMQ0Y8tAAFojuoAAMAygRnGMrJYFogQoiagQkCggRcFggRKKiAA1qdHM8TzPU9t&#13;&#10;HAsDiMuS6QXPi0wfQjJEnRIADpRgABPR8NpZQ9JthEMRlSzTOUpTdOU7T1P1BUNRVHUlS1NU9UNs&#13;&#10;6aBAsC6BFKTiBGmaiBBYFaqjINaBE6SwAGIVZVgAHgqCo4C+nWNo6AAGxKwocgBgGABW2mAAnB+I&#13;&#10;CNAjBgACqLqBFUUSsmubKBBUFCBARK4AHweaBFeWaBCgJlU3pet7NtPy4UBBK6rve6f0Nf6vk3gg&#13;&#10;ADNg8uBaFtI4Fhqv0szFMRLh2KYri2L4xjONY3jmO49j7AECQ6BAddQ5KEABdl8gQiCCqoZh2ABA&#13;&#10;moZ2ZH2fNuCqKoAF9noAHZoCCkGL6QD4UCRyiigABgFz3D8gREECrB/n08gAgSBSBH8fqDGUZikq&#13;&#10;XkGxbHjN8wRQV/YxgMW6q8l9AA8DwgTucsH8AB67xn+gnvvi0Adv4AGbwQABDwuGbJi+IRJTXEcb&#13;&#10;x3H8hyPJcnynK8txpSlUgTeC3EyWlOpgsItvpagYBwACafx+IqDPWgAFwKPCA9ZgAVxQlMAABi8L&#13;&#10;KBFoW8lyaABKk2gQ1DIroWhqgRqa+gpynMgQNTFy/qerGWzX3tFt7UvkXnz74AAR8SuAt8swAwDA&#13;&#10;Ab/04CfaAB9/gAB4/mABzfsAB3fyioZf44kRDMgA9ZU7imJOMgFAeBECYFQLgZA2B0D4FDJeaPYe&#13;&#10;xAghA/PifMmwcCfjMZqDopQABkGWFfCUAAwoUMyEC1IBgyikAACGtgAAjBIkCDmG5OSdA2pQAA74&#13;&#10;gQSwkFdI+QIVIoSBACWi1RnAAVoQQidE81L2FAoKbSxdtaLH4D7AAF2LhkwFRffU4AAsYwANtAAB&#13;&#10;6NAAA5xrigpOAimXPRtjlHOOkdY7R3jxHmPRex4DxI0OgdJAgUgnIEHIPAAB1HvSiNEaK0lqDNFw&#13;&#10;LgAAzBwjhAAFIGwNlpDJGST8ao1laq3JsHw+Igz6B9IEIsQhAhpNKBaCwrg/x3HnACF0MZAhsDaI&#13;&#10;EN1Wke5fS/K9FJfig2MxXmBMc3Eb2JzImZM2Z0z5oTRmlNNGg/x3jwI0BICIAB6BUW8B0Xi8B4Tj&#13;&#10;IKAaJoOx+tcEiLZ34LQkxBIQj0jRHCBBceOAAUbxAABXC+t9cM1psABAgA8sA/x+OrACKY7QAAvO&#13;&#10;impQ+PEwntMamM4iRkjRjUZAABWjgAFiLFogh5Sz7QCP+IqDilEJ4U0hpZS2l1L6YUxplNEBc2xI&#13;&#10;gYI6HAbw3J9hXCuAANtQQAA5DVBwAQ6x1ECHNJYqb3QAgFARBYI5AhdCyIEDllwABuS6AAOsctM6&#13;&#10;wR7O4E8AAt6zEWL7Qd1cw4qsWoq2RCcao2BRro7UVwrqwn9UsG6vgAAb1/IrRwCoAAi2FrzYexFi&#13;&#10;bFWLsZY1ToKgZAABGNslg6gEG/HHZkAAD0IABm0ml3jtXcFYBECogQDAFysGWQIC4HiBAgBEQIZI&#13;&#10;wLHW1gQMG3AABy27IqNS3wABD3Bimv17cVnuuQrjGsOYAAsXNAAKe6FtlKmWYjHC6V17sXZu1du7&#13;&#10;l3S/jKvAAAGl42eAzBzYQaAygABgvYAAT97yBDBOQAAIBywAHNOedEq4PAiPLJYP8b8urPTbW4t4&#13;&#10;AC4LvYJcvRKKlxa3XHcfXFRiygeYVpUMLBRpZlQGwzh3D2H8QYhxFMwDWJXwvjG/ikgorROidkuG&#13;&#10;IMRAhPikIEGLAwqBWkCCuFIrIWQwkCFQKCqgvSBBGCGQI/B+j+YjyYxrBlxGNEBAgD/gT/AEFg0H&#13;&#10;hEJhULhkNh0PiERiUTikOR0XACZjQAA8dADSkEVkUjkklk0nlEplUrlkmAMvACpmQAK01ls3nE5n&#13;&#10;U7nk9n0/oFBoVDolFo1HpFJpVLplNp1PqFRqVTqlVq1XrFZrVbrlOl4BhgIgzsYTEAALHo7gp9Qk&#13;&#10;FQh9grKZkFGozip5P8FRCCgp3P0FRN8ACeUcFMJcruJxWLxmNx2PyEHXeTABGywAd+ZAAQzmRxUD&#13;&#10;gme0UHi6OACy1AAd2rj8h0ev2FSr8xmc1K2x3G53W73m932/4HB4XD4nF43H5HJ5XC2cHBwJBIAH&#13;&#10;j3e4AWqvWcFKBMgpbMkFUydAD/djtAABCYSiqYT0FNJjgoztQAZrFgtlgtp5f7/n9/z/pKyZdsqy&#13;&#10;7MnezbOwAnzQQUprSgAVUIgAe0KNaaUGww0TZpkVKaJtDMQRDEURxJEsTRPFEUxVFcWRbFyRgHGI&#13;&#10;AH9GgAFQOw7RmRRFAALJJkwgo2DOgocCAgpum2gp1nKkpbwGAAlCMhpynMgoNAzF8sy1LcuABAUC&#13;&#10;SlA0EAhLqIwZMqVEhNQAEBNoAA9OELTROaWw22sPzpPM9T3Pk+z9P9AUDQVB0IyIw0OABxUU05Ck&#13;&#10;Qs4chsgo8L+ABDkCgoJAwgoThSgpjl+kprGwgoV06hAGvUf54nY86YULV9YVio0vstMLNM5MlAzP&#13;&#10;WSEk5XwADLYIABbYk5V5QE7Q621j2ZZtnWfaFo2ladqWrayHPI8wAgqCiCi475/kfR1t26ADvIKU&#13;&#10;hNpIf56Hq84GgYhIah8uJg2ve98ULWkC1vBNAV24h+YFNk3AVgyEQoe0JwqoB54cAFfE5YdipBC9&#13;&#10;8yzZMPNvi+OY7j2P5BkORZHkmSoWBYIroHDAEHIgarWtoAEEPaUg0D6CnOcSCk6USCjELuTaDoT+&#13;&#10;33W0D1xQWAOGfOmAABGnogB+pAADWqzGjiPH7rQAHproAHXsAAHNscZxqh4gbQAB27XY2hxBjNl7&#13;&#10;duW57puu7bvvG8y0XZfIKIwhoKRxJoKBd4gAM4woKVpYoKKQnIQevIgASIdB4AA9mkaCKCwFNOlO&#13;&#10;a5rgAOAtC0AApjQNAAB6cZ0O7jZQFKgov9KigYhygp1HSgpGR4AAtCqgpPlIgowC2lJtG4gpommg&#13;&#10;oqijvXoeixeisxftc3+gbjn17YABP7yggN8IAAt8gAakB4AfCAwAa0foAYceYABZ+YAEl+3pOXuE&#13;&#10;8fx/n+/8/+AEAYBQDIgJxnqwAvuKcYAACTKQABBXopURp4w7hxAAMuDAABGwbQghIBhMA7iCL4Le&#13;&#10;Ej7GtsGAUdYI53AEh4DmQUXowCChCB+W53ofQ7kFGGfY6QOiKhVMQAAVjsQAKTL0YIYIwyCg+ctA&#13;&#10;SJ0TyuPUTE0hXT2YoRXK8TBDjGosRdi9F+MEYYxRjQyWwtxcAAFyIKBUCpBQQs3AAGkN4ABMAuBR&#13;&#10;HENIaSEQRAALEIQSjNi9Fq+9h8GBlgABvIks4rIFvFIKKoVzzXngADEGp4IlyCjkSYAADYGi7l5A&#13;&#10;AXsgrtiCjPGOQUcQ5CCgdA3GSV0ryWxSes0kgD/gQAgkFg0HhEJhULhkNh0PiERiUTikVi0XjEZj&#13;&#10;Ubjkdj0fkEVAMjACpkwAK0pkMrlktl0vmExmUzmk1m03nE5nU7nk9n0/oFBoVDolFo1HpFJpVLpl&#13;&#10;Np1ELxmgijTcEdLqAD/BwNADiBIKAA5BAHADwkgHtAAEwdDoAVbTagADxyO8ERqHiC0W8EJpKgiW&#13;&#10;TkENJjghCJMEZLIrL0dwAkYBiibUMEMxghAIrj/erwxwCAVP0Gh0Wj0ml02noi71QAI2tADv2AAC&#13;&#10;Gz1GjgUD2u53W73m9x8lk8pK294nF43H5HJ5XL5nN53P6HR6XT6nV60WH5IgjNZcEejtg5YAoGkr&#13;&#10;8fYAAfpACd9gAL4GBcELRVgidUUEMRdiDHZMEHQcIIQhFIIPY6oIDgSIICoKoIZ5jowX5hMKH6EB&#13;&#10;cG6CGixTrw3DkOw9D7TNUXbWNc2B3tk2kQJk25/uo24AGNGKkAJGgAATG4ABdHUVR44jfpMVKUJV&#13;&#10;HsiSLI0jyRJMlSXJkmydJ8oSi4gNA+ggMA2ghnGMABiS6AAezAAAdvGABfHoeYAANNSCD8QqCEGP&#13;&#10;iCGOZSCBwGqIGybaCBQEyCDiup/kDOIAq2ggpi0ghWFKjBwnGggQA8hApUQABW0XKVMUzTVNqVEU&#13;&#10;SCM17YtmCFOInFjqHzVIAARViWAtV4AAxWQAAdWoARoAgAH3XYAHlXwAHRYIAHXYgABbY4AGlZVS&#13;&#10;2YmMfuDIdm2ladqWra1r2xbNtW3blupAf52PAAIKgoggsjCAB4kuR4AB/d1k2WZgAgGAAYn2fLOs&#13;&#10;+AAwjQghQEygh0HSggLgsh9wXFciCC6MqCDqNyCBcFuHTiABFEGi5/n8fzHASByCAWBiCEeRyCC/&#13;&#10;SlvZTlWVxBTzW1BE0UVJb1TunVN8VYBAAALngAA1n4AQXBgFaIADPM+e+k1DE5yaaAB7agj9j4nZ&#13;&#10;RpZZq9nyC4Wr65ruva/sGw7FseybK5hiS2AAzjagguUoPI5owYsHgAHgdAAfpAEMAAUFITwAG5wI&#13;&#10;ADQEk+kubhtIIdR1wVcoACGv0YGIrJ7HixySIdF4AgLnQACEI6CDWM6CCgJi/sCADBo4UxVqyJjt&#13;&#10;UIrmzdn2nap7l0S1FFNu5q6UX6qAGN454SiRuBIABV5PbWnrMhOH5foej6Xp+p6vrev7DnYYghSd&#13;&#10;QH3QAAYJcIw+yCDIL/wj8QAACAQX1iz+AAFIDsEgFi6CLgggWBWggRhYQQsZBBqjNIwCIFRBAGHx&#13;&#10;AAGJdAAA4hrIILcXRBAkBFezBeDEGSOu4Zg7pmbvEXwahEkd5rW4RwnhRCmFUK4WQthck4f48x6G&#13;&#10;OAmwZXQ9yCASAwQQdo5yMB2D6QQRYhAAB1C++gRgoTJqeCINIa5BA5sQAALsXxWQgA9McAdzoRwn&#13;&#10;EEFsK4jAOwhkEGuNUggXgvEEEiIsgg2HEgABOCWF8c46Nmg40tmTKXex1j4caEq0Y+yBkFIOQkhZ&#13;&#10;DSHkJG4ggKQTkMHKOYggGgMkUCafQAAtYwJ8jkOaTgAB2SfTSKsWDbQrlTSCl8HKj1ItqbYAATAk&#13;&#10;iMBUC2QQVopiCBDCWQQXotSstKACq2REwZhJPjuzFUceoQzDmUUiP7z5lzPmhNGaU05qTVOoL4YM&#13;&#10;twgEEAiBcgg72BplmyAAIIPmDkDACBkEIABnANZEDMbkZn4BZAAKae0uhgEECIEEu0sAAA3BoQRu&#13;&#10;yAUBgAQKRgNjcQACVZKAABTMwLQ7AAN+J81qLUXOTMWD0yDcHSZuAAKtIQADppIrRWyuAAD8pUAA&#13;&#10;elLQADqpgAAd1Mys0dJACunAABi07owbyZtPagVBqFUOolRajEIFIKphcpQAKHlpLYABgDBGEIfI&#13;&#10;oAEjAABwBW/8SI1S4i3rAAAJFYyCDWGwQQFYKSCB0D2QQGQMD5SWFBVAL89CLiDESmwPBCJcEEF4&#13;&#10;LSo9gbBFBo0ieY7NJknRo+zkAAPrHJcS88QhwDLKM+aABGzCq5gEFaTDimZjZOSQagPYg7U14NWs&#13;&#10;GaCn9qbWWttda+2FsUji2gmAAJSoCPiLEgQQOwcSCCTEwQQNq/YHF1AAI4RBEBPikk8fkAAI2igM&#13;&#10;NoOK6h6D1D/HcicAIEwJLmgaC1/gAA9B0IIMBCS7YsEXE0KAggZ4GkGDMGwggmRJ2yvtfci9hY82&#13;&#10;IpsdCxarQP4BAACzAgAAOYHeQ8pohYCVm/TUeQ9K9LKMiCdhW/BRrV4Xw1hvDmHcPYfJaN8cJBAV&#13;&#10;MTRgMMggMQXkcT+QQSFBRnjRrcDEggSwpEEFm60hR7BOgAHmJowIzhlGKFGQUS+R3BhouIQoBYES&#13;&#10;CA3QAAAEE6wACfEuQQcg5SCAbA0RgWYtiCBOlyQcSAliCBvDTiDNV9r9WHhBf059Kh+XiD0HoAA0&#13;&#10;M8AAGpnsAA58/K3RqEHQVIKRBS0MAACeic1nJwzovR2j9IaR0lUG9d7YGgpxoP8Y8+QAgPY+RcK7&#13;&#10;6AACqPuP8eDlgAg2B4QgbNqCEhE1gAAXusyDg11sAAY+ubrL0IWCoGRBFeAAAvN4AA0xoFZHg4w3&#13;&#10;5FxlDMyendWgEysjfT0AECWTtJ7ZqBm13a3I9obHjuEAFYC9jD3MAAbO6V07icCNyllLghbx0IfQ&#13;&#10;KO9dEaK20U7Ru+d+b939v/gD0QrH6Ldcwg4oRTxnCwRgHsFlkjPIIPEdhBAmBTi9KMf49h6mOVaP&#13;&#10;PjwAAKchocrwFoEVSCzG8N8AAD+WEQCKE0ggwRewI0+CYFBBBkT5I0P8eSaAAigUuikL3C+A9FmV&#13;&#10;tyD+3rEpHHh00AAseoFuFW63drQUFtGM9TKmgHuuAA0NjcKHYd77S6MTnffZe0dp7V2vtiPB/q8X&#13;&#10;GlgAA97SAAH1xsAAgS8AAD9Xsi8BoEQKGkd0AAcu/CPryACs0i5Giu8dU0KfFmMEED4IWNl4ryET&#13;&#10;KiVMqpB3tgAFEJrtvo7BdIo4i1TfTTOCw9ZqMVVSheex0ArkEvtexxwBPI1MEWKxnaAl7/0hHOz/&#13;&#10;B+J8X43x/kFEFTGAAAWOLAADA6MAC/yCBhzSAAT2ZiJD/HbdoCyDDWcw3GK8gglfRAADZ9IWUvAA&#13;&#10;F9AAF3+D8hSXM4gQQGEVJ9T8ImHkP5BBEBBCEBBLkgAA+rjPkwDpoPTL+PUFsGYvWJRupnWvYheK&#13;&#10;HGigQQLgAAQwNAAAZQOwCA+ogwECHPhwRQSwTQTwUQTB/h9B9DHAXNoBxhxIyBppFsTMoCCBfC9i&#13;&#10;JwBCCA/g8iCNKgAAytRBbkRrbLcBIsrh6AxAuFYlZgOABDIBsIZCslwoaLuiJwkiCA4A1CEBYLAA&#13;&#10;AAnsxwUwyI+QFM3wGGrmmhyAAMjsrhsQ4AABbQ5gAPao5HgQyiDQSQ8w+Q+w/Q/s1BkPCAcgbE/L&#13;&#10;jLkCCAXsoh3jwCuk9CJkqCCACiyB/htQaB+j1ABBowaABAaNfqDQABPgRgOIFgxAxAABCgPAQLxB&#13;&#10;2DOAAB6kTiLhWJRqQAoiCAaIsB/hktOOsxARfINQzulM4FqKYCsQHgAPHIwBfRlqTGPsAkqlZIdn&#13;&#10;koDhFxqw/w9xfxsxtRtxuIMh/mlRXu6tPDHGeiLjJDKDLAABUBWiCArsbuvFKBXuEh/h6ONgAgFs&#13;&#10;GCFBxstC5RSPoF+h7hLGSmtguglC/ASg1IIA8ANpJozDIB2yIHAANARgAANgCteBsMZCLB/lVAAs&#13;&#10;YiCOWqrpGxuySHpxglttvkpBxyVgABXyXFKhWx2EunJrGASSbAAPfruwNJ1gdSeqxKyMDx/RfRsS&#13;&#10;SyiyjSjykFusWgAMXo1MrgAA3MliKg3EDAABJhGKyqzyRIoQfrjwBhqqKgVObiFhcQjAklQB/BGB&#13;&#10;IpyBZR2BhS3spQMB1BwBwGniEg/S8O8hGhKRbxCgABgQdSkzBIXyTltSUkihtzExkPHhazGo8NEt&#13;&#10;pB+zJFhligNzLAAN6xbOvrLMuykyiTBzQTQzRTRkOh/zJgAgPyRhyhujCnIpdiMAgDDgABkhiish&#13;&#10;5jGgAkagAQtKswutxraoKiGBGp/A6A3gABmhJL6gaA3G2MIm8TJgBiSBOAQkEhosxRUA8QfgFAMN&#13;&#10;iArI0iSjJzSTxIMTClsiAP+BP8AQWDQeEQmFQuGQ2HQ+IRGDNSKABeRcAMqNAByR0AOqQABuyOEE&#13;&#10;CTAAqSkAFGWAALS+JTGZTOaTWbTecTmdTueT2fQYA0EAKmiAArUef0mlUumU2nU+oVGpVOqVWrVe&#13;&#10;sVmtVuuV2vV+wWGxWOyWWzWe0Wm1WuesNiwUfDyEgEBQV0OiChYKxB/v5/AAAhELQUWC+CsVewlU&#13;&#10;K2ClkqQVQKaCl8swiBgB3FsxAAzqdQABvC0WgBntNpgA+6kAITWABFBPBnQIXsANvTgBtN2CicSQ&#13;&#10;U3nWCpBFWzicXjcfkcnlcvmc2xLvoAAjdMAO/rAAIdnncmBwTtzZ9+EAGbyAB1+cAN/1bhtNrAUI&#13;&#10;ifGUSon/UABP8d/9fv+TiggCoaiqOKz+wLA0DwRBMFQXBkGwdB8IQjCUJwpCsGEmTCCjcNKCh4Ii&#13;&#10;CmIXiCl6YCCiEH6Im6b6ChIESCjQNyCkuSKEl8YIAFyIYgAAP4PA8jh+n6AAoSIABaSOAB2o8ekg&#13;&#10;oYdMngAWEpPGVBXoKZJkIKep3xAYyCh6HaCkMRiCjyOcLTRNM1TXNk2zcADoF26TqOtLjsghN6pO&#13;&#10;7Cp8z6AAEUAAAI0GAAkUM+78hJRQAMuflHKmCtIgAL9KTzS0Cv/AJUqMpFL09T9QVDUVR1JUtTVP&#13;&#10;VFU1U7Y6j4gpGEKgo+EGgpCD6gpPFGgowi4iJbF0goliOAB0kERAAH0MAtAADtmgAUhDEMAAwj2P&#13;&#10;bAAGAYAAIAwDAAe9vgABdxAAetyvfADLhVdQAGrdqEiuL6ClUUVGHieTAF2XyCioKCCk7egADELt&#13;&#10;V4JguDYPhC2TjOYjOq6874SmU9wpPp8gABOMAAH+NgAYGPIZTINZEAAL5KAAGZRc4AHtlgAHZl6O&#13;&#10;I88J9og0TRmlnGI50qFMqJTcB53oOhaHomi6No+kaTpWlq8K2BgAVZSIKXTEukIaCkBaUeDyiJHE&#13;&#10;nRg5xiJIaBolAzjOAATbUAAhba+8mlsJgovuSZHAAZu8AAJoKAuAA4iAHrMXWRRcFwAAKcRi+MoQ&#13;&#10;No6IKShGoKbhvIKXE5AANm0AAWfDAAJlh6Z0PRdH0kGYW6eGzq7DtdDicJn12DxvK9r3KkAnb0QC&#13;&#10;YAAb3gAAF39vXAB/hgATXjdL5GewFTvkeb53n+h6Ppen6nq+oGofIKcZxIKZxjoKDYNIKMY1IKTh&#13;&#10;KoiMw2gAR5NkoAA5IMLn5gAAv7AAT/846wGNCYKZBRZirISJES6jA4PlHMJ0z4GwxLxIgsYgof2u&#13;&#10;AAGOMogotRcq1VuAAZYzSCg0Bk9aEUI4SQlIe6dOjD3WNMddCaFzSXlM/eZC+GkNYbQ3hxDmHUO4&#13;&#10;XASAwQUFIK1GDDTkAEBADCCg/aunAWZEByg3eyCIZYxFkECAABuLDwR7u7d6OAfBBgQAgIKMhEpC&#13;&#10;AuhlIKKQThBRyjmIKBoDJERLidIKGoMkABbEFFiLV8z6CODlfA+KHkg5CSFU/Ch1MKk8OtMvIaRy&#13;&#10;oYYqcQJI+SklZLSXkxJmTUmykj/HalwAIFAJGNDCQUUwniCgqhCAA8RtTbkKMuIMA4CEeD7H06tP&#13;&#10;A8JdEIDlL0AAjReDDIKPIeZBRvjXISC4GpBZdgAHENsmYrhZEFCmE98woSCitFg5UWKjJbLXWzJy&#13;&#10;cU45yFgkQw5O0K2lwtnLO0/skWgTunlPOek9Z7T3nwmsZ40SCgyBgQUPQgCCiFD+QUJLcwAC6iaP&#13;&#10;8fMXwAu4IOPsckgARgdA4AAeS3EeCIWPL1+ICqQLsXcCAMr6wADBMTQwepBYrABASA5L6OyLC0Jm&#13;&#10;MZLIAAdg5VqcMoYqiCjzHpMaZE+aiVFqMQWc7qmIOhICgD/gT/AEFg0HhEJhULhkNh0PiERiUTik&#13;&#10;Vi0XjEZjUbjkdj0fkEhiwBkgAVMnABWlUilktl0vmExmUzmk1m03nE5nU7nk9n0/oFBoVDolFo1H&#13;&#10;pFJpVLplNiqmVcFdLpAD/MBcAABCIQjKpV0FLBTgqbUMFMhegpoN0FTKTAC+U6nAApH4/ADbvAAV&#13;&#10;aUSgASirqJ1HI5AB1WKxACgxQAEGNABVyEFLRigqnT9VdzvrL0esFDwcgplNkFTVuijdb8FEgigp&#13;&#10;sOcFUSggouGMFYa7p253W73m932/4HB4VIXfFABG5AAd/LAAQ53D30DgnQ6nV63X7EkAMmlEqK3Y&#13;&#10;8Hh8Xj8nl83n9Hp9Xr9nt93v+E7dLqgolFMFebugqvWcFKAmIyPhBoKQo/IKZBloKG4aILAUCQMK&#13;&#10;QhCEABimoagAHpDIAHtDjmoMb5Jky5o2DMiI4DsgpIkWgpsm4qR0IKHweQJFYAD0OiKH+ep7KyBg&#13;&#10;FoKIkAAAXhaIKKy0JMsr4yXJkmydJ8oSig7itw5AjOU5jnK5KSZulLkvzBMKZO07hUpSlcxTTNU1&#13;&#10;zZNs3TfOE4zlOc6TqhJEEcgo8tehA9kEgpCD6jImiqgpaq+f55nmrIFgUgpHLcbo5jeAAbAcBoAH&#13;&#10;ceR5AAAtPAANgbBsAAXmKYoAC+X5hIKIAeoiQxGIKPY6ttU4AG6cKCjALSClKVTJUKjAJAwgp+n4&#13;&#10;gp5Hago5DwgpGkPO1o2ladqWqo0qOO5Lls1LVrIlL1vXClhzXIABuXOAB9XUAAP3aAAR3gAABXml&#13;&#10;p+3sABsXyAB2X4AAFX+AAT4EAAHYKkB/YQABrYXTJ3P0BeIAAFWJgABOLJ7MiTzM71xY7j2P5BkO&#13;&#10;RZHkmS5NagyDWgpOkshIjiegpcFgjINtYAAJgmgppQSg5Li8tA7lGUYAUWgoh6OAA16UAAol2YKC&#13;&#10;kuSKCm8cCChCD6IlAUqCjCrAAFUr+FGwgpAD0gpjmSgocVGjAXBqgppmYhJGakAA5rXk+871ve+P&#13;&#10;NbErSxbjn5PcG+5AZnEAAS/FgAcXHQxDR8ckAAEcqAAK8xM7vi3zispKiaBgAT3Rr8vgAAH1AAAv&#13;&#10;1fKcsfnX1IF4XgAOHagACXcIouK5EN3vL8ziEf9fY68G3UA2NH5DRgJ5ia4y7s0cN6Xp+p6vrev7&#13;&#10;Hs+1KAhiWgpiafUgZoKbRrsxGAA3oiBzxgAANAygouDIgpRk2ABdfwAAlf2AF7H6QhoTQwuQDIKE&#13;&#10;kKJBRdH9H+PkfBWXmkQFyLwgoSAikFEeJUgozxomwE0QV9hBQMAXIyy+BAsiEq+WA9uFUK4WQtIc&#13;&#10;39bSWXBsmcLC5NwxocAADtDtm7OHTupdwBIADzACMNP05KBq/B2AACRE0AAfooEUD5FMADiG5P+A&#13;&#10;AA+LQAAMRdXSusdUYYhvNYKA4AAlY0MVYuQsSMbQACdjg+4DQGnWgIAABaPERgAD3j4AAdsfwAF1&#13;&#10;LsImQjziSsac1DaRUi5GSNkdI+SEkU7AhPuAABgDCCg8B0QUTAkmptVAA1ciItzcP6SuPUQqKxOA&#13;&#10;LAKAAP8r10j5HyAAETkwAx5FwM4ZwAANy9IKCh2ZVTpjZGkRUaQ1SCgvBYQUO6BgADEVsNMaBBR4&#13;&#10;xLI4F8M8HCEjBGGjFGckpwThnEmyGCV1tnNhmyUgD/gT/AEFg0HhEJhULhkNh0PiERh0DADxiwAA&#13;&#10;cZAANjkSj0JdMhACjkgAOknj8plUrlkRf0vABZmQAec1AAonAAPk7AASn0IfFBACIogAYtHAAIpV&#13;&#10;Doorp0MVNRACWqk9n8yLIAKtbAABr0IY1hACTsgAXlnACGtQAMtthDeuAAKVzAAWuwAH95AB2vgA&#13;&#10;At/hCnwQAqKpADcxAAQeLABRx0tiVeAOEqRWy2QzGZzWbzmdz2f0Gh0Wj0ml02n1Gp1Wr1mt12v2&#13;&#10;Gx2Wz2m12233G53W73m92b/oQBBIJgpOK0FHQ4gp4OUFYDCgo/HsRQ6Ngp6OgAQhgMIAPqgT4AAX&#13;&#10;jACqRiMABTOXNvZ9gqJQQAf77fddBHEABGJsFW6vj5/nYdqugqCiCi4MiClyW6ChAEaCmUYLNDwP&#13;&#10;73viAAOhI+RtmoroDgO30QRDEURxJEsTRPFEUxUz5dxa/IjCMAB3xmAAIRtFccIGgkcNBGZ3gATs&#13;&#10;ggAasiAA+j6pefwAAZJgACJJ4AMs45+yoABayuw7EnpLaaJsc0vgAakxABD0PgJM4ALCY0eNCZc3&#13;&#10;AAOs4gACc6KmqoLzwiB6z2AAuT8rqvinQQAC3QqEH1RAACdRcjPoAAl0gAD1vYiRHUsAA50yAAv0&#13;&#10;4ABQU+hCdj4sy0KcFYAE1VKMI0h49VcABcViAAP1oABX1u0rJMow0pTZX1f2BYNhWHYli2NY9kWT&#13;&#10;ZVl2ZZtnWe3BtG6goTwyAA3OyAAcBugotCqgpQFMgovqyiArC6ipVlIAAQRuA13gAaF5AADMdgAD&#13;&#10;YNIKMo2IKTRJoKbRuWoEqCjbbJJEW/6BPsBqChQFiCmkZKCiwMCClO8LMlCU6CzlOFsjqOFoZHkm&#13;&#10;S5Nk+UZS2MWl3F8Yx9Gsb5U1kdZUeWb2uNw3ABm55UAybxgEhCKSOAAoaOABz6UABmaaAB16gABr&#13;&#10;annmcH5q6GU4L9PVBmaDFJsGuFAAAS7KABL7QlgvbWACgnwAAkbiAAxbohBZ7uphEZiCAAE/vy6r&#13;&#10;uj0iGrK0sAfw4ADPxSEUEKYAHZyE+z+toyo+X3Lu8Pr3KUBAAFFz97g2DbQ11ygABn1DOo5hotdb&#13;&#10;r3X9h2PZdn2na9t2/cdz3XdtWKouIKsQAGWYqCg0DKWl0XqCiOIiCkdf9tBq5DlAAQJDoKPw8Igf&#13;&#10;YRVOJRz2mXh8HyABG/NST1vk4LhoKKYtIKVhSoKWhcoKJokIKSBLIKN40paCcFzABpkJD2hYQh7j&#13;&#10;QD/JgAE8jvIHQPghBGCSKhWQVAAO2DBnRrwbAAJGDyMkaI2b5BMlrNWUiVhQUYpCZwCAABDC+F0M&#13;&#10;EkgAG7DUABcBvJkQ8ABq4/AAJUH7DpD5dgLEbI6cM4gC4lAAiUAsAAL4oRPii7BwaaSxNlYIECLR&#13;&#10;Hx4RdAAGiMEP0qhgjIo9SJBw7xpAAMmNgAATRvVQqo0hIR0gADHHcAA949AAEFH0AAO5AEfS2PQA&#13;&#10;ATJDFJKWHGRQAAjyNdIV9JgDAALvAMZ0DklwADRk1CSTknZPSflBKGUUo5SSlgcfM+oATAQJawAE&#13;&#10;CAFyCj1HcQUUQqCChdCuS0TLGQ0BiIKK4WRBQbAzIKBx0cdg1EFE4JUhDShzgAGcL8X4ABTKGXEQ&#13;&#10;UKk2VdnigaQcBgE5hA2IKL5BcHRLkFDhMlKz9QABKRiSwIYSpxzlIOJ9dYAAwBblNPufk/Z/T/IS&#13;&#10;XkH6YUxmch61VnzMIRUAaGRRlIZqIEVIuCyijmYEEOEfRkAAxKOF+MAB6kAAA/UjSWk2hhEhxUpA&#13;&#10;AJKlgABwUvAA4cB4ABKU1ABEghDigzw3LiDinwAA31Bc86AadRQARdHgqsAa9AMvHjIxZ1ExCFjK&#13;&#10;qoWktceh7xxE0rNWpKwm1fPkwsJ9Yy2FuNArowqUTL0nrZW2t1b64VxrlXOujKg+IWCGEAgoQQfG&#13;&#10;eGqNYgoLFTkIC8GYgooRMktDWewSwjyCjZG2fIEgIiugJAcQUHteizC0AANizy2qfkWHiQgG0mBg&#13;&#10;jbsi5whoIgVEFAbJKTIymCrZEodYAA2WBRuQcSwLaCJqCdISMIYlmAd11uNce5FyVnssZdCBH9C6&#13;&#10;2wmZRV8/ZfwCpwTkDm7REB1XdU2p2Sjc261jCfXK7o6gAB5vUACQYAFED6o9dcDV81MKaA7fchgX&#13;&#10;b9OPciTgFEF4Mp7Hre5RMM2g1hII24rRXKdEILOLxs7aR7YTm2A7CxLCtrfveAAIuHQABsxBI8yd&#13;&#10;aVe3KxNifFGKcVYrxZi13ZFAAgkBaQUejPijDAILZMzUtVxrlIOhggo4rIksByEEgo13CD/HcOgr&#13;&#10;sDQWA0IKPdt4/htjSABRRiFnhsAAD0EIIUbhevKCOKRjgFwthYIiDWvoABzDkIKOWHLcAoEFF3Zw&#13;&#10;4FWZVXXJYHcPxBRFCDISOQcpBV8Yu0NofRGiTM3MRgy+ELMq2XSZHDORoR4hVaABfNfJHjHBRAAP&#13;&#10;nUEfI/A01JXIcOpwAB71U09qJGalyRwJfAGGs6RUkwOQe/S6GYXhvCEPXwAMvZfpkACosAzBMcZh&#13;&#10;UjUR8btA5cKLVvrf8BAAbuLMAELCWFYjzHugQAJFBxxFNvEuitybl3NufdG6d1bkGRbIAAOVuEIC&#13;&#10;PeVWAsDNBxDu/kRRBQPMEABkI+WoQArwIeP/gQDQIkFB9l+zZCQlhSpcLiYIxDwAAC62x0wmh/Z6&#13;&#10;E6/ulw4iCgfA6REJGcyzTlH4+QAAI2IJkkq1IZxmR/ytGE8RKwuD5CMEMz/dfPefc/rZoxGFzm91&#13;&#10;u0ktDDelYxRBFj00AAEeoEf1yAAcfVSxllBb1m5RFLUWRFb18AA0uxUIw5h4OHZyEKFn0z0AACu3&#13;&#10;OSd/dQiFotvSLHJ3cAHWcZvmOsLnv2mMJj2AAKvwlJbYEq21goIPi2cs7rOV/Ela+geT8p5Xy3l/&#13;&#10;MeZNGP9KoARTitIKCMD5Bd4GeDqqMAAjBCkJBQDDI4zzNA/fw0xiYAAqHHc9VsAA5RzPFeORAZw0&#13;&#10;CCgzBix31GfyEhkDWAAGgnZzjNPkQjYuVwxr8MONkgo7ZnkfC1L4ADGCCjpvQAADAGCChK5MLT0H&#13;&#10;mv2ft/dP7oWjrn6QpP0dZ+oHyJPebRy4cGEBCfAJCPryAABZQCpMpNgXQEtEBDwGI1o2sLLLhQwJ&#13;&#10;OeKnsAEBPyvzBNwNCWCyF/hbwPunuohSwRgABhwTHynztpnPhRKmPfiVFemim4n8MGvHsRjKvJP3&#13;&#10;wcwdQdweQewfKGLhDojpgAAVAZCChqvoDOgYtnM2NBoXLKAABtvsILvtiVOZofAAgHgKiCgaN4gd&#13;&#10;nqBDhAiChoMrInsZiIBNGxnEjupqBViCgsgqDAgnM5gtBZhYiekbgWoohfi0AAgFoRgeKBgABeto&#13;&#10;CPq7iChCkKAABSDDE+pcgALFiCrawfxKRKxLGSv4uiLoNIqHGSP8IjGGgKRRKCEOQACPoXgQsEQC&#13;&#10;QDQEoApSErtoO6NmoYxUiVrmCqH9rVO+NMr6IwA0AAO7s3L/PUjziWPCQ3CSBRqbn2BORmwLMPsQ&#13;&#10;r2jzj0NSMoCPGii5uINXAAAwxugAQBwatxQcRLxyRyxzRzx0R0kSPTiCvVGhh5pCAAgGInCVwriu&#13;&#10;gFLLgAOFiColwCBVD5FEs8iUhpHCInuWt8Jipjg5vHBeJpgAK8iIgvqdvcuqBjBjpqBhEIlMg5wi&#13;&#10;L6BxmohthSFxAJgpM5gEhyPtgTLdxIqaLbCPBUhXGKHHAAArmtjCBQiChFhICCg6A3x1SfygSgjb&#13;&#10;xMqFP6KGP7FnRPrVItK9OvvQRTCPL7uRgQSqAAIUJmRWpSsMkuh5xvqyA0ywCWJpJpqMrHLVSynQ&#13;&#10;nRlRAABny2gAASS4IOoPiVq0xkpEHOhUS8puGhNOr+B2AAA1TAlCFDCPKqLZKRs+tsRdgTzGNwvI&#13;&#10;vcShTIzJTJzKTKygAUAXrHwyiDhjt3AcHpCWBts4yVCCg1NwAAB7KslPBMPwvxgLQtiPhQH5RuHf&#13;&#10;nPJbKwseiChTQ3CYw4iIAQgUiCiNAtAbIAtjo3I4BtTlIviDBLlwzcgABcsIG4AinnHoA4vrCPBr&#13;&#10;wpgVL/iNwAiaJZvBj/PbOTTLTzz0T0iISiNHoRxOGFmSylCloiAABEz7RljiMNqDiFhXT+ttqsul&#13;&#10;QIKGl7CGxTNxmvSNl4l5osAABMUHCWKWBJFYFZUBGwF1tsBaUMurl/xTBM0PAAUBCPA/0RmmGnT6&#13;&#10;G/GMiDUEyxgAAe0XS5BIiPhFUZgABdUbUQMLz+yYjSK0QbzIT1UgUg0hUh0iK5B/zUiugFgFCCgB&#13;&#10;KlgAB/IglUQ1AyybCVn6H7PZn9CChxs3HyudgATtmHATCUg4A7CChImEkwyChxwnAkp3hIpzlrxf&#13;&#10;iGBuhvxgMdBcgdDpgyBjBhuitlFdBsEdgTBFBHGOmRCphOCCg1nKgABYLORvglj/pWgGzwB8SuiE&#13;&#10;BlBmCCgaqpUi1P1QRzT2P5z3P6xOmRxPomnTnUzDCERtnRHRk8JYO3UliKKsL4pJl4VbuugAB3Vf&#13;&#10;CGO9OwuxnYP+AAA8Vj0cLLv9PGtrk0CFhgVoUNtPtQgdVqsuFXiDqDu1G2ihIoTMnND3LrCGFYuc&#13;&#10;UPLEqDlFgnKy1GiDBkV3LxJfSqAQTBp9VtiFmm1NwGHrv/AAAsV/Ivow0ePIUfVQ2C2DWD2EWEmU&#13;&#10;hsBtCCgUgTnlt6Bcw7gAGDCCmECWhHhKCCg5A2j+BdCChnBoiCg9g6iChiyLgADkiUgiAmCChhBf&#13;&#10;D5B6rRgAhooBgAVOiCg+hCCChBA9iGBbg9WfglBD0viDVaAAVoMcQMF4wDAmsQlMA9R2vViTWf0v&#13;&#10;CChpkOMrrBiVsiiChkMcCEB1B1iCkCWFWz20PJ1Ruiro1TloRPwZKNqOjSWkJLgOE5k6nVqlKJLR&#13;&#10;xtnL2YnaNVWf1W0BVxAR3DiEI6AALz1moW29UIqYnECFwTU/T7BE1cpK0BNZvXLwqXhwLbhsvsRt&#13;&#10;1ZAABIXTNLiFzApkk3BlgAXSNNAAW7W+AATlWGmYI30xlUqttsWBQbFeRx203g3hXh3iXijWBcGW&#13;&#10;gAU3D3rHAAA7zTgoM0FbGOCWA1VEBL0YoaU7Ua3AA0gxiChZRCgmp5CPgLgPJiuRgABmubBwhxkG&#13;&#10;XzgAA0yfCpydiFgdyqhjtUA8CZg1UaXZCDh/h2kfgAgKTwLeiChSBNiCgolyhYJbB/h6vBAAgFD8&#13;&#10;CVzZCCgzVGgE0liKy/3jYP4QMUW1xN1TT4YQjQIgUYW5LhqDmYRPthtYFTKgKhAK4aiPswnlRm1F&#13;&#10;L2h0Ye3XE8iDrwssXnI1VVCHqDhA4kpqBTFxARYnT8AAYesmVfJZulBCYrwQuEjUUe3f0f4T4v4w&#13;&#10;Yw4xW0hMBPCC3vCChXtrHEp1ARLdhjyHCVgezqy2OYh/h4r0AApgCCgrOIG+p7p8iIh0I6l6PzE+&#13;&#10;rfBR4FUjs8UlH2n3gAH4iEQVrvmtyZ5IU6iCgRV5iFsYADx6Afghs6Y1gWzQEuAABvhrjPVNCChE&#13;&#10;VDAABXJr4x5ZZZpSYRyjKASkZaDNV+VWhv5fTUMKS4EMxZ3SDOGihm5kS2S3NsT6Ab5nPyPyjOpn&#13;&#10;YVyuRVVqgdAAAU5tDY4uK1YvZdZwZw5xZxweA9BACCww2QvhG505kaKXMtiPB/yA1KiCgeM1hehb&#13;&#10;CChe2wgiMjHy0JFJWPCIBfjoNgRBDqjllKCDAHkCgAAYMoA3AX0xmprABg6LCNivhmkqgQDgpViH&#13;&#10;uWCC4KD5BoBkLKmGgAAgHm0apgoEvOlWZyaYaYnY5bVSyj23LkVbiayutsSoaZDN5u0D6fahah6i&#13;&#10;aindODHyAAhuFpirCCgM5DDMAsw2BUGx4ApZgAgtQ2M6j5B9r4IGGhCIBmvYPmQjE4PjtAS2WRgA&#13;&#10;AZPXNUwxDtM+iIBJzWFrn/VHVIAn1JCDh/AUvihUh3r0AtB0veiDqogABHh0qkgej7iCht2biPAe&#13;&#10;aVBqQyhpOYlZ30gzPrBMnoajbO7PIH6aOjablnMNgY7TOyRYAASsiHu2GYW9aeiIxcRIA1vl1lrm&#13;&#10;bPiVagXgbcbebe7fbfkUhgU/AAK+CCnfCChVRlDMgdOGBs5UwqFxyJhRPdWx2y6GiHw0iCgzw2BT&#13;&#10;hWSZCC32334z35hLX6iHgd5Qo1rhuqBwkwh2y/hAb4mk0bhvkuB4n2IquRORgAgD4OAhvZ2JiUgr&#13;&#10;AvCChV7lBap2AltLDtN9tU2TbgcIcIlobQ224TVUNQpALi5kPoXWPmNSiH3TSdtvo7I8YdCP7Zba&#13;&#10;Pl1/M0Tj8JCG7dZv8XcZcZ8acajN65iCg3a7ARrBhuWtDMALW7oXFrBk2ws+M/a0WsrA2uCHA0PH&#13;&#10;bNmAamASrKBSEhAIAyEEAYgmHHANhZ7vCFh+wgh6jpO2guHKgAhQJz1vEhkiiFhCKSA94lN/0uuR&#13;&#10;YMbNbOCJUy0z002diChBvUMeOLRH8bdCdCkS8KT30CW3tQ242lHhE3xqiIcQu6twI73v8TCPcUba&#13;&#10;PbJtRj9DCC8YdP9RdR9ScZcnCC8oYAB2argJ4tCJB/h3qkgAgJYtSaiC6qTrCCyFiCyGiCyICIZS&#13;&#10;Psr0B/hy3P6KMrqKgDCvgakmg/uwUMrOYr2eA5IthOBnOYgZzGh0k+Rg9OQ4hku/gDibBqhqLAAD&#13;&#10;AVzgwSubAfAeREU0jsCUhE3mjmCC2W9eVIQg0Wri9S9+d+jW9EYS9FP7tQ0XDp8O8O9IiHjFtAQO&#13;&#10;lFFGdMCJbZMQF+RZijubdDdQ9/eNeN+OZabmCC44CEhfEI7iM1iPBn61a2CCg8xFBDZzxFx/9BYE&#13;&#10;RGgt8YiDB14PTXpsJ9PBl19pKLCGXSXFAr+iAABbT/B5lHCFldIqh0BGSdh9BPKtgjhhubAeZsTb&#13;&#10;ToRGCC+aiU9AlyR+TwJZCChwOQbL+O+0e0tFkXNGxNZbp/5clmRP1YRn+EcPiHeFtn9kGIeIbYiq&#13;&#10;xd1VOxTN9C+M+1fDfD/EUgx7QszYVLiC0oCChHpmAAJ0iU49j0t6bsi2SbdesOOGHniCzsCGhZ58&#13;&#10;hhAnWXBPAaJiBnlE3QvsRP8gCvh1GFwNYFKDxfCChPblAx8CZIN7fMc/XLqRHtCjWU2ViP/OgiuG&#13;&#10;CD0muAm3gA1nfE/pfps6e2Ohyi6a5cbRlmz5HOlaPRoK7veE+8DGW/uV3Ee+iIbZTju6fBdRfC/q&#13;&#10;f4/5f5sWhLrgB/gwp9AAiljMiAMdkgAADocQQoFiCLBUQQ2HOCJNGQSKRWLRVGpKCHQ3wRdr4APs&#13;&#10;fjwAP9qNUAAYZDGCHc/QREIGLxRDj4gAA9sNgyWKBGfAAS0EAEaiAALrBZAB3NRpABCgYDAAs1MA&#13;&#10;NerAAetNqAAtBwRABQkkhABI2WZxRaLmCE0kQRKJmCGszQQymyCJxKwRxuWCBwNWfAABrNiCCsUx&#13;&#10;cTC2CNmm4HHY/IZHJZPKZXLZfMZnNZvOZ3PZ/QaHRaPSaXTafUanVavWa3Xa/RLvZUOiu/bAAIbn&#13;&#10;YbveY5/79/73hRR88UAAjkAAd8sAJDnAAadHIIPqABXdcADPtABOd3KJbwABU+MAbZ3gBpenh+v2&#13;&#10;e33bAA/HxeQrfX3/f8fn9fv+f3/P/AEAwFAcCQLA0DwRBMFQW0hvnCggWhkghVoaAAkiKzo+kIgh&#13;&#10;CD6gharUAAliOggmCoghZlWyqHoISpHAAOIwjCABQFeV4ABw7ZYl6XqUjCNKCE8SwAH9IoAEfJAA&#13;&#10;DrJYABAnhTmAnYbh8HzAjWOSCEsR4AEWPA8AANY+w8BJ/OCAIGgYggpi0kpVlIAD4gCwJmGcggah&#13;&#10;mgkNIIQQ9oIIgmIIYZgJKe55TgAQBMof53POAIJgki4ri+ghUFBBlL0xTNNU3TlO09T9QQU2Rdto&#13;&#10;Izytu3IIVC/jgODVbAuKfLjuSH9agARlcOg6THuoQYAETYAAC3YYAEzYzvvCStlAAAdmvQ9VX2ja&#13;&#10;TRTi+ZUgA+orWnbduW7b1v3BcNxXHcly3Nc9NCeK6CFkVSCDSOEsy2zgZh2ghum2kp1HJOAUBggg&#13;&#10;FAUghqGYyolCkABXlypIpH8foAATiIAHviipIoUwmiqABoEEPQAE3kAAPBIYL2cX4PK+FJvG0yJA&#13;&#10;kOghAY8ABjmUggcBrgaUAAFoWI3PsuQ2yC9oIDwOIIM42oITCNAAEee4gBGB4KzgFgigh7Hgghbl&#13;&#10;0ggkQxdGwbDsWx7JsuzWlUdS1O89U7O0tW3DWNZ6iFW6rAUJQ10GjpuqP2/ABL0vkPwbKE1wwADZ&#13;&#10;xIABRxlnsbt3IQLarx2vbPI8vzHM81zfOc7z3P9ByE6TtPCLA2EaSnFlgA0QypznQggNAyggrC8g&#13;&#10;hU7yAE/0DQZ/0LQ9EsgDQQqAdq+HIAQBgAZvmTANY1gAYHpAACYCAIAB2n4fiLBeFrFF8aaUAkKa&#13;&#10;FAAVhSsiS5OoINQyXYWq1iVFBbIIJwlrcuEwLmx5/uMAJyQALqJKKoUScADgHIIEthAABaCtM6Ih&#13;&#10;F4ABvDfJKJgSLwHQwZg1BuDkHYPHtbSURUx5jcG6g+/w4DcTjHIaiAWFwABkQxAADKGjfFfN+JeH&#13;&#10;mHQABDQ9MoKKIAAAvxDZ295x0J4kGhcmfQ+0SYnRPihFGKUU4qRVisaUVxSQABTCeQQCQGCCDudg&#13;&#10;zMgaOAbGVFgLMggUQnEEEgkMAAb0gAALqXcvIAGhgAL8YEbw4AADOBGV9PBwQvSFbu3kdkiQABNA&#13;&#10;60Ycr2gAA/CwFkADchFBZTYCAKQUU8tBT4ZEV8agABSjax93IZHbJHjuHIuwAGttda+ZMDQH3Ygd&#13;&#10;IIKeAoAATOoTAlgAAlBGxXmFMOYkxZjNghCbVVEJoqtwXA3KFkJVVFTkoBOaycD5D1m0AAek3QAS&#13;&#10;JHZN+RTbQMTlMo3IUc6QAArnZEeY8V4luVibO+ek9Z7T3nxPmfU+zPlvIIG0NDR2krFEmRETBDgz&#13;&#10;mVDwH8ggiRBEEGSMsggNm9gAEIIpPIdyCDFGOQQgwABT0hh5D4fo8GshBHIvyOAABZUtkWE0JpFw&#13;&#10;gBJIIMxms3B2kXE+m8AAYgukEFMioqSJzIUcIIDwHSHKME4DqXGXyWiCDbG6QQEhXzKA9a+NFOoA&#13;&#10;BVIVCSqYAAjqCowlbPys1Z60VprUYGZMI5lqqitM5b7cprATAACKvAABp17MgA+vwAAO2BmkAB6z&#13;&#10;1x8WHnFOEcdi5KnGLOD2yAAB42TAANGy1a4OzxWxPOzFnbPWftBaG0Voz/B8oeU6hgABRIVC8+UO&#13;&#10;NGqwiIMqD6sAzaJD/HeOlOBUCCWrIIF+SgABSLXHWEYILi3GwkhSRUBgCwFzfHbTmA8CCLBVC4QR&#13;&#10;85JR6D1TgAtgTgLU0OIIM8aJBAYAuMiNsbxBJdkEDcHQggkRFkECPF0AAvRcElHxdwAL1jKhfoTa&#13;&#10;oTRBA+K+osh6lj8JFvytJg3B2D8ILnra2uwdcblrfH1hkAAYMOAAG1h81izXlAVxIAAB2J1mLOYo&#13;&#10;PcAAJMXAAERjHCLmLNOWxnjfHGOcdY7x5FRH5BBQUHAAN2CjTXiAACctoAAsVrv8kgAEBdcAdg9I&#13;&#10;IL4W5FxgjDIIEBKqv0thaGgzWkIpwACSzMAAUYdqmjRHyPoAAqBWCsAAFEKUCyzhpI6ABpZBBwjj&#13;&#10;aI0YAAVAtkEFaKYko8h5pwTQZAf+iE4APAc7SVLuCCAhMOAABiaa9USMwy5mDMgbA/IIMonYABqj&#13;&#10;XIICoFGPdWat1dq81uE4SNtwsb/WGt1QY1s5rjXmvdfa/2BsE2ASAoEeFoSUfebgAgkaexLUwzTI&#13;&#10;jaG4QQE4JSHEQAARIi41xsszBUYcMIEmrDZHcO4rFkRgCeUsNkErqB0BCVMEEXqITH4FIIIUl7yx&#13;&#10;nkEBkv8AAL4zqnIIOJfJmAGV2OhGcf4tYHABubGu4IrtDGYt9EK4JMx/j2HsnDZ2wuPcf5Bg3WVb&#13;&#10;4r1y5Dyc/Ouslco5Zy3l3L+YWfBczgAA8x6EEG/qgAF9SCX4v1fy/xgI02VjYAAcgZw1V3DeXYBv&#13;&#10;TdMD7e2DAETxBxutBZ1cAAretYtFsLwgkciCXDIIFvlZjo3kEDi9AAAukej/CFqIAICgHkEB6TcA&#13;&#10;AvNjmYBSSwko/iCCq4mC9p4dQ+EEEVgYy9RgAVIIuCIFa9yt8x8l5PykSORtsmZFQgKAP+BP8AQW&#13;&#10;DQeEQmFQuGQ2HQ+IRGHOCKABvRcAQMABqOAAUR8AAGRRKSSWTSeUSmVSuWS2XS+YTGJSIAgBUzcA&#13;&#10;FadTKeT2fT+gUGhUOiUWjUekUmlUumU2nU+oVGpVOqVWrVesVmgLxfwVcr2ClwrwUXi2XA8KQUXD&#13;&#10;GCsNdwU1HCCpdIwVut+CiIQQx8oJDgAOH89AB2QYdYcAN3FAAW40ALzIABAiERgA/N5uQkrF2Cqt&#13;&#10;SRl14UAhQJxFRqmCl4sQVSqqCjkbXm9gAzm2CphJSogEmCsxlQVOJqClkqQVNqGCmQvSpyuaChwN&#13;&#10;wkkFCCrdX1rsdntdvud3vd/weHxePyeUALv0AAjesAO/3AAIfHzeOBwT5zJsfkAJX+AB1P+AABwE&#13;&#10;hB/QKAAFwQAAvwWAAfQc+8IQjCSVpomycJ0K0Jw1DcOQ7D0PxBEMRRHEkSxNE8TCE3gAF+XCCjKN&#13;&#10;iCk0SaUn+eR5pCB4HIKKrOAAVRRIKRi6gAOq5MeroACGICEPcd6bCII4ADSZxlpCkaNIWDcBm6Fg&#13;&#10;ZgAA5oGShIXhwgp2sKAByMykpbreAAlCMgpJEugoVBQgoiCCgpFEegsjJUK4voLIC4DigpLT8ABk&#13;&#10;ysAAbBpGqBJCBgJIKAoCoKNkYgAQg/RRT9QVDUVR1JUtTVOhL0Le9c5Sc+D5VQoz61Kc9agANtcA&#13;&#10;AfldwDAYBV+hB+2FXVeI0O9jgAHllVjZlmobCqbtRDFnWpatrWvbFs21bduW7byYG+cLZISBzSn+&#13;&#10;cxxJCBYFJMaRqrIFiCjgOyCkeRKCtO1LVgA1qCi0Kr/QAIOBgAa2DSumo5YUABG4aAFL0xBAFgAR&#13;&#10;YGgiAAyH0fyCnQcCM14AIFR2AAfiGgpdlmkxmmegoaBkgo9kCgoOg6go0DEgpXFkgooialQ3jrOZ&#13;&#10;GLyFaCnAbCMnnHGQgSlp/5AAgCW/qeqarq2r6xrKS1U9T2Vc+IIa0k1Z1IROzAAZ+0gBqOpCJtwA&#13;&#10;B7uOH0uABq7sABXbyAB6b4AAGb+ABN8FsXCPFaELp3wvFcXxnG8dx/IcjySik7IOMUGAAVy/upmo&#13;&#10;KriCyWkxFkggo7UOABWFggopiegpbF0ABiCXKQeEmTAAEUex4gAP/egAfHgAAGKagAD4KgsABMGk&#13;&#10;aQADx5wABP6IACX6gABUPRBQCWhWIyfR9JCcJxoKErKynI9EpMdR1oKC/kAALwzIKDYMoKQ+ZAAZ&#13;&#10;xoIKGIXpUQzQwAB7aCQgGCZm0DHcnAmBUC4GQNgcUFrirD2nvbBA1siowxQZAAPCDijgbGxecHgi&#13;&#10;AxYSMUEWIthAABJwrMABwDkD4YEycOtJxMMYbQ3hxDmHUO4eQ9IcHwQZBRCqeAAH0QhBRBh8TmnV&#13;&#10;W4aCTA7ZM/hKw/x1HOACA0BgABbiPT8FdhYjQmutDULcWoAALRnAAHcK5qw3CPEczB+6nSIowOAJ&#13;&#10;UgpzSCjSGoQUJKcgACOEoQUOIaySkaZCA8goOgePsAwQUU4nyMjsHcSECbFyUuVOS5gg4YQ0kFE8&#13;&#10;JaH0oZRSjlJKU+8EWvQUVhAuC6onqBLhSHmWQAAdy1JKEWXAAAES7AAHyXwAAbzBlNKOGZOYazDm&#13;&#10;RMmZUy5mTNmcUgLYZCCimE6QUY5vwAGwIKGl86iiHDyGGMUAADgfSLAAFMLUKgfpmVwbYJgQghAA&#13;&#10;FqL9JJBlfgCAAMKfUtBpjZm2GMzp1wABUOoRBmJBRDCAIKM8aJBRhDGIKG+ToABZouAAExKRKXNE&#13;&#10;FHyPl9gFyCjVGmQUeA6iXC1osExFZB5MAADEj6Z9MaZUzppKaVCrZVNhgZK1E6BWNhJqBClhojXM&#13;&#10;graKSSXARW5qYDtU0AAQKoU1gfMVadUqrVXqxVmrVW1vxQpDSMf47RzkhAcWkAANYDDAFuRALQGJ&#13;&#10;GhuHTSYDor3VAdCkdSLifmFBynGgYfTUQACmFY9wJ9hS4JHLoQUbQ3XxgiIiI+OwAA5KbF0WCila&#13;&#10;4VQAGyNsgoJgSEqCSFEgoumUgAAnI0AAHjZjMGIS4ZbnVHKQtSCUjI2XmABl5Vy3Vu7eW9VLTeCa&#13;&#10;T4K07Syp+jtHmBp7GPcsAA1LnVFqORIKd0wADNusAAT12QATwnjb5xlVJj3evFeO8l5bzXnJiBg2&#13;&#10;YHQPEFGWMIgoOEmAAG00gAA7h0EMHYOJdIHAPgfAACJddLhAMyDrgchgqAAT4ByD+pQHhgUWIPV5&#13;&#10;utYB3jphSRAUwqyChbQyAAUApiCitoELPDg/x7j3JDbklAZjbOBkCQidBBRWClac94kKjFLKYAAD&#13;&#10;g2N6MgZByFkMpFwGvyrgVTxE1xwAApycAAceUQADQypdAkoNMsAAG5ltCxqAj5fyI1S8GH8w5lzN&#13;&#10;mfNGaYHD/HiPIkIEJEAAR6oRywYg1EFE/EwcY5TngaIQJB54cWzkHANoUAD3nvkHCxosAApxg0QA&#13;&#10;AB0EJBRkjAISBaF4AAQ2fUXpYkoxNIA9B3EKFAABUGoAAjdo19iWCCEQQUP4eSEhzMGAARghc1a5&#13;&#10;11rvXhLMjU5gtcVFGTJdgIbg3IS+ycrEkBLs2FsL4QgAy/RnXqzsx7V2xtnbW29uISXcvB0ofSCi&#13;&#10;JeyZIv4/hAGDG1qcAAghYuqHLvEAA2Rp0jHie8EIGKQDXHRhhuIPQAAj4EAASnBUDg5vmPXFRiY9&#13;&#10;j/HePAkIEpLKCIKKgUBJlwrjAAGgNxBRQSQmzqMAAvrMEsE8KMgoYzlkIEjEwN0Ttu8x5lzO3uv7&#13;&#10;hZIgTkpEuxJeAZ59FoW9a+BPlIkYcHQAB09JAAKHpiyVlkonuAABXU+aHk2v1XrHWetdbzU+qO5z&#13;&#10;h/gpBPivYxKcN4dw+JgTxBQzhhIKJmSAXGbr8IUhUA1gA5j7H2rcT6QQfiHiOG7wQAA1+FISirSg&#13;&#10;yCCj1Se2ihoAAZAwIKHkP9CKFEkH/jgAIBwDkFBl0d/GkAwcwzyS4XYviChGiiAVpoABZCxIKEip&#13;&#10;XXPae19tDbmyr6dSs2Eifnmxgc/BfwM4ZwAAN/HAABX5QAAE/NWIPyDcHRyfT+jxAmBjSzPLeZ7c&#13;&#10;7PV/uff/B+H8UogoL7FjqgVArSChXCkSqaM05q30sYAAEtjhUh0DoAALDDgXwuAADoEOL+leQCEE&#13;&#10;XuAcEgXu8cTUAoUqYgAAAvAgISCoC2xGxEH+HqHsJCF0F4Z4CcNu7WNo7cJSA+BMIKHEs4IQD+EM&#13;&#10;IKEA1kJYH+HoHqJCNCIyA8heACQG/HB1B3B4W09yuG94UkVAyY+CBybqbu0QJa+UAqI2I6AfCewW&#13;&#10;WAHrCm6Q6U+mHIAAp8MYMc+1B6Km+9C9DDDFDHDIVikMAwwAP8fEAACknSAAFaxs8weCACAu0yBI&#13;&#10;7GuqnEIOCIg+RYGWSsG6DgaCBAEeEUISCzBE4sIyHakmAC4kIi447eRoygz4AAFWFcIKDkxeFzA4&#13;&#10;PUiiJQB69mGJE6IO5OIKDCC5DLFVFXFYW3B+5wcm50RJC0FPFq0OxwKibYAA0KAMb8cBAHFaKRDB&#13;&#10;GDGJGLGNGOKuGwG0IK7EIS9YIyHeNEwGIg1AIK1EIKiAiQiUb4HotMAmNKBixwGQm4UQm8IMByT2&#13;&#10;vovsrEJMD08ufsIKGij2AAE44usyIKs2s604JREQ4rHsIOF8GCIKCCB9GRINIPIQQhFe92yS97IS&#13;&#10;yJGHIfIlInIpIqIUFCxEAADBAoAAAoz8MIOcYKvtGaIhIwV0DBFSAIFK1QX+AAFhJeAACjJkAA8u&#13;&#10;d5DaxHDiIO0wIKBAfKGVIEJKEexjE0K9E6dsIKFrEwH+HtBktw7KJQDs3EYoiO0is+H+Go+KACAc&#13;&#10;AbItK7K9K+KJIW2DCFLAvNIjLLLRLTLU+4DqiU1s1xI0DO48Eyc8SSdCIgiMoGEI3EFQGKgQH8Zc&#13;&#10;SUCGZMGJMKbQAaLSBgBYLMAAGM9QrCSeNGUq/0DAkc5AJIdSR4tFHoOQAAENENF2x4GuZYJaGAGG&#13;&#10;IKEilA/0YAAA/ZLXNfNhNiIVLEuJLJNkt1LPNvN1N3N4yDH61NHsEu/iDSoAxBIyC+CyIgGoCWtE&#13;&#10;BaFsdUCCbkF+GHNO0U0YFOGs/m1UAAG+GuvctgUfGwiCAAiSJMGSGYviBqIK1oIKEbBXJjOSbxIz&#13;&#10;N7PpPrPsIZNpCCPtPuqlNzP5P/QBQClMB8j8Gi+KAAFo9gQanMf+8mDmIgEaA0vaDoHPDWIMAdQw&#13;&#10;rOBrPU6YOQA2zsIKF6Rc8yxUACFTEwABJaAAE+M/I1I4JIHMrG+NI+BatkGnPQAA8o8tQFR5R7LL&#13;&#10;PzIbNtR8mXP9SHSNSPSQRK8y0SHwo9K1K4JiBATwAAAep0FbIyfIUzQfHuIeCGsAF+QNAcsGe4Cb&#13;&#10;TKISC/LkAAFEOE6QpMAAE05AD6DuLbD0B49AIkH+QMtwiyAAH24WIOFBDiC/DdSTULUNDJSA5zId&#13;&#10;UOlDSLUZUfUhUiOwTKjyTHO4XEAABAvaJQae+gACAM86TgOoH+M8JC6pPgZzPmISHgG0s4AuBPBK&#13;&#10;BhG+cCF89QBdVuIbHcfqfuoZNQiYFAduABRiIKAytQJQBQf63m+2IOmvPTUlWfWg6zUTFjUXWiht&#13;&#10;UdWtWzW1W3BeHYHaJCAqrMIPOEZsZwJSz2ILBs7YxeNwfZU2BAsc06IQGRXoj+D0MGFWnoAAEeCO&#13;&#10;N4DgFwFsIiEpLoiaIKoq3GgBQMIyHiNEJGJSCOdaAAF0Z2QDF6H+HWwwACAjIZW5Y7Y8yFWmclFl&#13;&#10;Y+gSQq6GAAAjZSIZVuBcAAE7ZfZJZjZlWiFgFoZ4Z8IQ/KIKFeFOJUGQUam03MIKD8hErPIKAAHL&#13;&#10;UwHMXEFNaafeC8OWWEH6eEeIGUFINcAJRUIeFgtKCjA8eTBAlmAABNSmGQ08JYDZS2EqjfPJASD4&#13;&#10;XpZnbjbkmcDhbqAAhJD0IUHlb2voG1GWyPY5WpSFbmcgQqsKdaejDwIUv+wADVcdcJchcjQBKiIK&#13;&#10;EXKoAXMmAMx4vwJUFbQUoIOBM65UILZ0AA/O6XZgDEDKDLZRZUEIBiS+CMF4dgBEfyf3WSIeGVRw&#13;&#10;BvPUfefjTVTYDGzvHosiJgG8Y8H+A6OiACbpcledeehuE/ekAAPy1YISHDewy6uC91LHP2WqHRfA&#13;&#10;AAG3fGABZZSpCgIeFrfUAAuWgQg44g6ihcheCzfo0iZpULWxehf1f3NgCcw+xMIKCeLHdMNQRsaW&#13;&#10;iwdEdIAAdMZO9QAAT0Zs46HYEyRoA+6o6mXYF7g1fKEDASFdAs1UivT4IfWHRnWJU2HOXSj/EmDi&#13;&#10;U3f5hfhgt3ZCcjZGVBewXEElhy+G+LXo8Un0vhQ3d6IUEBiIABC66jC07072HtiYb2b6EHiga6j9&#13;&#10;R9fzhjitivIOBonMHPJCCqOKAAEi1LHzbHH2IkfgXwE2ILWGHzEeHuD4eyD8EZBXEmAA2STqDRjw&#13;&#10;IKo2ABibO5O88wWHU/VCH9amIQFwTeCOCJixkXkYmdhmchhqRKv4XSDfkqAAaURxkwABfAvyFfk8&#13;&#10;8gBkZeIOa4ELlLG8NK6iBDlUl0l5huAAHjlgMSMWFnlpUyBANnQDirkbl3l5B4AvXfXiClYiDwr4&#13;&#10;AAGAvgZI4AJLUoABYwAAH6HGMyChmnQQFpZsIOA/AiG0v4YeIMACASXYPVZwOsJUBGXiIsXeIQHF&#13;&#10;Cw0iOjl7nfnghzkecfkiRI8E46VqrG6iCZn4TgCUCVlOIYC5oHaQ3k2KNoDPLlmmoKIMP+pMqaXo&#13;&#10;yifEBJooAAEzovR5l1njo3o424H/Dm+dVQAACfZwDBDc7OAAOIIgxRRKAZSgCPA8DeBKZrhyNyBO&#13;&#10;I6BQHMOcEyEgjsAuDfeHGVGZDwDc/zjA1KJQN2IKGCosAktRHZo7qjqkclnmcdnqQ/p0OcU0RjiV&#13;&#10;gWqc3+IhCSB/rGIQ58fobzRQIcMhA4hOhQQrfUjKQEAHP/o1qnrtrulKH/kCBeBuIKHuHwIyGsc6&#13;&#10;83VCJQ4ywCNmDUdOZ6IKCKu6EaNyskxeIfdsAABmLYFyCmLGCQFaNQBhs/MaEQhQAS9kT4UUUAop&#13;&#10;YCAACclghVWCDZTSJQDuiIHw4XtYdAvnrxt1t2anqqcbquQ9JedU4KkDcSP2P6JJD+Ssry+eABkq&#13;&#10;DelolsIfalgebeb+iyEZuyegelP5rrt5u/vAgaZWZblEIPZrgDtaJQGM8UlpCNbaZ4CYIKBYqODo&#13;&#10;D3crKoIfGyAAiGAACCBUBUAAGCGvO8ucj3wAnwcyBSILvrvuIKEdEmDm46ABE49TE/vDwvwwcht8&#13;&#10;cZuAQ7uYFbxAovn62iJJZemrekkgGzxVoKz5F4JLAHG4U4EIiPrBu6JGWimMzJwzx3x4gTKFEzsm&#13;&#10;IMC1OKFKE5c7c+oKkwH+CfvjMkX9yJyMIWH44yCsBIscDyA4scBuHGsYbdkUF1zAILBojNCZd8IK&#13;&#10;FDYIDTugeTsiLu41x7zhzjt6PSglcBe6VChWRploZTMGZMWPTmJIywUhffNaCuLHlLLgJOCR0W1T&#13;&#10;b5ACL/rGB/rpxucRx1zl0v0wargEIKFkNcABqcfk0yGkUaJRKOAADcomdej49mASZGkVleFdZ6V2&#13;&#10;+hG+NKDpn+YY6CAAAa+cHmxTe0WnTyY3eZF7nEOqoECHtaGJIFKWd3Bxrn0z2j2kVRw2cXw6Q5uF&#13;&#10;TUFESDoos+EV2+Ig3iz4DT3IUWGSTGD33T1O8GJIxSxVn/oBZSYv2/EN270mJrxwqr2n3334VMzY&#13;&#10;zcACAtI+rQILYcGlNJYYJVR0AAEQ3KGg+2LLGYLYHDtrUyHAn9AgpBlU0nh6IYg+NjfbCjwQIOA8&#13;&#10;tpI7zKGc0gA00nAetQGegR375j5kRJ2qcV2uQ2IuG8Sn3LCekRovLp3kIZXuMHMKtb1m0bFtcYJK&#13;&#10;FH6YsDac6SwwGZ6l5F3v2AvD5n6x6yQ5pQw9wdEnZ+zoIyHh2cR0JMCW/aAAFwZ2H+aVVM9a8QE4&#13;&#10;GGLADKH472IWCS5+DIHOvyC4AS2N5CBf8CIaBt0kAAHEXEH+Guf1EcksCs5WFTM7618l8mPJ5qcL&#13;&#10;5uQ8gyZwHd85u27GwOaCgrTHHoE5yMYk+M+QEt9UJL3OTHraygylCKAAEh9poz0ohp0t8p9192O6&#13;&#10;C1XMkeILsOElNUXsIKGun8I9BKIekMAuZqtStWtblgd2HiC6mkDoFme4w4IT9kGIH2akAEHEY8Gg&#13;&#10;FyZ3s+8kIgCrFSdRDiF/mRIIILV1v28r95/p/qKt8scJ8wQ7wHO8IAa4EAH/BQABIQAATCwA/ocA&#13;&#10;IhEH3EwAeIsACDGYjEH5HQAqpAAGxIwA1ZMAHdKQA8JYAF1LwAFZlG5pNZtN5xOZ1O55PZ9P6BQa&#13;&#10;FQ6JRaNR50AaUAFTTQAVqhSKlU6pVatV6xWa1W65Xa9X7BYbFY7JZbNZ7RabVa7Zbbdb5y6XVEBi&#13;&#10;NYgIhLEGIvKkNh/EHC34g6XFEEYkYgdThEF6wIgQr/PG84IgIxDEDMbAAgQ0FAAitAAAPD3xpQAG&#13;&#10;g+HwAJhUKgAkNhqxkOYgM7sAGCuKCeD/EESgogekBEENwwAnFDEDGXrhzedz+h0el0+p1et1+x2e&#13;&#10;12+53e9al34QARvIAHf5wAEPV3+9BYN7KuyvkAEn9QA8/wAAF+wBSgC/qliRAQADJAqcPweYAClB&#13;&#10;b9P4fMHoIgzYEgAAYws+EMQy77/KYpyoCtDUQxFEcSRLE0TxRFMVRXFkWq+WJaogKAmJqbZuogEg&#13;&#10;RKKC4PIgEEdAAZLHAAUxVogLcQAAURUIgLorp6VpYogKgoAARwpimAA5laVoAA9L4AHOcxzAAAaP&#13;&#10;FgRhGAAHQzDMAAGneeKIA+DqIDINaIE2Sigk0UCIDOMLah2iBmmKiBgGEiAfh7F1G0dR9IUjSVJ0&#13;&#10;pStLUvFbwl28byvOd70vXTCxPcf9RJohx/AAZlVgBMcyARWAABpWYAApWyeHpXIABZXgABxX4ACT&#13;&#10;YSnqihYE1NZFHQ4ppU2JJNk2haNpWnalq2ta9sUq4SIEOQKakXCgADoN6gH+ep7P6BgFogKYtIgV&#13;&#10;hS0OYaICCHzfEeiA7MWng4jughIEUAAOguC4AHuihrYSABpkRNR+khNQjlcWSICiJqIF8YKICGIC&#13;&#10;IEQRyIDuOKgl4X6ICKIScnEciIA6Dds5hmOZZnmma5tm+cLBTVOCM8z0PUCGcqFUmhaLo0UWXDyo&#13;&#10;6Ppmm6dp+oajqWppsIQkr1jQAH2e8pi2iBVlIoJtG4iATryAA4DsiBHkSiGx7Ls43jqiGAJode7w&#13;&#10;JAxOmgbGFnoeAACEdy5jRwoAEvxCIFoW6ICaJSIEsTiIDSMc8uSAAzDBd5YXYJ6gsmyrLpoBAGoI&#13;&#10;evAAC/mqdX1nW9d1/YdjaOdvJntPVBoPXoCAgD/gT/AEFg0HhEJhULhkNh0PiEMfkTABciwAeMZA&#13;&#10;CejgADMfiMhkUjkklk0nlEplUrlktl0vk4BmQAVM1ABWnEwnU7nk9n0/oFBoVDolFo1HpFJpVLpl&#13;&#10;Np1PqFRqVTqktgYAAIMCUFGY1grabUFDgcgrMYkkXrAgpEIMFRiRgpzNwAf7zelYBwNgpVLkFVSj&#13;&#10;AD4wQAIeFADGxAAE0GeIKBQAdL2ewAYeVAA8zEFZLMgo4rwAQCGgp/PMFPB/gqJQUFZ7RgowF0jf&#13;&#10;8UAIIBcFfr61441jHqu/4HB4XD4nF43H5HJ5XL5nN53P6EiXfTABG6wAd/ZAAQ7nR5kDgnek758g&#13;&#10;AJ/nAC59QAbntAAj+Hi+Xz+lGmQBmk2nBW+v9/z/wBAMBQHAkCwNA8EQEchzIKDoNoKMg1oKa5sI&#13;&#10;KaZoIKeJ2JIUJTIKMAtoKU5WIKLApoSCQMLoFIVgAVw5DUABHxmABixsAARAkrZvHcdwAASA4DgA&#13;&#10;QZCkKAA5SQrCZgAcBxIKEIPoKNQ4oKSpHIKKkQgAVsPH+eJ5LwvSThWGaCmyaiCksTKCjMMEEzfO&#13;&#10;E4zlOc6TrO07zxPLlumXbquu7J3u27s9KG8E5PIfIACzRYAFfRz2Pc+AR0JSlKp8+78lSm6c0tTt&#13;&#10;PU/UFQ1FUdSVK+RhLOAAfh6gpDEYgpqwqABSk4uh1w2AIKAmiJCkWABUD4OwAG+MwzgAOZJkkAAD&#13;&#10;WYwIWhsy5tQwZp9H2hAtWwABPnXMBxl8XQAA6dZ02WCIIIYf57HurAFseAApi0gpWFKgoXt4AB2w&#13;&#10;2AByG4lg3DqgouCugobBpU2D4RhOFYXhmG4dh6XT5PwjOw7TuXPiCRUNONEAAKGPgAcWRAAWWSve&#13;&#10;+OM5TN9MJrTT95VmGY5lmeaZrm2ZE+UiCjELqClQVsLGqgpCj8gplmagoaBkiI0LmCxMkmAB1oMX&#13;&#10;mqgAeusAAXA1wkS5yHIAApbEAA97KAAYBSFIAAECQL4IHSCmCXCSRSgsWLoYc+gCBIHIKHgfoKXp&#13;&#10;a5vwnC8Nw/EcTxXFoTiTrYpQFBYxw+NzhjrCiGAAGc2ABK89k9J8Z0Tf5Y/VOdH1HU9V1fWdbO5l&#13;&#10;M5sIsIKHW4AAVRRJYPjVgAQrUABo6CmhNAADKL95FggopieiBrBQGAABWbLXIOGPrAAaPsgAf3uO&#13;&#10;2gxvmwbLthOxYAGAYaCiCHyCj6QiCkEPaSB0ISCmt4hnmWgoRBBNg2IK1B10AYBQDgJAWA0ByIOO&#13;&#10;T+xZQblCrscPK9YGJHiQCOgtBQDJUACQbAAjorcCGVOlZc6eEEJYTQnhRCmA4iErgADyHMgoAQBE&#13;&#10;FG6N5J6USThYTcTQUJdB2o+ACM5DAAAiv0AAW8uJcyFj/HgPEAAmVzAADSQ4DEVQABJAsBYAALhp&#13;&#10;DSAAHAZozyCgyegAASYmCChuimAAWgtyChLCQSQMwbSCibEoQVnJBQwl9ABCwgod0qQqkFIOQkhZ&#13;&#10;DSHOfApyEDHJuGcqm9joFJJAABfJUAA5ZMAAH3JsAEVUVObAYQgecowADolMAAc8qS6ECJWC2VwA&#13;&#10;IuxekQqWESmz+SzlxLmXUu5eH/CSFEgouHkkIj8ACQBKAZg7IKOQcZBR0pOAANpfoAATglIKG9gA&#13;&#10;ABICKIQKybwABBB2WEPQb431hkGlcC10DnXPgaFeLQgobFjRsjcACOBBQ6PxAAI00QABqNCeiCok&#13;&#10;gjxKkFDk/5d68UtoeV+0AAAVwpS9olROilFaLQokUxVQLF3EyPQSx0BFIQAAqpI1drI4aUEnMcY8&#13;&#10;DtLYOo6AAkFIQ+qaUaAAOOnAAB6U7ABOmWEXaLqElqy+oNRajVHqRUkgw/6agBAi24AAFkVJMVkh&#13;&#10;GOsd2NDtUCAECoFI30RAALMVZdB3VbAnB8LYZCCikE2AClA4QAQSpsfg0YX03BpEUImqMWSEivFm&#13;&#10;QUKQTiCiaFAQV4zyktCuS6XYrADDbkjF0L0goRwiEFAXB8eqPgADJfyABgtSrQWhtFaO0iCaMuRo&#13;&#10;44ijyCKQUiBna8AAb7ZAAAdbUpCmFmAGAAAu3gAAe2/tKgmocJLg3FuNce5DMhuQ2AACV0IaQ4EF&#13;&#10;E7W0y76wAC9FsSSv1gLBAAEc1EAAcX/FXHuAQBAAAFBFCSAAcwnhLGXMzOWcwlgSAnAADQb8NgaD&#13;&#10;xHguxdxCxkDKIKDkG5BRAiHIKH4PEY3bDpHQQUctzCTILQag8hg6mpgAq7cnDmHcPYfxASq08jKO&#13;&#10;wPcseWkN5wf4rAAJ3F068Qs3uHLfGONcbY3xwqdVKqyCiHEaiIVBBR4X9rcWEkYbIYOdhaNCWQL5&#13;&#10;1NYHrFsB7fQ/gaSiNMK6JxGZbnAH0PoAA+iGr0AAIARSCi8ngRAcMzQAAgA8QUNIb00iQIKA5XbZ&#13;&#10;0ygAGEuAlYH3yjiG3nXO6Gsc6F0NofREu8R0bgbI7E0kMUUiB9pMjZHVJaJYzjPTGm9OadxsOVBh&#13;&#10;hxkr1nUYoEhLBSiqYCwMAAosgoumGLDII/x6mTACAoBJEQVNLAAPBQI/8IpKPxl7L4hNjEIpkAAC&#13;&#10;Oy2QicE+AAAoTL1u9V8AAPQdCIVMN0AFIJBQmhVquQUDFUAvBmIKKFNZKw4h3ILNtpKrHgDC09vP&#13;&#10;em9d7My0W5LEsrIIKJxS2cGD0JvIk0vvdU2muDcJ4VwuRESAAB1uiADJBBRJqvJWIvOgAA7SBF8M&#13;&#10;EgsbSCiOEQrAa5BQVAoIaOJsAAAPgdIKFoMZBVaKzFKvQMfN6okzAoPkfAABnnhbK/EQgA13PwIK&#13;&#10;MMYrfnbEiA5qfDQFSCiYvAZ7BKRgACBD0SxVBBceAAh0iLZ/DOxdj7J2VAG+bUwO35iff1IgK9vA&#13;&#10;AMfuWMOzKV4R3XvHee9M2Cg7MAAsVNAAByW0w4viWTYIKJLiw2Zpi5T6ACNXH56z3IWNoRGPxMB5&#13;&#10;2wPwIJbQTNjDb6Gl5WxXAvYMDsX6fRCB5wWGINAaAAAeD71YUQmpnDqIKBbqBIwduZAANegAlasB&#13;&#10;a3AtpnQAEQErH+92nWUQAl5739H6X0/qFF7Ro1wtq0Dsdk8QgaH3+WAfhx9VOfd/yfn/R+lBI/x+&#13;&#10;j9KwBXCw71yLLNuXWICzSTpZIKlwug9PnBgN5AANpHthJk1gBA2NzCDvvkMAhAcDeB3jyiFgNwJg&#13;&#10;ABfwLLmhJN0hKMfgABupzEcH+MyNphlhkP+ogEliRArnjnbncuNMvgABFBBiCutrfJlP1QbwcQcw&#13;&#10;dCWvrpGvstHwdrSPzQgwiQiwjCpsmCCgYgXiGohQlQmCTgcAgCChvJph1OVwnB/AZoJgrgTr7BTB&#13;&#10;phpiEAXQyJohsnxBJAGG+hJgNEVCJh+AABdQ5EcARARCChAMEOrusgAHYCCgas8s/CClBhosBCTg&#13;&#10;5jSrvORrPHAQ+OPF9hyiCgNgNQjxKRKxLPpQet9jwlKHuB/OfBnoxJMRIABxSAAG0m1Q6w7CTDJD&#13;&#10;JiMonEekfBqxZFfhUMghXRbxLiVQhxcxeRexfCStXCCgvgsiCgigmiChdq/gABRvAguMaCSsrRIo&#13;&#10;cBlwAhzBzgABLRJAAEJEIAyK1BmxwRPoxOIkZAlqIhwQNgAN/vuiEIzo0o1hblwB/ggFWG9tcgAA&#13;&#10;nJbvACUBHqsA5I6CEAFFzh/h6QTq6RfyESEyFMQxMrVQgE6jEBjNKhPKTPnCZv2v3SMAAAQyOJwB&#13;&#10;BDVh2SQsWsXpTMHpRh5gARYFIF+j2l+gNSXpKJLBbSZyFiQxdyaycScwjA8nfhEHeKCCCg4xuFXC&#13;&#10;CoXiSMMCCgLotAAAqmewWAAB1JTgTyYB4O1iCxSABr7m0w4hqE0AHA9BAGhnfiHhTKxgAAtpbxgg&#13;&#10;AOqDFHQg2tsAABJNqiTBVhXiCgrKwCDgZHbBmukydS/zATAqKyGu1RNk5htzEONJxNhG1gBIZiDy&#13;&#10;NQ3gAKaDdAWTLKdKeJUxryTgATJROgASNTPpNlrAbzSgABMTUTBCFSbzVTWzXOytviChahXFYBrO&#13;&#10;TOUIpM5RsOMiRBWhYksAoCChIhLo0vYJxFhBFzkgAASADrdBuB8jdA8zpAABDARzcAyQVkRkSkTi&#13;&#10;ILIrJrKkZKCqeqBAAC2CCuMJ8TdCTBjQSgAAdgciEymi/QWzXz6z7T7nXTCNHCAP9/gCCQWDQeEQ&#13;&#10;mFQuGQ2HQ+Hn+JABtRUAAWMAAmxsADWPQdnyEALGSAB+ycAASVAB/S0ACWYAAQzMAA+bAAFzkAAy&#13;&#10;eAAIz+ZTQB0OIUWjUekUmlUumU2nU+oVGkAGqABU1cAFatVKuV2vV+wWGxWOyWWzWe0Wm1Wu2W23&#13;&#10;W+4XG5XO6XWGP99vuCPx+QQEAgAVQA1AQCiCTp/tBkYED4AAEooQRaK2kG06QRKI2CNFqAB2BoLg&#13;&#10;ARaMABB8vkAMAHhWNBUHgBm7EAAg7n2CJJGQRrNiCCkTxBnNCCDMYwQ9oGCCIQwQxl6CKpXQQqlG&#13;&#10;mORzQQPh6CP5+wQ8H6CIfkXbyeXzef0en1ev2e33e/4fH5fP6fX7feGrv9AAjf0AHfADSggCD8Pq&#13;&#10;gSBQKqIwQWAB4wcAAkwiAAzQoh6SFiABNw0AAFQ6AAbRAAA6RHBMSxNE6isEqysK0K0URfGEYxlG&#13;&#10;caRrG0bxxHL4MszDNAAShMoINYzKWf52newIKAk6QuueUTkhUw4FoIaZlqQFoaoIdp1AAfZwm5CE&#13;&#10;JF7MYAEwFgXAAM5qGkAB1nM64KgyDKCCWKSCFvDB/nyfDAoyh5znQggNTmAAxjVQQNIIQY+IIZMr&#13;&#10;Q+GioGhNgADWOKCDA5wADKL8dU9T9QVDUVR1JUtTVPVFUwK/Rdv4/0ASRAcCVUtEDoHUwlVyAEDg&#13;&#10;ARdfAAFlgoe07UP6IyapuNtlAAItm1pZ9oIRFSrlSrKt2jbFs21bduW7b1vwKf55HmwIOuWAB5Ha&#13;&#10;ggfiQghgFuphjMWAAdhyghAEMgg/jygghCTRrFn+eh3MCqqFH+ex7sCBYFIIKAsAAJB7yQXOKgAK&#13;&#10;uMAAVQJAwghMkmghxHIggOg2ggWUiAB7z4ABus6ox/r4wIDAOggkCeggKtYABRE0gh0y4AALZ2qJ&#13;&#10;/pRBp5MCCQI3BpunafqGo6lqeqarqyCVZV1j1hAVZ6vmFeVElp/WZZx67OABZ7UAGdaIiAf7gAAG&#13;&#10;7mABCbsAAYbzr+9vhacWWvvnA8FwfCcLw3DocUxVoILcXIuBKCH3hQAHGcqCA5RKjk+UiCDFJoAc&#13;&#10;UggsioggvSIABRk3n+g6GhhpGqABGheFgAA6JYnAAK5allsoi7TtYDkK3IAUWghlGZXYaBkwIFNe&#13;&#10;AAdB4ghelspgPBKggJgogm6AAZxmoIel1cR8fyfL83z/R9P1VTrNjP/ANZfTW1R2IAAffuABvf0A&#13;&#10;Bt/7rpR2MBVcoOMcYABOwHAACuBT64GFdb8tVFsDYJQTgpBWC0FymB3PAAARQgyCBYDAQQVAoCCC&#13;&#10;8F+QQIYQCkB4D+QQRIgiCHBIIDEF5BA+QeAAIWDYzBnHDOKQsVzvAQBTZwOYlY+2ZC2iUmFf4ABL&#13;&#10;CcSEGUggs3qEdBmQQDBoQABgDOQQT4mCmA5CCQQbg2iCAHcg2xnYzxjwYjdG+OEcY5Rzjotl9qr3&#13;&#10;4IDfk2FUL9Qbx/AANGQQAB2yFAABKRBR1mu+F5I2QMgwXSRjrHKB61nHSTkxJmTUm5OIvCSdQAAu&#13;&#10;hZkEE0J4ggZFOs8FQQQLoVykBRCyQQWEqx/jzHoYEBiUwACXE6QQNQZCCCyFqQQJoSiFjCDMGsAA&#13;&#10;PxNiWIO3MBpnh2DsAAAaaxBBXyjAAFJ3CGRQkEBeCsggNmUw3UUowpYUgtTYFOQiWBBBXCmk7POe&#13;&#10;k9Z7T3nxJ2O7W48tefM/NUT9S/mABbQU1IwBgSHkSUYDtDQAAXogAAT1EwASRTRPl9UlYI0Yo5R2&#13;&#10;j1H6QAYBAogggjhEkECCD4ggihHkEDqHApAKYfl5jIZ0bNNwAAnGqNkgkRCCCcm+PcLUAh11FJMS&#13;&#10;gNz+BaDkZGTwBhj1dLUIQMWNoAAeA6IIIURZvTfzbm6JqEim5UlKDWHIgglqWkHDiHekoiKQVvrh&#13;&#10;XGuVc66Iwn2+9WMen0UAj6ac2ZfwAR/BuACJT1JEJLoZQ5+IprGAAoKC2urhKNOAsjZWy1l7MInH&#13;&#10;AOIgg93Jm+KgdZkjJotxdAAHeswALQAArXW0h7CGFABJ6AAJgUwADuFBGAE9uwAC+EWbkAwYYQif&#13;&#10;B6D0AA0ie0IoSUMAYAB6XPJkAIwYmhci6mlNQLF2SEDaTBTl64AA4B2OwB8ggcZlAAFwq0AARwiF&#13;&#10;MEHScAAfg8EIEhM4AAbw02Zv1fu/l/b/WYru1x+Ne4+KgoFYAEmCQAA5wY/+5gAB8YRtuO5ghfC+&#13;&#10;3PlvQMnZPcMK7QQwdBCvAQYjR+JQSl/1Q2TkvijFmLcXYvKWJKMEThLkEGGL1nL2ili2usAAJYR6&#13;&#10;SsgH+GFJoAQIqzCvKmEZEBhjFIID56IAA+iEvuPFLgkssWOt4OOnA8CEzWANX8wAh7PXrBapEEYz&#13;&#10;RjYeIGiogw/x35eAC0t0QYSCAZi0I6twABqjXIICowxSxOJPrEQiHkPsYaJ0VovRmjWqYBn7HvD9&#13;&#10;fTUAf0sRcjNTGRkOweBzT0ajWE5SmrwlQBCUkrHtqkAA4NWAA00Qex9xxpKU0cjDFWtdca511SAJ&#13;&#10;BkQAC5QwAAIK7R/i8mGAEAQAikCLEgQQOyl5Q44WYEIggDgJwzSyAAYIuCICIEcAAfgeTLiFC3Os&#13;&#10;QoqhVJdpoQZhpBA5gqdoOYHNgxE71AAPMYYxAAAgCjr6DRBBEHjKMAbdoPtqYbIILFao/x6j2eZG&#13;&#10;kpQxM1gAC3CGZcKmeM+13xvjnHePcfPbpCvM/ny18VAXkvQbuVAAHRy0tmGn46iIOAfmkORCiFai&#13;&#10;rweHOyDvxzcjdXmFGCE2NfqUumt+QdJ6V0txA/x4DxSSBYgg/R9EIHMOfO7HSjhftMz0gg5TrgAU&#13;&#10;GydlOEgADcZeQ0RQJ0oirG1n55CiFEiG7ozwUSTxLjA30CYIi7df7BIMI5kAAA5huinFUJkTSjAi&#13;&#10;SiTuXQ/WyMqcmN4axYGYl9ACSvpnm/Oed8958g/In/4E0n6AulRR1gAE16sAAyPXQDgLzvL2I6Rt&#13;&#10;5BgAALnuQAA094WRXm9aTv9G2AAJ/xQABO+QUuQQ0QACC+cAD2QAAE/TAA2ceoANk7KDv9trRbOk&#13;&#10;em/B+H8SoRVivIIFZOwANrEEXTDE4QAIaFIBplEcdnAADp/sQYI03RgC8V2Hy+uRU5aUCEZAKdiE&#13;&#10;aR8IKCpAWAAFDAcQ4Q8IOA+BMIIAk2uAAjYIQCmC2ngnkH+HYXUACAmsQKMB04OGqUoHoy8P4CaT&#13;&#10;u/M/HBhBjBlBm4+9EwGfO5Mji1S4cGZB6fsfwWwHDCETSDOi6IwAKIeRUJOO6a4QoSIQW4sK89WZ&#13;&#10;9Acm+5QAACjCyAADzC4KOayDjDAoeoizA1O1MwiT4we9QAADRDYU2DKikLO+/BpDnDpDqPSDU2gE&#13;&#10;u2aTSDaY88GFux6CQd8IcLwL0ACAWecB+CGawm0IM64II68AAHU9SHulyAABVEw1W1aXOAAGEC8i&#13;&#10;kA4FC40IcBu4wHCHAIIHRFQIOBKsg0wN0h6KWneAAlmIQDYDmIIEmeHDtF5F7F9F+oxBsr1BwwKg&#13;&#10;YV4GFGQdAsaHVGY1cqYAAGXGiWyDHGo9gAAA3GxCIi6RABs+w2SAAGvHCAAErHIAAGxHO+k+oExH&#13;&#10;XGvGyKdB6eRDYDQAAAnHrGhGk+2rZHyIea4CJH8WQNeWCdoDlII32xI6EAAEnIUABHhE1FRCmwWw&#13;&#10;aLHDlGBIrItIuKcBiXsAAHKgKAAEkEidEdIAAc2UxA4IeGq8qWAnEvAvEAAEevgIM3+g4hwGmM6D&#13;&#10;+FW3S+chgDKCHEWEGTIAul4IIDQDEIgCagEAAFoFYV23WJcACAQjSMgMkMoKWDPD69UxOIOEeEqI&#13;&#10;IDgUPIxLDLFLHLIcLGE5IfJByfGG7LY7sSe7uSe6MBHLm1+Ys1i1m1oVSIqjMC/L7DENCbsypIEI&#13;&#10;fAHG0AAweCzMSYuYyKUHlMcUqDWmUqkCRMoAAGPMvMgmUEBM2IeV8q2FZNAJeJiEtNI/UAcAcIfM&#13;&#10;imUGLNZEvEysYnlImKqqko3LLNtNvF6zgzkzo+IlcAADkDYXWuMAAEOR8DwtSIcFa2CCo18EyE+I&#13;&#10;IDNCiIKEZJCAApeAAGmE2igBoDWUOA1O+AAGsC0zsASEMhaAAqoIIB0BwIgDFLAE+xqAAUAfA+uJ&#13;&#10;eBGSEtSMyKYnMhyg2IMFoXgx879NxQJQLQNQOVDLO0kVub5McaS3Q3TCqAAGJQoYKMGCBQwwgwlH&#13;&#10;ON4ClQ8ABL6U6uLOGVUFbRNI+yyJgeuE5RYKWC7ReAAfqQiX+DDRqKWDhRwAAF/R2dyCuldLwABC&#13;&#10;EHCeeB0qxARASIYC1SVGsCnSavBRyKMQuAAERSpAgYaFXSwoVBIgcKqEVS8+6KlDIBTTHQRTLTMs&#13;&#10;uFy/8YjEHOKIIm4IIBOu+vCIJJgIgq0JYD4vEGGEhJCAyCSXbIaG23QAADIJKCCTk7O5cayCGEul&#13;&#10;MAAFbA8ziMCAgecIcDzPOEQhgkCZeqMAACIjGABOo3c8MxixmvwN6h+F9QCizTPVbVdVfVgKdL28&#13;&#10;kcmKi9cMXHkrw9HGI9KXBCWAAka/9QkFhWJVoIOogNC1igUnECFWaYjMrDIW4GDWnUfROI8SzRec&#13;&#10;+KLCvWyJYJdR8ldSatsKNQlSwcXQcoOoTSUnWw6JmOXIU8GISQc6hMSljDOAAD3XyABJ9EWKNDVA&#13;&#10;WdIw1H3Wa4OK85+LCA9YTSDCHVjYbYck4EaEkIIDoDeIIF0xwH+nJUmecyShErCIaHRA2mWniIoK&#13;&#10;K3aAA4cXvM4IlPPFaIQG2GmKRK4IJOAIJTSZCcs0KAAFYFgp6ZwKWFPKZR0GCV2EaEOMCAaqfYfa&#13;&#10;XaZabTM9ske+YLGwFGGn/GKWiGtazAbAeFJa6AATe7CIK6NO+USt2N+fquyYgDTbWgqwtITIXMuj&#13;&#10;bCPbeZAsOIe+FDXDaw7QgAA0svJbS3UL1bJboIWGdcM+a+fB3HHHLRUKXRnG82VXEAADFcoLARUE&#13;&#10;jcwiYK5bm9padc9c+gkDmX4AAz0N0N4tUq6AZAuBpG6NTQCIaEOAyA4AAD0HQctCyOoQ6YbG4AAF&#13;&#10;K9YGUGqdgD6B2uMEEGIGEV2zKADAiCfN9FqKOFRKqdGIIFAFKIIG2u6ELPO0OAAOISKr8AC5rdBf&#13;&#10;HfJfLF+HFfRRir8KkGNfai2QZapLQfHLUVCkKXUFdfxLqFza+TeAA5oZqbHZQ1VXdU9H/Q8TsD9g&#13;&#10;TLcvjgUDtgcfKa4Ehgk+g55MLgC5lDeikB3g2IeH1g9X3J8zFfehCC3hKIPcBXuoaA7cIIVR2hPX&#13;&#10;hWMFPhlV2KRYAABg86qkWAAWVKxYNNmb+xXfNiFiGcESMYJBFS2KQhAIIFSm/N1Y3VQIIH+8iGxa&#13;&#10;kILSBHq2uCAA9hWHO2Q5Y54qcIOHSeO1+BuSyC8rKR6IIGup5Eu0CtbdIz2KMyayeyjTbOxJUFMl&#13;&#10;7A/BDBHiJkBkDkFfHQU9JQYVBhwqgmMGpkY/uHSHSIO94UjXrR6ldGwtIISDVk1ajkVXxX0fJSFC&#13;&#10;3C6HnlIIPd1cgAAChlVkqIeRGMuNie/agEflmIXNU7OG4TABNl1hYISFrl9JIE/OfcVWJZ7WiKTk&#13;&#10;os8YUCDmWvuDfYqK/IpkHmlmmWjJtK8rYAAF6mGKWB8WOAAGge+XQfEIMCGmMAAGM30ESEAD2AAE&#13;&#10;zncAAG/njHSchmTUIBMN+E2GzdOISlqluACAcmiYuc+FU0IFpf2I078EjPiDdHmKOG2G8IIBNPvh&#13;&#10;2MvMsGSIIHDohEk03mpo7o9o/NtkKfOICIA/4E/wBBYNB4RCYVC4ZDYdD4hDHzEwACIsAAvGQAO4&#13;&#10;4ADFHwAS5FEYUapMAGhKZDIz3LZJL5hMZlM5pMn1NwA3p0AH3PZzO17QQA66IAHjR49ICpS4Quac&#13;&#10;ADXUQAJaoAFRVwAD61DDxXQAxbAABhYwAk7NDFvaQAnLYAHrbwArrkAAVdZoWbwAHxewAQL8ADfg&#13;&#10;ZrDgDhQAqcQACti8Hjcdj8hkclk8plctl8xmc1m85nc9n9BodFo9JpdNp4WyGVBSmWIK9XpBXg6p&#13;&#10;qIhVBQWC4K02XCH8WjGAGyp08ABaAwGAAbywAPecAFr0QAMX9BF2hkWAAieTnEQWEYKOBzBV6toK&#13;&#10;lEzBTaaIKtFvBSWSJg/3o9QAAQaDIKUNcAFwWqChyHaCl897UQPBEEwVBcGQbB0HwhCMJQnCkKwt&#13;&#10;C8MQzDUNw5DqFl3EAACNEYAHfEwAAhFMPQ6gaCRWwabn0AAoRoABlRuAB2x0hAWR6AAtyAAC8CyA&#13;&#10;APyMhg4ySABNSYAA9SeACWj3F8qISfkrgAPktAAbEugACUwAAT0xgAd0zAAFU0gAD02AARc3gAHM&#13;&#10;5IgP06gAW08AAH09gAR0/IQA1AgAYFCAASNDrcuBS0WAAK0cmgsUiAEYgAIlLAAkw1MswoAsOxLF&#13;&#10;itKtRVHUlS1NU9UVTVVV1Yh45DwgpHkShh/neeD7ggB6IH+fx/PuAoDIKIgloKXJYgAZlksOM72H&#13;&#10;GZxmsOg08PMJNqgAXoxjOAAZE8TbtF4XyCiGICIhIFiCouABqGYgo5jygpHEQgpqmugoVBQmoJgy&#13;&#10;grkIKdZyoKNI4IKSxH1bg+EYThWF4ZhuHYfiGI4lieKM5EBdxFEkTHfFEVYqz8W4mt77KcXIAGDl&#13;&#10;AAHFlYAV7X2RgAeeZAADua4yIwACnnQAEpnoAEBoAAEJocopdj6aGzpIAImfIABBp4AAdqSaOjAC&#13;&#10;2E4iqLrMSYAHDrzAMEg52bGAAM7MABr7SAB07YhAmbfG0cBTuYAGPuwABxvM7zyce+gAOvAUS+xI&#13;&#10;cIAAXcOmB+8UAAo8aAABcgAAtcmxTGMrTlPFTytQ6PzvPc/0HQ9F0fSJgGcBgAcBvIKHQePaVl53&#13;&#10;rNF8IgdB0gAfmzngLAvAAChTlAAAi+HQZfl+AB/8WGW6GUaxrISLwzIKUdvAAcxzoKDIMIiHQhIK&#13;&#10;bZs39gHGSIABYFR5D6vuBYFJqF4cIKaRkoSSJLoKNz2dL/X9/5/v/P/gBAGAUA4CGbYuzdEqJ0Ug&#13;&#10;QgKTNkLo2vDhAAKKCgABaQXce5GBYADkHJcwbk3Q5IRAACdCUAAdoUQFCDCsAACYXM5Z2GOGRNGU&#13;&#10;DBT6n8A8OQACMh4AAeUPwAJJDiAAZcRSGQdAAj1c8SCLAIAAWk96lgiOCAA85545YsAAUCsFxoUQ&#13;&#10;ADwjBEFJTOgpkwisAAOcaYOL9EHG06YMQYqbMMYhzSoIGx3jxHmPUe4+KsH+PEeSuFdAACaFUgoQ&#13;&#10;QfEFDkG1YovCChGCGREZw0G6gzBkAAPAHQNyYEyJoAASpQEMFKVILTPiEOnIKOQcZBR0jiJifwgo&#13;&#10;sXND/IoAEGrrovq3a6Nox4SgpEFFuK8hIuhekFCK96PsyZlTLmZM2Z0z5oTRYRAdEbOGNsdgZNJ5&#13;&#10;BA4CFgGKAAUM4QACqnIpMnAJp0HaAieByAAnDOIi6c057mHSBhnsACLDAIlQ3EcTQT8/wACsoEXQ&#13;&#10;uyixSxaUEZEN1CyylnDZQ+hrXCHlRDW3E1bwwigAENRsmAmKPFxLmXV9pchXQZnc5eOan3LTapZS&#13;&#10;2l1L6YOlF48d4UyBCnZKmCMgoVpfpiFGQUMIXCIi1FwAAQQTAkgAD+QYAtTWWq9OmCQEgABxtKHE&#13;&#10;IsSEWg6BveQTgAIDJshAimAAXQsiYhoDcQUTNEhvwSAACsF5BQbvwAAgUx4ZKKgAE6JYhI4hyEFk&#13;&#10;1TGwVg7CWFsNYexFiVUzUY1Apj00oHx6L2Ph8wsBYTgnFAdxQ/T7mGBHZ8AE6ATTyB6AAJ9pwANz&#13;&#10;BS52y1lxH2vai1MMts4SQmIeN+3DRUpw/kCmk24irgGWDpcMAAjbjAAoeGyiJEBY3Nt0AAEV0QAB&#13;&#10;3uoRsjpCxzXZjRGodF3QAQrCCABOofjNOYjo5uxV6b1XrvZYgaw2CClIH+CWqYAQKATJrTcgofA7&#13;&#10;EFpmQUBMTiNnjqMvIAAfQ7kQGqGFbQahQSeGEQqNogwABcBoDQw61rqXkAAIgQJBb3kFBXaswAdS&#13;&#10;CiQEUTEQmKcD4JoDZcAAVAoEFDAtoAAnxMGPD6ISWKxwABpfyGk4N7ciZFyNkfJGSclTLsZNax02&#13;&#10;bITcmkOfKgABSZXswKEAA1cuEMBbl8AA0sxOdm4F/MwALujoOUcwEObQAAozhQhYLfZVjPzsACzc&#13;&#10;azkw8EY05qBlYhAAcJVm5NyyHzcJEsSMCt2zL7Bvo8AFn6dFEHWACA+i4WwvFHpudR4DM3mpU5zJ&#13;&#10;eo9Sal1Mqwcb4wbg6IKOeVxzaMgAGELomoXQykFFI1gf46x2H3HqPYgoIAPEFrQQUS4kSGCyFfMI&#13;&#10;KTO1fL2TUDLaQABQbVceO0dxBQLAVIK9EgooT0gAFbj7GRBRMHFAAGcMJMRQimxoFsgob8TKGpwH&#13;&#10;4QpBRAh6McP/bBBQJHgnpqfgXA+CcF4NwfhDFkQzVgSxyDc2rI2EGbxPLIABT8XbK2fMQ0nQpm2y&#13;&#10;0AQFVG/MuAAPTk1T1fRb0yAkrJW7hh0ONmAzIZuaAAE3ze5FEGtkwR0O0AAZOgAAG70MAAGujUmL&#13;&#10;0Xwo48VGqPtewa1RntQR1pXwnq3V+sdZMbLAAEsl0ANIKBUC5BRxDbJqD5nBKFoQ+58P+r0OiQ09&#13;&#10;FoK0hAxu7AACFCwfJOCDh979UYQQgiEK8V8AEA3LAABDPkABYxBRBqzvErDWQxCCg9dQS8X0NvEr&#13;&#10;kOngQZ4xyCiep+ACoPWvTen9R6n1Xq8k5N4bNilnEb0k9H3Ra63l39RFN6MP3gABte/KMUiOEcdp&#13;&#10;SXvBnoz1uBvplTOBb5zNGbEz5I1VZCyvafB6YDX7QAFImuiaaLqd6PWfj/J+XIwGAQEF6OAADgHC&#13;&#10;CizFW8gvgAe4EvA5VMAHzwADOGMQkD60ZL6/AADz7G6gDl6HwpAQ5xYPZQQXUBwAAH8CIho2wgoB&#13;&#10;g3TMI3pyQMQgoU4T4godTSpRoCgmIbZ1a0KnQhgXoYAgoIQH780F8GEGMGUGcGhhj1ya7h7KIgR0&#13;&#10;DoYbpa4oTnohCDZvJ+D4cGqPL8KO0I8JcJkJp/Qf4djnwAICsEZyTIYCKQYSqfoAAbkEwEYEJXYe&#13;&#10;4e4+4ux8ggoVzdwhAHDzgb51YWATISRxhxw5bsATAFqOILQYzCIVjnAJwLx3rlQhjtAgoaIZy+LX&#13;&#10;rzqVjNR6z5aB0MUMh9ohgbcHwAAEgEUJ0TETMTUTcTkToiEG7J72LKRirm5bxkqzpToAkVTlEVjk&#13;&#10;hw4FxLJLaJETx0EJLqsWkXEXMXRC4Yr0AAAHjVjAogqhIPAOQgoX7CIvq0oiAbLszN8ADeTE7Fgg&#13;&#10;6WAN7rwTkMogzOwZ60ILLdYACVSVjV4l7bwAB6ggrVLYMMDvAI4gqsox4DcS8RggoAKdwf4fEMbw&#13;&#10;xYMXcfkfsf0f8gCxUUDhyx6aL2Rhz3gYbQRwqJEVQAhL5MJzDpYAEMUMb66UAJQADmh6UgJiEWzU&#13;&#10;UjskMkUkYxwToUQgoMgL4goVDujPCzhH5zgUIU7bo/oh6YggoI6sYRyiQOK5QcEn7WQLzdYL4YcF&#13;&#10;bYTYYRSHoKi1AAIBTsEdkdyswmAQAQ7fDfTG4UioCoQAANrmAAASSnAxoHaSIAAYxcJ4QJsqMkkt&#13;&#10;ctktst0t5iMgb2DiEUZiBwDExlaVykTA7v66MeQgwe0wIAAQ8wgAAbcw4hCCkk8QMuBU8j8xsyEy&#13;&#10;LrIf4e0fIN0rwD7YbFox4OwPogoRbHglDjhmIebyp1C/RJ0rwh4TbLUjQMAgrcYgoKQJy0gAAYk2&#13;&#10;4AAAogwaYVikoE4KaLzLZ56JIFYgoOC/oABWTdkmYAAMALQgoKoLogoVb0Y9AgoNcjgxoLE15tC+&#13;&#10;Af6uwAICbT0yU8k8s80889AzsuUHMg0uph77p3BLCeJIDeAh6fJTAk6dswcwrOB2k9JD0x8/9AVA&#13;&#10;axQYab5PSXABSBgf4dzNT+gA4moJxzj+B5DX4+8EAgoEID7YitIADY4iAdoMB6QdYUJbwba2AIwN&#13;&#10;INLlpXQCYi4PApANoW7WgAAJDWKoggqpAgoSbHK5DGwl4Yj/o5p1AB0AQeTnzS0s4Ii8IxwSCvhn&#13;&#10;IJ6wCTdAlKlKtK1K8yU9cgqaEg5hoJtL8VjCZbbaYl6eJSgPNNEX4HiXFLBCtANNtOFOKPYRJgyT&#13;&#10;EYwhAYTylIYmoFYGYgofBproQah5An0fVHIKj97+IhYcAaIaJIQGKS4GqdYAATIek0rQIRNTIAAO&#13;&#10;QJYJi4oWoWggoUCg4AAL854AASxrAqDW4AAWRACQkjImAcocwgoDlKYhav1KVOVXdXlXtX0tlLTK&#13;&#10;E9sHZhxK4fgABaqpLkgStZjN7OIl4LtaLNC7wrpWAIda9X5B1N9bNblbpj4J4K4goWQVQhIQTAzB&#13;&#10;A+ZLAAIBEC7xRYrHwg79AnhI4AUsz5BKRlpZQREB5zE9wg4WDwK0xOwAARVOoOpgYAAPKpbDrwUA&#13;&#10;dRwsUWAl6bkpqQYfE0pqK/Af4eDSrgNb1j1j9kFkLrVYMUVYhhpplGoJA+RQkFYallyt4Fc4ol4p&#13;&#10;dRAVtmw/wXCooI9ndkQ09bdntoFoJKoCtKYCgCwgobCSgAAKVU4VtUgl6togoET9LH6rlVCrIg4f&#13;&#10;597CobKSgJrazlSMkVCbZFwgwKVs9nCoswLYAddIJ30YAgoOhKZN00ILUDbi0D0KDbM8M8YmSVD/&#13;&#10;dIQHNJle1oVwtw1w9xCwVkkulkxhllAClyDlYAB4x49mNmQkk/sVjndncdtxIztn9z10N0Q0lXJI&#13;&#10;oDogoMZTQAAXiYpqMp4aUDLzDzRcYgtgogtg6HyIAO5ugTC7QsYGAngnzLgaohFy4bMVaCJdVl6F&#13;&#10;C/oZ91g+8KggrWwgoUST0X6sYak0Y2bfaWoZsbhMrpgAAJlzt0d8t81899BztxcHVstxwij75PaR&#13;&#10;IS1+dmFy4iIqgEoAACd/YAAQN/wAFzl9KlBTq88JWAWA+BAwYXBjFZDtMnYgoWxkzWR48yjpgAJf&#13;&#10;oiATkk4AAMslTF55E2a6C6Un4cBx4gzZ4hFsQZAWSswXgB7bgXK/hsFqwg0+7owDRX7AVdzxjH0e&#13;&#10;IgoDBfYAAZtA+BOIuI2I+JBid9dYd9phdlD78vZN47N/a/FlDPIhdmzui3mAFnmG4mhMACS0y1GB&#13;&#10;F0GJOM2IwRsOIACrYguBYgoWAWbc2NVqJp0zQh4PbD6jTkOIUbgYoe4+1NZ1wKC6QOob2EoHgAIg&#13;&#10;j465pY4eQDFDYDVSAgoYeBgl4EZc6FqJwf4ZchUpsSIKJ8sNGM+UeUmUuUxDWJdLlfxhNlCFzlgj&#13;&#10;hAc29PQg0/QDeWwjAjSEFsk0k0rKh7DNImjL4FrMLMeMilLqkkGU+ZV0QMV1QT5+yqh8YU9ciE6I&#13;&#10;Za8FbvEFwhYfo1UigKFRABYdKVYThRATbLD3Ra4MLW4IQT5bwSgN5gYMoRJeQA4eVi7bYgoLgMh6&#13;&#10;Z6ol4ICpKIgZAgoZcXzEc405E5WZehWhehmhozGVKZ9LphFlGAKGozUOj9j9siGMKps3VlDj1FgA&#13;&#10;AZOkeBOMuh2k8tbwggpxYAKpwxwG2bQb4bh8UM8qQKdKJJZ4ODmDwhQJFWzxlWbvFmKurLog751o&#13;&#10;4cy/QAeDogoVjGGm+gbtYGzDBLLCgAAQYPgmILlVgUtVQTWnQM07lVJgLIelGs2s+tGtGiCZ2iRh&#13;&#10;dYxChzEWeA+k2tOusTQf9CwAIER2gdSVZn4QwgoP5d4xwCR7a1NmQYt1oaE0YGKuKTDDgQ+PIgz5&#13;&#10;RNAqofBxYg7NsMBPyfr64KoBI/VWBglVTIU6aYQxSnoTk1oMZ3omFhQgoRFhoK21oVWDbzKQ6ROu&#13;&#10;23W3e3mIutaZutu3qZWum4W4sF4al4g42TAg4ILxauyBweY2IAIB0p4KsrYVT0dDAjFo85rGzHEW&#13;&#10;OrIQu8QiDTan4Lm84hIZEDIHIGwgoQGwCpWwcqkqwgttzAYmM60rh/OwogtBogp657Ow243AfAnA&#13;&#10;tbu36Zm4PAyO+4nBfBzq4WNV4KFTwhAAZYNjVvcCwmIbWmYAAE9/IAE45WJWYf9dSpwfoJaMoMgC&#13;&#10;rsDap4KJDPIUYEq1YEATyTxOQ8euQg2QwgsL869O4SgRqne1s6h5AdxjgAICNYQiIWFUJxktIhAC&#13;&#10;mHAoZ8fB/K3K/LE83BCZfBXLJ//BvL3MLJYR4SiRSRgjcsmxMd11qY4mIYEhS7+3N2xv9hAg4C7Y&#13;&#10;YSIAydwOAciCWWAqwTI9ITpHwPc7YAAAkDpXZ9Q/G0IKk+oVcrJNCS8ikMYAAb52QmYZkQwAAGtP&#13;&#10;whAH7xYYBA3MXUnUvU0WnLaZXLvU50fMHVnV6xANg7oAELQgu1UlGD29+wOwYl4UmagLtcMcxzQQ&#13;&#10;gcCXnP4PYJSpIagfT2oAZqYnR1YCOoO5V2+rNgmqwl9IogoGFPwf4W6y6r8C6QtcWagmYc8RYDWI&#13;&#10;Ig8zogoRNhvWHeHePeT1HVKZPVfeZj/V3fHfZioT/SIMeDxd0z80IxqXxYsqTKu7c6E6SceDYl6r&#13;&#10;AgoOyIYdE3pmgLBUOt4hajewFNGwYXKR1GrWIR4Ss411Ql4FKOJlsl4UunXTogu1+PQmmlVde0II&#13;&#10;g+Qf4V8mdB/fnnnnvnzI3eqPve/n5h3fXono5Vu62ptUgDanQf4cC+AAMVYmgEuYc3M3SKvTYEB2&#13;&#10;g5gAA3gmIOLFzFBNy4gOyHorRXQMQCjbgOgbumYCJHYBJMKn11HIm07comAIWgBHBJdHoLZzlUYg&#13;&#10;tUwx96Yf4S6rPcPpHxXxfxiaXoKPnofxpVvo3yXypDUe6ygAIC1KYebbIhC/7zY+eexXCbIJyQx8&#13;&#10;x9DuKYBY8yg+1dbAQh+2YAANHIoU5qb695ICoP00ITGNQcOvwDz9xn8qt/sq4Y41ZvAGomP2QAHI&#13;&#10;q6bDndwgtPM0zfddXqfy37H7P7R/vx6PfyP7ZUvyn8H8YmEEqVKv4f+xqQQx8XogtuERMAcXwSWa&#13;&#10;A9YmIW1GgJdzoRELYO4gBxAAAOp8gaMQsDaLUgYuFcDiERiL4GY8AAOZ7GAAJBoNABskAAQsjgZ8&#13;&#10;QUDQp/gbOaEDGIvgZXL8DVSiAD/druAABCQRiU/oBtOkDSiNgY+I8DYS5gbjcsDDgaoFTqlVq1Xr&#13;&#10;FZrVbrldr1fsFhsVjslls1ntFptVrtltt1vuFxuVzul1u13vF5vV7vl9v1/wGBwWDwmAXeHABGxQ&#13;&#10;Ad+NAAQyGFyVrf+Vf+TzGZzWbzmduwB0AAVOjABW02e1Gp1Wr1mt12v2GxrMymk2ACd2xiLtlUSo&#13;&#10;gZfLMDOx9gaKQcDO5+gaIQNd5PF44AY7KgY4GsDTyjgZjL0DVCtmJSqtOADBDwdABAm4AO3tACJ+&#13;&#10;E/R6VgZyNkDXa+gZEIMN64AHgeCBnEbawkIRSBj6O6BgMBaBgEASbnrAQAwg2ULwxDMNQ3DkOw9D&#13;&#10;8QRDEURxJEsTRPFC1sOXbEsWxp3seyMUr8yzLxnG8cRzDrQAC0TSNMK0dSFIciSLI0js6f55HmnY&#13;&#10;Lg2gZ8SYAA5j0g6ErJA8EwWABYFogYoCYgYtjIgZSE2robB+gZtGum52HMnYCAIgZgGGgYgh8gZF&#13;&#10;kggY6DeiRvUCABNjMMwAFeXpegAbKIFpRwACXSKft637ggAU5WJuKQmp2BIFIGI1OAAW5XrCTRQI&#13;&#10;GM4wp+Fz/mi6kkVjWVZ1pWtbVvXFc11XdeV61cVxaIzGMcyAIV8ssa2PZVlyRHkfFS0rT2ZadqWr&#13;&#10;a1rrGVhYIGKoop+I4noGXFtrIMr7gATj6AAcRyIGFAWIGGocToW6sH+e57p2BYGIGJQoIGWjwIka&#13;&#10;aGAAFwWoGPDlAAQ7moiHmIAAYuJolCEInbjEY2MiRbF0gYlqSABJkxO4eoGFiHgAOA7IGR5ErDLq&#13;&#10;BijUSIijSxXFNbGdZ3nme59n+gaDoWh6Is1gMVYUX41oqI2Tpmn6gutnNHaEgajq+sazrSgVOgZW&#13;&#10;1KABDEAgYZhispAEOgZAyqncIgADAPIGcxvrKIkwgAYT9H+fB6J2FwbIGe58IGbuCquaJpgAZgYB&#13;&#10;cAAXjkPIAFIFgSgAHXLgAE4GgcgYNqkAFzIGTRJgAXPTAAJHUgAJ4DAKAAKgVBxmBAEAAGf26qmY&#13;&#10;Z14hmgY9pOAAY8aAAqX+ABME9VNVrAY5koGHV5olKkra36vrev7Hs+17fue7IejxdYkZafp3vfNr&#13;&#10;Wpx/aXz/Z9v3REH1hAAYcWABMcyzOsgs+WVFUAAuAgYuRYkDHSOogYFgKlhBECogYCQEkDGqM0gY&#13;&#10;SVvAAF0LMm4+h8k7AGAMqp3wAAtCyFQAAHAWLwGEoIKsKwACfEyJkAAkAEAIZUzYnbOAAA/h0/MY&#13;&#10;adhqI2BUFkMAABpB4DgwYFzwygE4J0AECgEyBv7IGCsFJJWWHlTsAAHxFiwDcG8QMEoIyBgiZSJl&#13;&#10;0gAD+PvjVGuNkbY3RvjhHFXz4GkviY2+Qy0co9LKfS1V9ce5ASBkEWMf4/R+k7AeBYgY9SdAAAFB&#13;&#10;4f47B2E7AjHcrwMQcwEHQQMNga3fB1IGL8YRAwgMmK2P8fQ+idgHAOx88QAGAkDdCuhdQ5CngAc8&#13;&#10;VQWQVwturFUzkqack5iGmIew9wUyegAAQEkJQABSzPAAE1zAshjEaJEIsgYeihlcAmBmMAJyBgkc&#13;&#10;rM4TkBIDAAgQWAf49R7E7F2oof4TAkpxTnIOe0958T5n1Pufkgo6LDRgsVqL5Z+0FRNH1aKQaDUL&#13;&#10;oY+4bA2iBgpnAVQ6Z1T/laH+PwfhOwFOci0EKTgZ2ZBOIGJacoAA0hjK6NQapAwWrwAAGsORRCjA&#13;&#10;AbQ2ptgyBlkDBuDQiQ+KgAAByBgDERB4jxABOJyoEQJASAAMmqBYBghtiOD4SafAACyFqQMJszSu&#13;&#10;A6pAAAbA1oxgkKaOKAlaKG1rrZW2t1b64VxV3P9pVAmoEBCAP+BP8AQWDQeEQmFQuGQ2HQ+IRGJR&#13;&#10;OKRWLReMRmNRuOR2PR+QSGLAGSABUycAFaVSKWS2XS+YTGZTOaTWbTecTmdTueTtUq6ClgpwUekW&#13;&#10;CsNdwVQqeCl4sRVtt6CiYRwU1nKrGaCioUQU3nWCpBFRU6HuCo1DQVZraCkwkwVNqGCmYwABYHc8&#13;&#10;ABiv1+AA038AHjBABV4UAGoFAoAH9vt8AA7IAA85MAJLLX4KBUABF4PAAFBjMUAPXSAAfKigABLp&#13;&#10;GCtypAARiGKlwywVSpyCgEBQUgkeCr22T3hcPicXjcfkcnlcvmc3nc/odHpdPqdXrdfsdntdvlLv&#13;&#10;vAAjeEAO/yAAIefudmBwT0+33e/4fGEyQAyaUSorfL9fv+f3/P/ADpD6QiCkIPqCkiS6vDSgo9kF&#13;&#10;AsDooWJaoKKAmIKSUFH+NAxgAAIEgYgohiQgpcliiB/nse8PA6ESCsyAB/msZ8PAGAYAHMUJSAAD&#13;&#10;QwC6AAiBOEwAF6bJtIYISDF0I4ngAAZcFghhlymAAWECRIAASWpWxifR9Q8AoCoLJjflxGJ8ntGs&#13;&#10;booPxCoKQY+ISNI4IKSxHwDPE8z1Pc+T7P0/0BQNBUHQlC0NQ7hO8pLwiM8byvOCFEJq9dJUrS1L&#13;&#10;ps+j7FSlKV0xT9QVDUVRugKwvIKVZRoKb5woKEIPoKKsfgAVRRIqPRAIKQ5AoKY5koKHAbIKF4cI&#13;&#10;Kdh1IKcrXoeX5hIKIQfoKP60gAQA8gAalstMHgeAAUJ4niAAnpKFlygACl0AAc5w1aY5vMcCA52u&#13;&#10;ABGTciAwwYABQEwgp0HSgoLgsgoThc3L6gAbBooyUBSoKMIuISSBLQXUmK4ti+MYzjWN45juPY/k&#13;&#10;FEUU8DxPId7zPRkKJ0plWW5c+FNJPTj8ZfmubZvnDqBfYQAHadyCnIbiCg4EiCgmCSCmiZSKiEt4&#13;&#10;AGO0R/ngdcPAOA6CiyMKClQUEYnYdsPaOhpBywc4/LyApWleAACiGIIABvuIAGzugAAIgy+tsUuG&#13;&#10;i1voAH6UxVycLb8gATtbAAMVZoeOs43pexqmvGITaKAIDgQgoiwuAEoIyYRiIKKYroKDtYAASs7g&#13;&#10;AHIb5z1vXdf2HY9l2fadr22OZHRlHZPSHaZZ2/geCjWYvvT3heP5Hk40f5+L6AIFAcgogCIgpdFk&#13;&#10;gojCcgpgF5GJ7nnNSGH+fB8Q8B4KIKHgfN+4KDj4QaCkKPyCmYZyChmGKEeavoeAlpAyR5vgCmFE&#13;&#10;KIABvDgHAAAZ8CzYAjKqN2CAAAmgXAuYRdgAGrNXAAgNCCvWlgABwDUiIiBHEFDyHMgrnyCgeA8Q&#13;&#10;UEELQABnDaQUTAknlQ3hxDmHUO4eQ9h9D9mzuWSqPZS7J38QIkOteIzN40SYnRPigc0qJUyqgAKu&#13;&#10;QUSgjSCwyIKJoShBRxDkdIBshoyxmkFBsDQgquH4h/ISJUTRBQ2BnIKLQW5BQlokIOJUSkXw2Bth&#13;&#10;mpogZCA1yFAAIqRAABRgUgqGYFwM0PDIGAQkKYWyCiuFMjEeC4QAgPeiRAuJcy6gAFe9cADYltvx&#13;&#10;EXGsOkUZXSvlhLGWUs5aS1hzEJRrJmUKRdnEeW0v1LRLU64WYExZjTHIKLYXUeDfAAQSQUNwaE3p&#13;&#10;YC02cuwCHMA1BssIXM3QATYcwAAU4rCChaCqQVhgAB4hQCW38fo/QAASGCaIcIUkmiuCqFRv820s&#13;&#10;gJASZIwYAx6D0AAIsHoQAABlGHJObawhjUPScjYgoMQckFHc2AAA4UjkIBXJAAA90VwGGsRWOxBQ&#13;&#10;mhKIKJUTZBQGgNKaU+RSnAABcmJMim1N6cU5Ii/shABKfEMS8l9GyNwBUSPYAAeY9XytWTEAMAiN&#13;&#10;x7D5ILRJuzd6PkGH2QaqJBR4DyL6OodQ7AAD4Hul8f1Z0Yj/PqAIAKN0bJiAMAY3b/qXAbAw5gBK&#13;&#10;a01kFPYARg9ezd1TIMP4g1R6jzvIKXwvte2rN3YPYMh1gadHvkGQdTRpB6gAMSYpTRB53zwqHR+k&#13;&#10;E/Z/2YABQOggFwKwVHSOtcIFgKAPAANsbcCQHvnAABUCiIawJpXQ1cfA+Ub2PHwPpcNZ54AVAq0g&#13;&#10;fQ+7QVFo+PZ8oDAGuYpBVkAV2YMAHTWweQY8rwURRuAy8ks5cO7l276ytk72H/mEzS9t8b5PHEYa&#13;&#10;wAAdU6OcKSAAI71BhB4LMD8RJaQEtWo+PmqS5QWGLD/G4KY2oEisD2WARy5hkLaIOG4Ks5xOGGTS&#13;&#10;Q0Bk/gACiHu+UKEzwcimE+AAT2LQAAqxgQkJMBQAC6Fml2qQAK0ABARP88ATSCi3bWRQZw0H7v5A&#13;&#10;AHtXk/SCh8DsUc0QAAeA6vnlXK2V4fD7y0h4ktPqrEKH5WgAF2jSPluyfUAoB0xJeIIAQAtw2Dj0&#13;&#10;HwX0bRrrT4IScAZMVgst2iRWP6eBBjdkErXmPLiNx+D9fKmE3YEQHmKr5mMfxfQIAOpcBQCYETHg&#13;&#10;Kn/U4go/B86BADm2n5JcuEF0Gh49gA62IeIRYQhtkssHNrPYSQdoSD61rSQSkFUrQ08paAusdwW2&#13;&#10;JhndPC7JuxfC+F/AoZ41ax5yAAFkLZTxqjVGyAABYC0QhBCDlQQ4hYbBgDCqcBICExCJESJAAAFw&#13;&#10;N0ut0+gJG892gWaQNIaVI7lGaA0BozQ+R9EETCfXBBfbm2ZMg9HXVn8dVonBK+88uney9vXrPix1&#13;&#10;FNbzRICTjhDAQ8fAAHLkXF+SclO2tMgtT0Yh6lbW2vZFgohZIKLAVDXmfjEGsNQAAUwnPaHYZ1p4&#13;&#10;a06CWHmz8U/RwAAc6Ut4FLBQfC2RPl4AAP+qAAF/1fhthJeAAEeD9JIBQyhitPQMAASxyr/A4ION&#13;&#10;1+gADyBysLhJDV8ToX4ABfxBR4jyYGCUgobZWmVlWRQdKyAAAYgqAAMEdNilwi+ACMMY+TeR8l5N&#13;&#10;jnDCD64IUPZvN2kPWBH2Pwgg76kgAHsPZL48YArqtbmPVgAAOgcA6ucCaIQDADPqAZy7bE16yIV7&#13;&#10;whLecdVYS/6SrcAU0mdZ+PIeJntA7aAXS4DwHWBAKz1P1zGeuXox0DZL2pudX181hq5GvlDja61v&#13;&#10;VSwpAsdfAr/7YAHnyCF8qyPofJfVwMnEeJCL4gRBRuHy2IGYGa50/+RWCSCSeoFIFGKYHEHAHQAA&#13;&#10;DiDkmkkQQUD4D2DUAAFsFsGQAAB0B0dYAuAyn+NCGYAABkBmBWYQGwSOuypcoeGGAABcBaBedUBz&#13;&#10;BmGeGg2gA+A8jIAmAstky0qyIOriAMy4sehyExCQAA2u2gIWHHCcAAFjCivQ4miMIA/4EAIJBYNB&#13;&#10;4RCYVC4ZDYdD4hEYlE4pFYtF4xGY1G45HY9H5BFQDIwAKpMAApKYWLJYAErL5DMZlM5pNZtN5xOZ&#13;&#10;1O55PZ9P6BNGAw4IQR9CGw2oIJxLE3+/n8AACFQ3BBAIgA/WUwgAKa8AHDYQAlH0+gAZTcdIIkUW&#13;&#10;ADJbwAnbkACADwgAGA8XgAFdfQAUcAADPgwAmsMAFLBS0UCxBFep4QaDdBEyk4I3nBBBCH4gekBB&#13;&#10;EOgYI0GlBHK54ISyPBEgloIbzTTqhUgQDIIPyHBIGAGEvgA/3w9KkAgFQeNx+RyeVy+Zzedz+h0e&#13;&#10;l0+p1Z0/OwAH2AwGAHg9qiz/EAHu93wAA2G84IBIGgACgN3X/BfnBH7BQXWQABd+AKigh/H6qJ/n&#13;&#10;6+p/ACAABgE/gCgLBCFHyfj5ny/4CgPBEHv8gp9vugjiqlB76gAdx4oIbhsmu7x3HUAAOAy9wKgo&#13;&#10;CIAA6DYKAAAiCw+qSDv+p6CweALuutIkiyMhiBREgiRwQfizAAbZtHE8h8HuAAZBkE6DnzJ5znMc&#13;&#10;cEgG2xel63wtC0KYAGOY5ngAaxrGoAApikKwAGYZhjAACYJs4apqGqAAdByHQAHs8wAG8bxpzkKY&#13;&#10;kAAfDzrAcB1gABIFAVR9IAARtOLcuEsBCABIkgUYAUGGYAHadp5AACoMwQGdYoPBr+SPWyPjxXM1&#13;&#10;TWhZ4V8ABpWCAB32IAAIWPW9koRJMlWVZ1n2haNpI7JgAFTa4ACtbVp25btvW/cFw3E5YujKghSE&#13;&#10;4hBVFcggqiiiho0WAAYBc146gAUIYhWAAwX6AA2jWNYAEkmAAMYxzIGFhQAB/hqDgM4lhnmeb30u&#13;&#10;AB14wAA9Y2ABNlmXaCA+ECCGSYCECAJKCGWZDfnmdrhx2hpME8gg0jGxxZoIcMwAAOA1IIWpcoIJ&#13;&#10;QjIwE96gAAUhnyfKCYsABqGZcep6pquravrGs61raEn/pqER3IMd5i/qEP/R56nqAAF7ZQp76bIT&#13;&#10;igGAz+QlAD6gDD+3n4ABiGKZoAAiAh9gAGoXhbBIEgSAB5nptQHglGcngBuz9IIeh8aaZhomyAAd&#13;&#10;hZfYIAY7puG3Fh0HQ1Afh6F4AGmaXOgYA7+AwDMbgYBYEOHBBpHO4RXmMaKpP+G4ZhkAAXBGB0cP&#13;&#10;qBUHgRvmkw63Z/gC+Z7cppMHnIdGXnOdMWYwd15hiGAAAwDC7oMAkgwCAADv7vOxqzAukgFIMAPo&#13;&#10;hMMyHrn/EgSSQdao8YCH+NmAgBDixUimFsAAJ4TwhAAF2Ltlixy7hFCKDgAEBG+DXGunEbI2BugA&#13;&#10;g8NYAAbg4BtAABcCryw7h6EGAARgig/gAFOKcWIAAqhTCWAAQQghKlnMIP56I/B9sUFCKIVZKALA&#13;&#10;PUePYswaw2BhAAJ8TwqTBBoCuAARQiYghnDSwINUYSSgpBUfsA53QphWB+AAA0b21ttAjHNjomxN&#13;&#10;gADZHl/60oJsgCNH9YaxYLR7OMsyQkh5ESJWctVa8WFtJ1kVJGSUk5KSVSMEOHoABfQNIOHsQRBB&#13;&#10;CB9IoJsUJBAzBgIIKcVgAAaCMEO64aaiywjhfODIHJBEXkEGaMU35AwiBDNyL4X4vwABDJULxjJD&#13;&#10;waA8IIl40w3iEAWA4yErAABllcImLs3wAAjG5hkJFnTPBJiMIINkbZBATAkIxJgggw5iHaSsAAJo&#13;&#10;VSCCyFVJafE+Z9T7n5P2fyy2vkHbCkt+ZBlmv5N0P0+7TCzKWcWhw+bb3CAFAQAYAA9B5tqGyN9M&#13;&#10;CqnxggpAAAFYIT3IOIJRBJZugBoIHSPE4QDgHG2HAOYvYthdC8AAC0Fy+x0DlbU6BfY4BujcAAM0&#13;&#10;ZjgAphTCcAAeo8Ryn+eiD4HTiEMnlPuKkXIwQAAzCBBEdQ6lKDBGCMsAAagxKOGaMpzo6BvDmq2C&#13;&#10;hUINAWlYpWQQfj7n3ndcw3yBCOUIkEHePFtQ2htzQRiBJVoEzbARAhE4fQ9nCAPAS/1JsRj9xwN2&#13;&#10;SRDREH+z/Oo2chVoH9Hzeid6pg9z7gGAIA1BIAj8oERyO5VYABsDZKUlhxAoxRikLcGMMQAA7hyE&#13;&#10;UAAQ4iQ7v2McLCnBgAiAAHyPtvgxleA+B8Depg9ThJvGwV2uahR7PYA6ByaY/iBv3QQgM395LWnF&#13;&#10;QEVFzJ5x7j2aasdGYBDuAAG6N4b4ABjXSAAA9yExQhQRFKKUVAAAxhjlRRhigCgBvLDUGoPwAAmB&#13;&#10;OaKPVlyjx9FRC4F0J4ABRCiMgDEGILD0AdAyAADIGQLXXPOAMApxQDgHvYP1poBL7I6IKjk36H0R&#13;&#10;Iis7PqPs3JALEHesZZFniPSGyVk3J0/ZGLYkfk/KmVcrZXXACwGhBB2DsIIOpngSwpEEFnEsiYbl&#13;&#10;7gAnGAAaIrhXrzCku+pKaRWZ1IIDqCNtITIjHQQcd4vDfA2CKbkMwPY2h1GEyYh88yCC0lW15uA7&#13;&#10;y9vnAuQQLgZCCCjjuRMbt+wAAkmqGkOCJoRyaaEP8ezFAAxwIuF4M2mdNkGDaWpgZbcsa31xrnXW&#13;&#10;u9cj/cIQhDKQUMtkRFaJZZBR5WCAAA0BymHMH3FsLinAIAPmcBgDIFJ5NfuzIJfEgmOD5jFGSm27&#13;&#10;DFAfBBjaLYW8xAiBICCAAWIsWhOrB2i0DZthjDVbUNMbEtAWgqBQAAdI6anjyV+2ligHQNYtCOEG&#13;&#10;dWv3GKsSgNQ0oNgXL1AUfkAAyRomoBGCcCoABeC8ZYBIB9rAfg5X2AjHKDj5o7H0Ps+eyWm7Mfg3&#13;&#10;M7qGSDMTLMNsbkIx99BfOBXSoJAQaVrqQehVdh9lmAVRVHmvFlbGIOfM+Z9x3Dwz6BMCGLegndHI&#13;&#10;OPLwIQPYpvypQPQeZRBVCtmNVSLAjhINWMAX4xAAAalyDgHK9V4udeM+ZxVBDdN4514NrtdkOvrx&#13;&#10;50u5CIH9kEU0ftWt9yD1WUrZM7Wv8cJLQeLmrIABxDgTAGIMQXC8C/GSAC6l1hZCyaEOR7gAAT+z&#13;&#10;WANNOIZwzaYyS9WiKVYDULH02oCYEgJkFSGP9sjZWkz+yHH9ouRskPq6kQ3Jn0/rfXSNlGRy2/sf&#13;&#10;d+99/8BBQJAYIICrEwANkkEVVM8igQmUi+GIyYMYG/yDg/sAAWv+QABK/4u30wAAVgxIf5xwqQBZ&#13;&#10;TCb62gOrUYAIS4TL2QNDV4h4yQygyz0Acgggb7Tx1aUC4YAAPbNIiIf47IAIBDjQIQ1YAAZ5wAAA&#13;&#10;EAEZlSbAjQzw0A0Qg4R0CoOINj8MHUHcHkHsHwm0EQhKgbxyg6zb5QgxDjwSDYeBtQYoZAY4lACj&#13;&#10;Fp4zEw4g4p6py6eJCyXQaiWgFYFQDoAAYoYyEwcocyp4LwLA1YWYWyXhBQ7qN5+AfIfAswJoJS6w&#13;&#10;WoYIpQcIb8C5hqZgZYZgZQAAK4KaZgYYY67YfT3wJQIYGJHogoWgVpkwDoCZG4d6jAAAdQeBVgK4&#13;&#10;LRooVYWZkwHAHh44C4CA/IBBBRHhwgaiERYAaAzIDACrFocqnpQIG4GwAAEQELFIApIYfRDsX7br&#13;&#10;mMTQdZtQdZ8AAAD4Dj8jFh5YgxWr5alJHxs4+sLBpLHkH45odYdR8YBgBq1hJw/gPYPTCYPoPbCc&#13;&#10;WhHLeJPII4I5VAPQPacgdwdzLwTQToRDkQXgXokoFRxADwDgqodgdpigBwBqJyBA3RHwgovQqJxo&#13;&#10;4ocIcAvbuhkxjBFgcUjIADmJwhJwsy8g+ZS5TBxR3RF5GYBgBw/IGTEh5AGLgIzZxYfhDpiLxryM&#13;&#10;mRpwBJVjHB+Db4AASASAywMQMA2IwxUoEgEiM4AgAR+AIQIBVDoS4gRKV4MQMj0wE4FEMKhQ+4AZ&#13;&#10;9ggrqkbTKr5rIqQTJMHb6sbctEtIjD7RbL7ktUt8uEuIn4NgOYgjnw34V7A4AIBRxYiwf48oqRp4&#13;&#10;KQLQgiBIggUwTogkZQAACzkIhSAIVY2oAALAfZKzHBHIPszMDwPYPZ+xD7WYggSgRsuzUrUAggJh&#13;&#10;NIAAWwWA379YAKxgiAP4QwggQUzrjasjNhQAACU4ggVbN4AAKgKAjAFZVBRCc5R5igtxgRjoSgji&#13;&#10;UiUyVAg4VwWQggKIJsuU7E7M7U7afzqjYL5TqjYohIeQeo84cAcKtweswCdIzkcA2xvIgi75vg8p&#13;&#10;tSjg1AGgGDgISYTqJYILAYAADwDT4oX4YMQYIIIEXQdQc5l4W4W5kAKwKYJhKAbKoi75wgBgBI4o&#13;&#10;EYEMML4j4oeoeRigB4CJTAAoAhurpaIihrqAkY4od4eY84bgbyp4fI+oDzaoqQAiizsJMAF0MA38&#13;&#10;YIACio+ZHIqIWIXRPIGMUjy5HIe4eZ7AXYXI3wLILFCS75poegehKxyAu7bg7RDoeFF6/Ab6twBs&#13;&#10;vj2SkhSqNNISup6zxJs5HxB4ASi07gjZERDKg43YgwfzmRBKkxO6c4Z4Zx4QrwEzu4DQqoWzaIAA&#13;&#10;LQLKejoI4QCYDB5aIw+7GZ+Dyyio7obQbTLwWgWSnAa4ayEcjKtyio/Icwcw4o7BwhvJBB3A2y8g&#13;&#10;qIe0AlE5HKhQqJuJ94Aqiw8zI4BAA6iwATHi8hwhARprAA/L2cFwEwFIDwAEXJVAF4FwqoAgBAsw&#13;&#10;fsm4347q6Bvh+44oTgTaLAGwGhVAkwptVzBAMJe4SgSiGoaAaKEba9Q0xp5ddLqI+x/QhksCfMsT&#13;&#10;58sj6UHUs9OtgkHstjKdgthNhU7gf5xoqUg4hARicAAAOYyYi5nYq1Z4AANIN4ggD1jQPMuoAAXr&#13;&#10;RQISNogw8RNoXgVSe4RoREfQeZBpvoZL1LEkR4hYQrWwPgOwggYhPIf4GR8wqaaZ8lnqnAiZmZmp&#13;&#10;m4AAWAWidpPJTc2b2oggFr84iwJ6LYACewhASQS4ggNoNFOzpYAIMFsIABdAggZwaAggGJ1thdt9&#13;&#10;uFuNuRZJzNbAgoA1YKi4eR7ABVM0IweQeRpoXBMoAAF9wwAAEoEY9xQ9IR3SooZ67b+yWgKQJ5oo&#13;&#10;UQUgVoAALYLhNIZx2AAAaoaxFILoLRd4Z4aaEYBoBa1lj7FodkY7Zdv11RBAfrzVOjH4/69EkFfS&#13;&#10;9U7wkhuA7Qkg4hBB+4hAA5Dp0Zpw/4AJDofz9IXYaaWgAQDSdQFYEhTAfAetKAW4ogJYIxQgV4WC&#13;&#10;BofEJJCw/ILoLipZBRDAgp+pVIdZ7AaIZ6sgIwIKZhBxBDljmYd5l4Bzk44ZIbVduZJF5bwrpUm6&#13;&#10;9RR65494BJ+EmkeST4CQCCxEepEoJwJ6pa8Kaa8SxAextRSo2xyh6MZJVgb4b0C4UYUU6gbwbg1E&#13;&#10;bpigDIDEMJLzLzvCaYdgd4s14o35B8RYs1Xh+FbJvgAwBA/gp7q5ARHDGEjYfRr4AIqK8h6IAJvl&#13;&#10;ExBAcYcqaFZKpgewvYDi8JFuLwAANANAJUXYEYrC8K1hpSwAd60pvi3QyALwLwKkFIaBOLoI+YcQ&#13;&#10;b4dJeYGB81j55bywBIBaiwC59KA1bwATH8rwgtxyfdfyQLI6QcHlgeAeSzKtg8t2S+TeTjW4ZgZw&#13;&#10;ggGs4ogwGbepOzuwi4ZcFdcgggPwQuUNm8OwtdryE9sIamW6nIFpxAhQR4wIOAvwh4ToUQggMgL4&#13;&#10;ggVk1kjbX4LSegAAQycgAFkIigWIWoggKFCQAAS8xIAAWmas1U1gf67AqTwIi4PcGgQwz4g4YIoj&#13;&#10;1SZjJcEYLS34f4TCcAAJyOTufGfOfWfbY6k66DyVItfRyxi4dZVkSx5dtSExYhEoHK6qDeD52Y4o&#13;&#10;kYqIcYchFlUSEzZIvYLgLLMYvRl4UQUAyAHwIiCIZoaJOIMILuOge6u4rLzeHcaZyYdgeRvgagay&#13;&#10;aAaAdI84dQeRKw0+Pk8hViIx6N4op4qKu8mY7tXg/g4mKgAQqIClEcxgCJG4FADcMIFIDBG4FTe5&#13;&#10;Gi1g95DoAZSIdmqAAATwXpFOLhFgCQBZHILYJzeoXYXTuwJQI6ZgfRAx9Y4oZYZy/YDYCR5YEIED&#13;&#10;4rnTpYbWnCqA84GKneJWiRAiXqgjIM7g7As0y5TIsyBFxw+pjBEoCTkwAB0sC5a6JYdodxSgRQRk&#13;&#10;ztYKiy94lwSw1wOANwOS1o/mf4/b4+RYAAXAXCEYWYWZoQaYaJFJ+53QcocjL2CTSsOZp1vpQoep&#13;&#10;vl1S1hprI4fSy0A17G5gCOz6qA+8jJKdj9Z5AQ+6AhEofYezm4+LJCJw7A85pVWYe5EtvA7ptJVh&#13;&#10;xR+BQxtRBw/imA/ICwC55YLQLk4QJ4KKM99weAeI8+QZBBxQ7smQszRzu1K5hgH6ZgT4T6UoP4QD&#13;&#10;UZVRigCgCusGJ4AEgmPmz4u5+8vuR6CbIlf+SUstgSAOfnGaSuTKSHGnHHHI5wTxUoAAHAGr8rgI&#13;&#10;mQUie4AALtrIgwBQu9hpl5+QigWhoSeRRwscBz/cFAERkc3cHIAAyqPCPQl6IIRoI5lIKIXIW8Fg&#13;&#10;YArgAMDYh6mw1MFASYTBoAXAggXM6gAE89j1ogiQZRqVaHIAAGVxc4Uwghuggga5NojWcJ7AAII0&#13;&#10;66/g3wf4dzI819gIj4f4soqTVnHXTnTvT0tAqA+umKk7xLYefwqIXoX6XjojkNtrgIeJJ47gqMYJ&#13;&#10;BAYAXsQYHQHcXQCQBpBAWUPIAAIgH6DR3CiwX4XyXgfQA55YDID7FICoDTkK1U+IgoZYayt2FpEo&#13;&#10;aQbaWgcodTLwdweZEod4A6aYfGASg0VZIT46uw2a9DqJBY/gAmcKNyI4rMJPeYggBhIRSrpYDJiw&#13;&#10;FzhQAAEOqRQIF4zgCQC4/IeRDoCUA4fWmolABJHO3g3wHgG544BeCQ/bHgZYapKaoxRYDIByiwIQ&#13;&#10;IYHrZbp5SrHlLI89TiEa1RBAFYFbbOog9+IpBNt5QxVlYJxYkY+Qfy9g2a1Q4u24O4Owz4QYQQPJ&#13;&#10;SoBR+ATITYSQs4MzV4cfqxtYBQ2wCwCz8iIjyAe4qJug4oQQQA1yr5ihvyp4BoBgu5iY4Tp4/JpS&#13;&#10;iweY75tclBKhwkAx5boOH4Bx7CI1bC9RJxpppSgYqAqJpVbhzJwOe4p6xC+I4QqI+4fvTJua88m4&#13;&#10;A7lhTJtXrI/I8x7AAQfIu47g+bGEj4AJtWLyJwLoMGMoGoGxffrhTBIRwhAJBAZAYRqQHwHvIBUY&#13;&#10;T6BwJ86/DIUHHwHCDR1BMAJAJI3IDrso/3TB7VOnFaP0sfF/Sz8GSvT/7RcfG37f7374jqAIAIB5&#13;&#10;G5xh8djdjoAASwSAkAPiGIAAQrCYADLQghqIggcBKcZcMIiYT4gCkAAAMRdgarV4Af5TJ4AAIRC8&#13;&#10;DFQsADxW8JD0ZAARjgAbw2HoAASrgT/djuhwTCMDlktlzOaEDGYxgZsOcDSiNgZIKEDi8uoFBlri&#13;&#10;ckDD4dgZXL8DVKhgZSLUDVqloVVq0sdTrgZeMsDXCwq9hsVjslls1ntFptVrtltt1vuFxuVzul1u&#13;&#10;13vF5vV7vl9v1/wGBu75fT8AAGAwEAD+lj/lj9ljweT4ADLZjNAAwGE0CARBQAyWUdLyfIAT6iU4&#13;&#10;APx3rrZbjmADAXzDABoMpZAD7fWUVirWsEL5UkT/xzvAQBAD2xmgfD6ADHazvACpWi9ADjeuUeb+&#13;&#10;AYAe4FA8KA3hA4KB3efOQyGOf4FA0Ox0Dfb7hQB5ABAgF+ss5H8hx/NK4j6AEAjFJaf59OcBQCv0&#13;&#10;BYAMgeh1nOhR7HiAALAiBgABOCoNAAJgdB+AAdhcBIAAW/IAAex58HqABVFSWQAB4IYhAADANAmA&#13;&#10;BLE6VwAAmCDzieIAbAADoNgkxZ/Pi+yFJY46BmYaBsAAep7HuAAbhoF4AASAoBAABD+sFMkyrnBJ&#13;&#10;7MO8bcn2xgCxTJwAFmWZeAAFAUBMABLkspw4T9G4MAbHZMkkAAqCmKYAA5I4AH0fLDAGAbFH1NIA&#13;&#10;HKcp1AAQY/k4jxvHSAB3nceUugeESFH4xh9n6wwFAVEx7Hsyh+MIAAFAbEx4nkeYAAaBcHHielSA&#13;&#10;NEwAQY96HIGBADgQAB+Weh0mnWdZ2AAD4QA83J9Poeh6RdSMHH2fLSgPcqFH+xgE3UAB5nnUlmPe&#13;&#10;e57HpE4F0Ee98JEfwINyfMXAaCDP1Xeh/gDb4CO0elqlQVRHgAjINxOBkwAG+J63axdWAAaRpGzh&#13;&#10;4PBIAARBCCgAG0bUJgqC8TAQBUHH8fznV/B0zZqtBd5wAAjZ3UJ3ukCGgZtoUzOI4mh6PpGk6Vpe&#13;&#10;maavr7OQVOpAAK2q6dq+sazrWt65ruvTIc0JgADcPJcAtim+biB7It4qi4gZWKoAA9kCgZCj+gZe&#13;&#10;F+gYhiAs5EEcgY8puABgtoAAfB4gYb78ABwG8AA5C24RH8qAHK4cOBLk8gdUoGbpqLPsO17KEiKA&#13;&#10;AbnQgAP5DIGQA8rVBDnADc0LqQAB1HGge6IGQg/Lsf8rIcBbP6/43j+R5PleX5nm+d5/oeUyCBvj&#13;&#10;JSBgFMAAHEcqtHOdNQBX8LDgO5HqnKc54AAcx4NKeLsgACgJJWDwMvOeR6OccZvG6AAXhaClFTxR&#13;&#10;zjoJQBsDCSRWDNJQL8ZjoRdjDGKAACAGgOKhPwqEAR4R+AIQ0PoAh4SRH6H+AYz4CR9joJEPxLCr&#13;&#10;D6D6aMABSRDlIkOAEd0f4A0wGQP6zA/6Bh/QihrDJ8oBEwH2MYP+FR8kXH4PWAMxgIB7GOAgOUlA&#13;&#10;DQBnOA6BREwhg7hmR+AtMD2VGnxFiLoZYAASgrS4CQDZ7wGHLhwQMfBugAC9F+McAAOgcA3S6A1Z&#13;&#10;qYx+roAALQW5tAihAcUBgBh3XoyNKCYZmBjlnmOOQYoag1BrobBMCsAAsRYi2AAE8JwQQACAD8oV&#13;&#10;gC/Abg2BcAAIYQwckieyPAd5joiGlDaGsRhzxjOhAyBYEoAB1jpTSneTg0RtseAsBVHQ8x6r0XKd&#13;&#10;2Gpjj3GOPmaUAIAjGMwMgs8xg/B9mfAOYg5I9kXAInQqEeKFgKTtWcPswxujSj4XGAADQGAMnJHy&#13;&#10;vQfsgTDopVklgf8/gBoMMOeBKq3UwsuAAi1LACISQwAGchK6vAIgSX4YRLBDj6QzMXQMAAEgJIrE&#13;&#10;+J8OiKgHmGASAhEw8x6GQGyNd/gGwMrZaAeE/MRXspNAAgVJ8ji8M4F2zpnjPmftBqA1por1ak1N&#13;&#10;qdU+qCZGoHTam1UK1UasVZq1VurjXRiDGIGD0HZAwXA1IGNKM5qhCkDECHp2LRgAgfTyABZhAxFu&#13;&#10;tAAFEJxAxLKdAAGkMZYxfjCIGFY3A1R2ITBINEaddAXScAAVBxwrxUgABMAU7oIrNMbGGMQw8yyB&#13;&#10;hTKiABuJZokGGACmshRyyWiuRlXkJpbwNAhIGOccBQBRCoIGF0K9XbfW/uBcG4Vw7iXFa/UwoKYy&#13;&#10;B2sQO9S5B8EHw3XPJSII3RvlFe2VoGQNAYQ0OQOkdhpRfDAjODSVbIgRHvHsPkxgoRTG/CMDwGYA&#13;&#10;AagkQ8PQcA2gAAOgMaAfR5xeDdQsJUYSExijsHCg8Az07jFAH+AI+hjjIWYWaP4e5zgJ0RBQBdHQ&#13;&#10;ZAlXzB3PlWw9zGDpGs2o/JyBtD4VIL8ZRRQQgkBxXQeD6QzhPBPDBBJAwBpYH3T4Z49TFKjJQDID&#13;&#10;BEQCgBMdONMC/ksAOAUs2HEYjDPUMflZ66zbh3MKDlzLCTjDGlSsYYBgCiVqsMgOMcKoBXCvFwAA&#13;&#10;NgbClh4D03gNQagxLWBACAhwBDkKOOQl8gYgg/WVF6LsZVdACMlHQOlTIFgLERHKOQooDtLX7AaB&#13;&#10;haJyJ4H0nolhV2WgAmGQSaVApjDCGUASAZZqsUwAN1gABcZlFynvHePAlB7j3nEMYuU/Q9x8GUOO&#13;&#10;cgfw+1mrqy1IxdBzkGHI0+tEgaulSAEjiPCdYAFsFIo0sYBCYF8L0c7Qk0tK0NAGAKitAp4R/ZVC&#13;&#10;YFWTgdQ717ADHFfCWBbC4RlPtegXAukGAMAI94/R9mOjEP5JscUqj3Qsq88MgT6WYhBT16j2XqvV&#13;&#10;kY8yoVRAjM9qOvzBpf6l8f5FyPkjNqptSsrVbkvK+Wct5c0u9xAwwBbIGJ4UZAwxlLAAEkhoABao&#13;&#10;+LUM0Z5AwaAyIGGsORA7AEDBZZAOQeCBiNEOWMNIbyBiYUKHRng2lzCt68sYOTsAzE5AAJslgqu0&#13;&#10;AACqBliIAKxOurwH92BagPTBOu2olw3HIAABHbQtwNkRGVsIS4ZZmAAdF5f4nxXi/GeN8d48sVz1&#13;&#10;klhy9c0xqjSRaynolUfJ9BojRGsjMHkfB/PZY0pYdRkBZCxN+DsHpIVdIuBeC4Cyzh4JpHWOYcSW&#13;&#10;ZWHJP6N99gABKiyMwL8a1txxj3TAPsCaKx+AC8lg1Ak3x+HOomYpSPDR4ppAMPlLAHACGOC4EKPg&#13;&#10;UgdFIArQjhoAKvkxHie17Q7TSg8BwC2ywGo/jzQsAFfIENIAAB2qNiHDnBmBnBogALHgUAAALgKE&#13;&#10;VqQFjMlIYKeEHiWLWMvHaLiPJOKigj2QKL1k0j7Dwk9nOAOANpgh8h8DIByBxhyiKh5h2nVhAA6l&#13;&#10;2FhAAAGAFkTIdAAB5B5D6BGhFObhdhcOhgEgDkdDEiVh4tbn4H4ncB1oUAJiVEqh7D1B+DIFyjwj&#13;&#10;5mZHiE2DKFtksIYtZB9NQAEjPvqjwpsjkFRCUAHgHlBFxksFmFmteFjDEwxDnADqDDFkNJ+jGEEk&#13;&#10;XIYDHQblmh6B5n0kGD9IajkNkFGltmMoch+jnQyjFQrPrEDEEjIDjj9FxD+wMGLksAIAMjSgQARi&#13;&#10;IhDhDg4GxgOETFtthKQF3F6QGCIh2B1kXBjhihkgABuhukqAygzM8wyjulYl6NYETD7OLtlIxQKi&#13;&#10;WOLnluMmduNqjIJKkPIC2OQxqxsRsrjOTqqmrRtRvxwRwmshtO8A9hACBgdJYgAA4g1i3g/K1lNA&#13;&#10;+CBhkK0gvM8iXBshpC1hCBFCBg+g7iBhZs3h/ghgfCHFXCBgnregABYLdChGiiHAZqxhghuL9BAA&#13;&#10;Zv7BgSNGqGrAKBwLbhLBlNEgTiNBrBvhviRBMhPiBg1AyCpBYinq9i1A8m8AABEBBCBgHgKiFB3l&#13;&#10;QKpi3Awg0iBhQBMCXB/ldiHAGkNRxSmSmynSnyoSomswAjDPqjKBZBaBdAAAuAtgpJhP5GJDwhuh&#13;&#10;vIUAVAUtNBsBsjpAGw2gABfIGKODIAzgsx1IkDvQ7BFhfn+BQhjEqBvh6FIAKFBPulMh+B/wcv4O&#13;&#10;VqCsePoNZB7kAjuFegEkNACnpjzj6B/B1ndAOgHj3gwgqCGgjAVl+ANDnFGlkBLhRyYAlAqONh4o&#13;&#10;eBJyVAAAwAmCGgeATikAEDSjFh8DGB7gHkwBeheo8AgAfR1PqkTtVoYEDsGPKj+D9OSTnCqh2NcE&#13;&#10;ugEEHRFgABQhQjUgpAoglAAHvlSFLvdghAhqxk4FvDSiTjKBChBhJgABqhondIcEdEHjPjulmlxj&#13;&#10;nGCjDQeFqgHAIEVtdEqweK6F1tUljIiKetBJrqJMmwxzrETB3rwkVEglnB/DIKVkTB5JaE1FmwrN&#13;&#10;TKDKBjHGWlmxaE0wij9Dxj9ElyqpwEugFjwqBtSFaGMpJOBK6ACydxIjSjxkwB8IkoglnMdtqToB&#13;&#10;/lmlXEND5slgGDnJ1oUAMgOkHA8A8g0AAAZgZu7NZTklmhEBCnAhrBqpMhIBIBEjYhfI8AjgkAiG&#13;&#10;JD9MUlosGCWkxkDPJLlHlRnqimfRpuPSpSHyIU/VA1BGnRuOUxvVB1EVE1FCBhIBLCBx2CBu6iFB&#13;&#10;vkqJsxlCzgtyXAABTBOiFB2QYAAgvVNBbyYB/l5CHHaiygZAdCBhuGPB/h0CigAlXiBgNAPm11bv&#13;&#10;BCXBq1eAAAsArregqVehBnsHxjwt6iqgYj+hXhIBKlrA3A1CBg2qTgAOyAABsL9EN0tizh/trCHA&#13;&#10;0OrAAAcEigAA4Voi4h/qXCHAmgqiBwV1WnVVF15V516V617Hl07MHCrzpCBh3zTBbhbk6gmglghq&#13;&#10;Gh9jkMoj5E2gABphrMEhvyxgAAjpDgABomOgABvhxCUAeAcqzASAQjwhoBxQYBKharCBaBzDIB5A&#13;&#10;HCkLUw5h7lqiFFMjFENUMxmuSUbACAEvsLU2DD1vSiBtgIJQ3EqhyvdgHAGD3gJI/NsAGFBBDgmO&#13;&#10;NgVO/BzhzDYBrh0LbhmM1n+ggglkT0cr0lmh5hltEgVgcr5h5ABj3lnjnBfBeBgAAAmgkkbGKjkK&#13;&#10;IDunyrnRliXILxtA6A7m8AnAmgoo8gdLuh3B3EsBYBXpQAtAtgmIYIMiBody7Bphon+Aygym6jEz&#13;&#10;sL9tZB7DkDxlBMlDulIjkB+tipZOCHswwtZlbAGETUHFmD9FYlSDCDDNqFJp6l1DP0MxEpswdldL&#13;&#10;90LwUEsDx0QFV0Hk2DDDEDwqV1jr1jFknogjjprFxKP3ctqLojDJ0Dwh8h7Dzp+j6FXOAh+jKECt&#13;&#10;vB8QQFkkEj6JsjFFYjKAHgJGSh6B7ICgOFgB5QWhFBEg9nEAfgRqGh7tAgBDIXTgAAzAzA4zZgvC&#13;&#10;onwrumGCBAzAzrAjEJKQIrlig1Lnrnm08xo09mgU+1FRr174T4UC01CyOKr4U4XYXuSAojcSGSHC&#13;&#10;Whjxc1xVyC0nGCBhvBtiBh1wWgAA3wZgABJJdgABs4frLGQixBnwDgAAZLuzZ0rjTBLigAayDFLH&#13;&#10;dH1SUBxYvgAAc4xH1WrCxAk4zgABk41F2GMBpD5k7BGlCnIg2iBghAkiBxbiFB6DpN52bqlXhgAh&#13;&#10;H1nJSu54YZDZD5EZE5FPLigU7k4lnD/CgU5GjBThYStJRAjgAX7jHQijIBohqHIAIy2pxjGBRhTE&#13;&#10;ZAWumgAAigiHFXgiBzoBsB3l6BFBShfJBhiwDgCgXMZh+ABw5loD8EmJsD03KNlDlj4sH074NHnH&#13;&#10;q5HD+S7AD3th73lMHj9ACzrlnFapxj9J+jSptD6J9n0gMAEFBAnAPraA5AoscgKgAjKBxhzHdDvk&#13;&#10;HWVs+BvhwkJh1SKgAAtAaM+AOgPvah82dCXNgjIBhrBgAAlgjpSOEOLtiW92+4/LgvoirIX4br9S&#13;&#10;PmPBjx6IaOcAxClgQgQ4BqICgBIhIhQAABXBXBcncB0ETQ2kdUOjnAKgKNNB1BzitJ0FmoMtlFWg&#13;&#10;FD3pnlSAFgGCVj7MGDIErFSWnENMpxG3cuAKGvOkuqGFHDSllxCB6kXREDQB4FeGgEklziRN5kq1&#13;&#10;1JZFjADsJXUljGzkH3latEsAEwcGMjnDERKB+jSgGXYj4EVp5IYADDutgk0jjjGNgkXNWMpVilIj&#13;&#10;upnl6NWPawrEsGYNwABEsAHgHDkAmkhgAA5g4lEh8KNqCjHBJhJYrgsAqjcHKhKDag0iDLOxc3Hi&#13;&#10;GtQ3KLWU5W+K6YPmcxoOOU+V54TZF7gV6YVuVbg7i7jHkB/43gAgKMRMdqGleJSu45Cixh/p6gAg&#13;&#10;GiVu3JSI6jfgAVG1Hx2gABbStOdgiixg6YAAABGq8G9G+HGiWgnYWhZhVqGqFAgJX4041gyAaAaO&#13;&#10;fBmBmQAKDFtj6BK8CqUEVhshiLPBBBMSi7OK3B/hFhCCUsRATQFAABkW47j8N8OcO8PcPi2V+PMs&#13;&#10;GHqzHodbAPMjHBhhjR9AXgXgVEukvazlGp/N7hgwpksTzWCkrksWnEHEGDFACgFDIBqB2DpAvBGr&#13;&#10;Kh1ADlsh/gJ2Wh8CUAAB2HdALAHEHKJkTB3B8EwB/cZUXGMj1kmOEE46KnjQJsHJ+toFkj2ayDGW&#13;&#10;80h82LlJKKmMqj4gGIkghqUgAA3AiqzAggUM+B5lKhfBpiUS+pMguAvKxh3ByLbr8pMgPAMIAAZA&#13;&#10;Ws+M/CBhwBuwWhuBu4fglAikRYNIcDkQUE06dqfqm8RYOj4lujSk3j9FykwB0B0DpaiGaWehDBDh&#13;&#10;IGxgNydg0A1OaE40YKJKzhoQYAviuEbgLCkGfDzjiNA5f3ma2IQAAptt1lbTlDJQYdYFo39wYJxj&#13;&#10;ugIgJjzh2xaRpkklRH0lfEkjJcel7Xpk0rWB+DmnxkTAJ36zwrwFbAFQ+TDXJRhF5jDgE9XgCkHR&#13;&#10;aH0gKgKtNFujKFXDP9rDHODEsJsjGXxwdykQylBLVtMENceJ3jSgIQGgAB3B2iUHiETF8E0lyp8l&#13;&#10;0NSB9FeFJXu8hp3kLBBhCA7I8gd4B65rouohEOzAxgygwULCBxaDpAGcrqegCD365FJh9+KQItzI&#13;&#10;xFixnbdU9OO7fVAcQeuRv7h1D+u+w+xC9hpnVAXP7YFA2CBhN1HaFSvE5b6CzQCiBgar5gAA7nfy&#13;&#10;bG6ufM3kP47gABJ8HA2AziqrTkqgQJggGIPiFBuhqoZDuhFfIgABSBEOphtQlgPLNhthvHIAxfPA&#13;&#10;ABOh1XbhaEfAwAqSvRcRchYfV4ogZOjB9+TFjAKT7AseiSbScNsFsgAAybwhN7V+x/gfg/hfh1BS&#13;&#10;7XKXKW9cuiWB3h5UUsyiFHshrhtQWlUjGAXgTCkPT57iihkhnBnAAVgK9hfBiiYhoWGgAAzgygsE&#13;&#10;qh+kwAFlkBXhlcABKhVhaAAByAIP7B8AFlsiAPt3u8AP8APEAEYXiMAAp4uwANtsuIAPN+A8AOsG&#13;&#10;gkAPkBAEAAQCAMAAAAyB+Px+yWQSWDSWYTGZTOaTWbTecTaTy6XP5/TCDSeWyaWAIAT+Y0adzCjU&#13;&#10;SbP+l00Av58gAHPF0gAVAWSnknkoAEEZhcAPV4SV9AiStRwVlzO91AAdC8TABlMBmAALhYJ3Iaig&#13;&#10;AAKXt9uuUAAbBAARCEOSGhv+DZCDALKTnLZfMZnNPyaU3AzOXwWSuJxOi9BcJABZLJgAAolAiwWP&#13;&#10;gBkMhrgBtNxrAAqlUnAAFguuPKEADCRAslY0gAQB0WABqtVucAGBrRQYCgMCAB9yoAAcEVwEggDx&#13;&#10;19PgAAgE1x7e3v+AAdkGgB7Ph5gABgPOSKDAkFgMAB6Hme4AJSkgEgMjB9o84AFvme59nGAB9H0z&#13;&#10;gGAUBiWJIeR5nsAB7nuqoMAqDCDngekJn4n4HAcCCjgEwx+H2kqRvmfJ6p+9QHAAeUepKATOAaBq&#13;&#10;1Hy+wAAmCsXHkei4gKAkiHulYCgKtQFAVB73PUjh8Huer8OyAB+n7GZ6nsn7gvmAYBJInzOJK9Cf&#13;&#10;PuC4Lo4OA4DAAAhiKE8PvQABZlkWwABcFoXgAeB4naABLEsTQAFGURKQKlaWJKAsAJglZ9H29ADA&#13;&#10;KBbNVDUVRpgXdTISIwjAAgaCAhV1SVhWNZVnWiask0Na1zXVd15XtfV/YFg2FYdiWKnKhAAVNlAA&#13;&#10;K1m2NZ9oWjaVp2patrWvbFs1GUxVpKLYrJKTxRpKShLpKcZwoKdMJWQyxME8ko0jGkpVFckoqiik&#13;&#10;prGwkoVhSko5Dw7hEEEABJ4OAE7Dhgw1DUABHkyTIAF0Mo1gAExNUkX2NzyIYhgABgDvKBJ8qqda&#13;&#10;YZE8rCG6AAMhVQwABQ54AGS1rNAcvoABgGaSkCPiSiEH6SkSR6SjthdtaTpWl6ZpunafqGo6lqeq&#13;&#10;arq2r6xUZ/zcpydsmo6YHzSmxJWeJ6n03BuooG4aT5DKSn3CsfpIZxpmqABmmobQAB2IIeQnMQAA&#13;&#10;kDkSgOAaQF+ZLdkOUxdAACAOz4AoLusZxqt2BILNSfp6IIAx+Q8OguilmIL1AYxgN2WJzS8bh2nk&#13;&#10;wLZpMo0FvQAKRp5rKYsggp+p+yCfgC2fbq4kySMgx6Cn+pCmJl5Pg9mpp/s8kDyPKAB2KyGYJvKM&#13;&#10;YjBiAAmBS6yOJKU5Wl2AAiihoU1wAfiqtoY5lAAJYjBsAB8HttACJ2YgwRigABqDVQwEgHouAM/0&#13;&#10;+h9TgAKLU7ozDXCkvNNE7lMRP0BFVDoHMPoABFCLECAARgjBMAAD8IEOJqhaC+fqEx9qajAk7GiM&#13;&#10;5CQeQ7CKAAOEbiHgDgFAyXoCwG0eD4Ig7w/B+UwuBSmSQAR20Pj2QIAcAxHGSnoAQAgBSfSCAHAS&#13;&#10;dseg9VFFQKqA5C6Ex9kgMhE4fioIEnzJK8cAo3j0gJiyPgfBVSQEkH0Pkgw/R+EgAeA4CKAR6noT&#13;&#10;UdskRXACgJNMPQehVQLAUBCAAdw7EUE+PKBICEgx6D2dgksrKViuDtHcVkCAEosj+H4UYBYCS+og&#13;&#10;KQP9ADyyjJFRmAwBhHCVIzPAgAfI/G0EpbgPglZRiSStLU8I9EXzTASZyEcIwOAAB6D6GZ/I+W0D&#13;&#10;sHUfcBICSjANAYjsPwgBGFEIMHkPTAmRE/AMAcoya4IE3VM+lVKqlWOPVfPGfTyojT7n9P+gFAaB&#13;&#10;GaWQsoVKzFnUDoVQuhlDaHT+D3CEAAhhAElGUXkAAnRQklEyJMko2mWAABKCIy4ZQ2ElE4JUjo1x&#13;&#10;sgAG4mMrQHQPEmkCvcLoAA1AUQyJenhcgdA6AAMeoU/HBKvFiLMWYAA2VLOgdEAAzg6h5QCIcQjf&#13;&#10;CWhhqxRkNLFoBM8AAHMPRJRGCFVCDEHJJR1snAAISiQYQuPmFYSULAU6H11rtXevFea9V7r5X2vy&#13;&#10;0x/ozUq7M0RRnmNcHiPYlY0BqjbAAB0DoFkjgYNSBBkph1LgAHGOYc5egOHWHGOss4qxZPpDCGMK&#13;&#10;qh1KDPGuRQRIjlJD8BEb8d49DOCREGEAAA0RoGGGINAZ4ABrDmHcfEBhGB4DkHAAAM4SgfAADaEU&#13;&#10;GDCRdXLFyM86am0Zpqj0lwwMUncwQANeOI5JEQIEH+4EAMSDAlcMgZ4lbwDPk/AGS+fpNCoFKH8S&#13;&#10;Ak6oB9gDPLeskBXC4ghH5Z0UgbK6ApAKeUZ4zLHAMAiQwC4HiOC0F+MIAAIwRyTBmC4D5GR0uwAy&#13;&#10;BdHY5jSqrHeRAGYLzngBJeUsodDoJEwKGSSCpMR7D0INeMn4whhjQAAMIX4xwAAWRHAIHINyKjzN&#13;&#10;MDcHQMiju+jMQYMAXmFjjG8h4Ag/wOsgATTMdQ5WTgDAafcyRJgCFGvSSsAaUzv2Zl+VU9cWUylV&#13;&#10;i4VwfI+xyAADKGet7ws8QPJSQaKqhx3NoF2LgZKEx9FcnARgIQSIhAoBUCUokeTDlHH+SQaQ0aWi&#13;&#10;kFHQeA5qV/AtAAE8J5sT4mmjSfEAaOxyjkuKLQWOGhxLoiOSAHQPXwAqBXSQj5nDuozScWobI1ys&#13;&#10;jJGONGBtknlkkeyoqZxqR4jzIIAtKwAB2j0NMhc1IBQBSpj+S7GJVZAkkHcO+loUgphBABVsMrj5&#13;&#10;BkVHogQbg2RvgAFKKSuIHgPUkBkDO6YPQeaoKcZ95xnp9zzVRPYgc+EXV/WurfinF+McZoVQVZaz&#13;&#10;Vwca5ByHkXIzMD/suAFkSuwncfFoK0go8z7gBW4SUMyeAACnriACuZl6zEVHOObVIKiGAY6IAAU3&#13;&#10;RySgTh+HoxAABDjo6ASI7ZKTOAb5SGtwIgDKkxQo2gKXXwACtC5zYKRvw0A+ueG1RgAAVjEfoAAN&#13;&#10;AYiSisFgSUKYT1QhSC0SUV4pySh1Z+AARdVag9vBwDXknifFeL8Z43x3j/ILXH6gRMJL0qEFeEdw&#13;&#10;pA/SmjtHe7A76GTxlGHo2gq3lAAgJIMPoA5IB8lTAAfOb5L5gElGMYYAAYxPLdHDJE4A+k0yVAAH&#13;&#10;cKILgABQBqdZ64AAwiIYkNIdJPwBATpI/p2AWgl26CaB4volBXuOGAPdk4Dh8HlAUN5Lw9wQolHY&#13;&#10;Awl+XSTD3M4AofRKx8GzH7DDGBXADgEK4QoviO8dujQAERmemxi2MH4eKHwJAH2gcNkJ+AIHqIIA&#13;&#10;yAIJ+BMAuL6HGHQLiHcAMVAHYAEbe0ycCV6eQJcK4vqxwxyKqAEH6dgBAAcM4E4DUXABOPWPSHEM&#13;&#10;MGmGgGmAABOCOCEAAGeHGRmGuHIIgB+Byy+6sKML6KqGkGeGIAAASAgskAYBA1QdkAysCxsJudud&#13;&#10;09MJlBWJaemJkHiHeJWqEfoBeBeumlwI4F6F7CmFaFiriEwEynKPUO2HjD6AAFeFgUEFmFdCmHAG&#13;&#10;69AH0iEf6h+gcPmx4uWJKJWJGlq9qAQnbC8j8J+SsQzD6S8AIAMeOAGuWGGGKE+I6fjE+RmJ8nYw&#13;&#10;aJkEeEaFkAAFyFrCmAaAcNSFYFoDvEiIMHIHMIQesZBAeAUAWKMDEDCg6HJB0AAEiEmqqBUBSh+9&#13;&#10;LBbDAJAKMASncAAFiFcGoAAEAD+EGAABaBgX+E8FAD/Ewj8fy8oSE6mfiEgEeFwAAEoEiXgBGBEO&#13;&#10;e5+NMs+y+3WuKAigMQ+H8UUbjEiQYJO/MPgAcSGAABuBwX+D+D+CaVWLOAARI9WH8RmU8QBIyIMG&#13;&#10;8G6s6kwPwMqFyF2ccCSCUY+BAA+L68ydmxmni4cnqxUVany8iV24tJvJ1J3J4ecJ2oMoQ4/J7KHK&#13;&#10;JKKWMH+HidgACCm72H+FkW6ACAUfKVkA80wKsIwAAGoowGFCmAAB+B6aGaKAAaOKeigKOSEAACAn&#13;&#10;AAAGJD8AfLeAAGhLkAAFcByb+DmHQMMBRL2AAFhL8qCqGCyDcDoO+BY+MEYCkLADrMWJkE7McAAD&#13;&#10;EBSBWJKB0mkH2ECEOPiD8YEAADoD2JKEaEMLWbu7YBUVCYCJKEeESJKBqueAAGWw0AAHONMAAAwL&#13;&#10;JKNNxNzN1N3N5N7N8VIH6T9JdDAvybAJKa4FyGAGWUGBi1QSELUGKGWscAqimMOAWJIHmH2RQBCB&#13;&#10;IxCAevASALQH8JWDGEKFUqeACVAHIjoJMkcAAAiAUK4BgAmQADuCuY+H8bkF0GILyF+Gib2HKH2L&#13;&#10;UHwAMLUARLWDkCOumA2AwRcEWFGqSHQHCIIA+AwkmGqHoIQHuAYQAvWJgmEAQH0J+H6eKvoTCsFO&#13;&#10;MeMdixwACJWH8AEKRPCIKM4AOH8O3RaQAHwzWIKlUOYAsRcBuA8ArHEA4QyGMGajkGoHYLOHEH/K&#13;&#10;mv4j2WAJaH9BSKAv2hiu2AGbQAEHsNMC6BxNMD0CYb+AiHcS8OCLUFuGYNuHIHmKqAoA6iEGsGs3&#13;&#10;2CIBoBJIaBAIwHuHsIgFsF6w0B2CYXA3EKMAqa2JZJgJnBWaqH4H+LiI+O2KMeK02JKPLPGING+h&#13;&#10;wDMDMDOAAA4A4RcF8GBCmA0A0h+BKBKy+PyicUyH69cHwIMHqHiKqGUGUscEMEEtiH2K5IzQ6H40&#13;&#10;xReQIASAYviAGS8l+S8AaAePmU2JBJEfgQA/9BSAKZYFiFuaKiwJKDODLM+GuGmKyE0E2EW7YBck&#13;&#10;GHSHWIQCsCiDab4BuN+EQEcroF+FyZYEED+UlReIQg+DsAABxIfG8D6FEAAF8F+F5G0Fqo8mcbQB&#13;&#10;mBUDcSOAcX+b6MAD6EAXAG6dcAAC4CxF20sMaE8FEoqGMGIscD0DopUAOAiJ+DQDUpuCgCi8QFQF&#13;&#10;QGHGYEcXgH+H0NSILBGKkUoI6JKHmizWIJAHkHqs6/qZOCUCcrODkDoTwA9JYI6H2S8vGJIO6PQH&#13;&#10;sAIRcME9WHe6AACO6QCHuI4EmEwW6AOAcAoAADMDICYOAAOM4AiAcbQcPSGn9JkVTJo4lN+5KzTb&#13;&#10;5b/cAn244oO49cDcNcPJ45mAAW+JKCoC2IKFQo2vXUYMsH+3WJMAnZ0CuC+JKFQFAX0X47YX/M7M&#13;&#10;+8E8IJqGSLyEW8PLGJgSEPm5g5ia8d4AsJ2GgHAuWAy4AJKG9Egw7W3XaHWEGg7VAMaH3eOAAHNe&#13;&#10;VNqgYw2kmpwhSAAEqEcJK5WJKFmW6H+Pc9TKmMwEiXMYSYcJkAURcH+HouKXbcRfVfXfZfbfdfeW&#13;&#10;rPyKKeUKYO3Z8GUGgX4a4BWBaT4HwjOAAGkGoOmG6G2OmAhWYkoHaKyBsw+ZiBPTwH0KaE+FuGaA&#13;&#10;AE4F5gsHkAmpmHYH4JIAmAgQIH6LMfyHmKMA4AaskwsI4ESDfLAFoF4OmFEF2FyIqAiiEHWAKQyA&#13;&#10;YHuQkDkCmCg7YAQkGEsFOFqNoHuIQH6gOJM3Kv2J+lWx6H6KC9gNCTUPKd8vtUk/8RS9NRaR+M5R&#13;&#10;fRoH5Ukv+Q+6aJKJ+BEAmIwB8BOkmBgA8kGFsF4yMGqHYIQHMH+geeYdkV4KCM+iZSuMEsNAKJNZ&#13;&#10;wcEAWIMAQHSjkDQCTCEDUB81RfMIMXeo2CcC2CuPwOEpcG8IIHWG+NuCeB8umAeZCAAHAHMLiHoA&#13;&#10;QRcAyAmPnbUeYJy4Yas9A4SvcH+K401OMDIDKhSEGEEqkgOL6GMqHPGJ+CMCQueTaJkMoidlqbgf&#13;&#10;iHEG+LOFAE/FiGFOUJMH8BAMCAGJ+HaHgzKgUP9UuJgHsl+KPRsjMnYAGQASuIQF8GEEasIAAC8C&#13;&#10;6rCG+G2IQEaEaYKBoByL7D6M4CcCW3mBsBgCPHmE0CwAAGCF6s6D8DyEg80UUEKEQDlLSCBNMEAD&#13;&#10;4W7VGfSFiFqpUAkAobQB8BqYcMERKB8CCX+EEEMTwGqGuQkDCC2Z+BMBOiEEwE4hCG4G232DaDOE&#13;&#10;kPiAeM4DGDICyAACkCoaEFEFDhsFSFOFukoHUKMy6bfDAMoJWeEJWANRe80RQAoAoPKCmCsNiCsC&#13;&#10;y3gAWR2O49qvHGsKaH8eWLKH2QAPCwGACPQfgRmFsFuyMBKBOLqH81jgCGkyEBcBSpmBKBIgQAPb&#13;&#10;s4aVPJmnuVc4nffJzfhs5s7SlJ+46oTs9tHtIoECsC8JKFWXGJk7o7s7wM1dSJLdYAAD68IEFdKH&#13;&#10;UZOFAL3X8CeXAGYCpImB/uGsesgUOEgpUA+DipOAUAikGE4FGXGCZumJkCiBBnADXdwTzd6JKBCx&#13;&#10;CAAFpquAACaLBGZfADcDRNeGXOWWQBpvcIKTKJMAYVAABKY7mFKJKBO+MJkGyGkVhpKJKChbcJkB&#13;&#10;c8Qt27ftLwTwVwXwZwbJ4H69MibrimKzgHcHkQ8GwbUZ0BiMBZ9SWbQASAdWkKaG+G8QkGaF0NaC&#13;&#10;aCMCJIsBEh+EmF8uCEkFnhtm+UMHOHcRmAwOcAACyB8IwFwFm7qHGHmNSPVnAAORCAAByAwPKDuD&#13;&#10;QfAFQFqGcAAEuF5ZoH6BOrOH6HmNuA6kLYIDm7kHHDACSE8FiI6HqJWAQH6PKvqKMHkge9g9iKaH&#13;&#10;sHqPuAEAOVAvWl8Qgu+LUNCv2TcACa5rDSuKoJcOCR+KDnKgEA3SGBnO6AAFwF2F+PoAeL6HsAyp&#13;&#10;IHg89OPDEWGAI/yMC06TCKl1GQKHiLiA6AcPKH4HGuWFYEQpOBGAWPKFQEvvwBOBimkFiF0hYD2D&#13;&#10;rc4H4HuJAA0AlV6RUTChgFsF9gsB4B8Z4AxUoJpUUd0T8JhrsiYPidzR6diK6D0EQABvcykGwG0N&#13;&#10;2DcDcpOAWAZRuxh20qIvehizZrsM+JARAJKqEpaEKECE4koHcIQAswqewHWdgO0iynaI4QqUoMqd&#13;&#10;9EkScJcLOGEGNMzQ8AACoChM+HKHEQJGaD8AABkBsRcHhIqCiCYpOBqBmCQ8EEfbcF+F0s6EAD2a&#13;&#10;KbEKyEMEUDmAACOCO+NpBzSY30uFiFtouAkAqJ+GcGSuLPyQyAfZ0BEBOPKGuGu32DODIrIA8A6k&#13;&#10;G5wnKGyGsNMGAF4NuO+KqCACCmlVARcFkFigCEGECo8AcATTwKOI4J9jUQmbAKrPgKqHmc6omEQY&#13;&#10;ECOCQMBnYJC/hiiPiTAJ+RmQWM43ELUPadgAYAaeKACK5wgO2FKFKccHUHUIIC4C8rogPkYfKJOg&#13;&#10;fsonpbzsvJsMvL87reL3JveJiGB9pD+FeFeR4R8iuLUCJ97vqCmrorzs3wd+JwdcHKD+L+T+UWjf&#13;&#10;MS8ACAuMaJkHtIqEHNWAAD5X6M0FJPOAAC7k4AAFC79nzogGmGlv9DcumBCPGAAy2QJU4msYiYkD&#13;&#10;uBgfAEUt4YeDyqkDcEIqqIAGYEACxBQAkQsHAAAD4doWxGNCx2OYWh0bCz0dIWvWBCyEP4XIZFI5&#13;&#10;EDwpCxeMgA/1ysQAAQUCoWTSrC1kqpJOZ0AGg0oWMRfJCeV4WsFRO6RSaVS6ZTadT6hUalU6pVat&#13;&#10;V6xWa1W65Xa9X7BYbFY7JZbNZ7RabVa7ZTn8/X3LwCBAA+n2/AABAOBQA1284gAFAuFgAAwMCAA4&#13;&#10;XM7gAy2c1QAEQoFQAKBfhAmBMQC3qAwADwcBwA43y/QASEMlgA8g0GgA6H5fACBcoAXI9AAVBhoi&#13;&#10;6TBuADok1no3ppgYEpO/He6gAIwyEAAgTOSAA2245uij1OABCMRKADKVyKAGYqWOAA0JAyAAuOBM&#13;&#10;AD0lJdcbo+rmAH4BLoAn6AQAGYTA8AB1nSdAAHSd54AAAQCJkex+NMAIDASAC3n8kMLpevABH+vA&#13;&#10;BtMl5/vqBADIWfJ7MiAh/gAK4gBaAAhBbARGEmV4AGsdZ5PwDoTgAfB8HukMQLKAJ/M8AZ/P9JIB&#13;&#10;AA00VsO/wBn1FAIH0fIABa5AAD2L4eywAJ9AAbxxnewoEQuDoNAwABtGwcIAGSZBlAAMAvCsAACx&#13;&#10;LG5snSAEEwUIIcR6/yF0IkbPLaq8Ln4fkLgEALPUe/xvm+dgAGwa5ugAZxmme8Ayi4AAEAVCgDgN&#13;&#10;FZ2neer0A2B6cwykJ/n/C4A1qAB9n1C5/RWAFTL4dp2x0fJ8NESZJE8ABYFeYLIggEcKn3ClGs8f&#13;&#10;J+LjDUKn/K4CAKuiXxQYZiEfUQFoWLAqj7A5yriQxEDuAAahyCIAHjHQACeJQ1XgGYjoOSongAYh&#13;&#10;gQUQZAEgup9z6QZDjeAAeB2FAAEAPhYAAXxfI6WJa4OCTCAAcBvTCAkJQXbwLg1C7rHGAAxC6PwA&#13;&#10;A6D4JgAU5VEcusr17Jk/NwAAEplCsQFgWBigAQhAkqz4E2fWUKJFC+cgFMIBgCbIADYNQzAALwwO&#13;&#10;oeZ6rwBoHLofq3sLRB8nzMICzzs9ER+hYCv9CD6AMmUOv8fZ8LibZqz6RxHkSAB8n8fAADkO42gA&#13;&#10;GQZqDRKtF3yIACNyk/HfMoIcyp42c4AAS8+AA39FG5rGs6JAkCAAYdWAAQddAZ1nWABi9oAAv9uA&#13;&#10;Ald1x6zVlWXeeB4PheH4ni+N4tav8VPlgAK3neP6Ho+l6fqer6yFkYSKFlEUiFkQQqFiUIysF9Zg&#13;&#10;ACGICFjUOKFktcYAC6Mvtk0qA/kMhZBD2hZjzmAAcA1AAGmAQABMQFJ2AuBAAAlwLAAKqBx6ABJM&#13;&#10;G2PMeYACYkyEnBkAAZoOK9FOKwhYYVQs0hAQQKZCwvNaAAKMTZCxzoGAABgC5UAUgxIW2YAArBTE&#13;&#10;LBci8AAcw9PYfAVIf6CSXgSXmSMRwlCFhxDW9eKEUYpRTipFWK0V4sRZi1FuLhbB9xfQWANSMEQA&#13;&#10;D1H0mEVgrxbgACgFdgA/kMjUG0OU8g0RsK3QgvcJgOIYmgAAAZwxK1CCYF4NcAAjhmjLAAOoBi5R&#13;&#10;+gGAcQsfZogBD3LoD8AKZQyhUX6P4BSYRCChFAAAewDlXDjHmXgBICVXA3AqQoPQTQXI3FqMIyoO&#13;&#10;iVCyGpHQXIzhkHoAaYQRgcGABcEWLQAA3XCn4MOQuR5eZng+BaCCMo8kFDSG0poAwDQGuDACaJE8&#13;&#10;gW2KxSEiFC6SEVn+SYPoAiiAAmmk+4YFoEwGGnBkCw1Y90wjPHKYwYw6B4l1WsiFIZXB/qEACrwA&#13;&#10;Q/kmULSYktCqhgDJMW6zsdyZQPAKkiEwGSPQ+BBTWk0hY5hyJlF05KCJngCgInqD0HYNAAAiBCzM&#13;&#10;fUgRlDHU84wFQAAGAMNErxPDOzRRTHoPRVcjVyrDNMqYzwiBDiYNyFQJ0FgEszFuLiZAVgsBQVEA&#13;&#10;ilRfCFs7JE74uVQIbj/WuStBahFGMiP0j5wjQTRCbE1GsTAlWKgcAuj0ew+lqJWgsAwxA7R2IGAm&#13;&#10;BZec7UdCpFcIgz8SQrBTDkAAcQ34KiAEGHh84RgQxlRQacIYXwAA/B0FIAAihIBRAAMgYR2A5hyE&#13;&#10;AyVHQfRBhscmEMHgAA4BqiYMgZKnhfjDE6fgf9AQrhWs0PMd5ognhSB9boOtXBzjnR0FUKAcAAAm&#13;&#10;BSBsAAoBRPgGkNAbgAGsiMMKAY3Afg/rvB9NIAAqzzAAE2JmEA/R8quVmaIdI5xyAAAqBlVw9B7O&#13;&#10;yD0HoJL8At1cLsXgA4CS6F3cMt1byCyV0HJfhetSJmegHMQbhQgAkjq8HgOIxg9x5o6HQOM5iCHZ&#13;&#10;BQCwEtbJpoxGeH7jVtz1nIi7cm5Vy7mHNFODLkEAALMiOhdGJDJAAB3ZLAAILJxOxI5RNGONlYjM&#13;&#10;rRdJ276s2WMuZdy9l96zyQAPLFS815+YM0ZpzVmt4QMwdkLGcRE+FsQACFD+VgSwnCFhrfkAAV5w&#13;&#10;wABjz6CVHtqyOlPCyGEhYqJRj/HYO0AAuhmSKCppUAA9x6qrH678G+nU4DJGSSMHIAUmCpBy+kDo&#13;&#10;xRelMF4L8hYRQhELEaJIhYcnFAABsSAAA37xoDjoVMIGBzyP9FHKMAAUqpwEWQAAM+iirgqJUAAR&#13;&#10;IhCZhKzZtfbG2dtbb25t3b239wZZJCkBK4AwDmiGMMkZsMQNoCAyB4yijSFj2QysNFY0hsmAG6M8&#13;&#10;XLuQj7WAyBshUuzcBuEmTgbwEmZjzw4S8vRK0QJgIWBscSBg1BWxgEQH03RmDhG8fATr9B6APWeh&#13;&#10;dVw/hqGADCDwlQngvaxE6LMaAABPDKl+NoCxngLj4LoLUPWigxiWx0MAexjB+gJXLJVCgBJngxA8&#13;&#10;q4CwEp6jFGeNMAA9I8j6AKTJWpdB/oMQxOYhasy89kUKredqhZ4LDMqAtEohQ3YHGGMkc4ABZDIG&#13;&#10;oAAag7EUACAmBJCo/EglfUMoQAY+0mJISZQdJg+wCJMoSXgwviTCkLHdBUEgCi+C0DyeMCChBzDg&#13;&#10;MYMf0h+E8AAHMOw3AUAoBDAAB8DCrgIreHeOxII/QFl8AYApbyvB7SpAABZscUh719Z8AlEuNurj&#13;&#10;0LiIcQrNw8B3ie5meotxbkdA+CGzoJwUAdhuQsw1YilKwSGkPyVIqxx/rUiUd2kNpCGFEAAWosmi&#13;&#10;gPAgQrASYTCzqQwPxMIB4CJK4VoWjWgCKJIKoKa2wcocZwxwB8AGwHSGbswHgHALYAAHYG4JgAAR&#13;&#10;ARpO4XoW4yAOoOZ1IC4DpEoQYQi7AHQHQ35o4o4WQV7foWoXJ+gCgDAvgIAHwNA/AfDwAJoKQigO&#13;&#10;IObGAbob7SAL4LQPJzwEo9YUYVAQYAAZ4ZgbaAIMhg4uZMoQAQMJQI4I5F4UoUbUIRQQ4TIz4Bqz&#13;&#10;ocIb47AC4DCSIBgCAzwFAFJAQRAQwogCqxDS4fJVYBIBCobDIkZQz3onL/wAAc4eZFAAoCQ6AcId&#13;&#10;5K4EYCI0QBBnIfQdBHQV4V4Vz14Ew94YYZ4nwIgIQoIHMUguqM4uQ/xtisB6DHLHZ8bHoABzI6Ap&#13;&#10;wJ0WoAAJsXBT5+TKy8wCUXxlgMQMQnYW0YhZJoYAATUZLNTLTcMZsZ0Z6KbMTMjMxO8aEa0a8bB6&#13;&#10;Abjj5zxZ4kYJK1QAAW0TQq4N4OohYSS8xS4bQhYMYNIhYabmYf4eB2TMQpYGi3IOYajdYf4NUd4R&#13;&#10;8gAkYRYEQ74Wob5TQWYeSgIc0hhNkYoJYOJ9gAIOoPghYRUKApYbEdgAAFLQoOAhwf4RoQ4l4Bpm&#13;&#10;ZeCPgAAYCNYqYKwLwhYVYUYhYPYQQhYQpl5ix8wIK54qwf4eSCoAIBybsbMocokoso0o8pEpMpQt&#13;&#10;D8pDKMjSIXw84IAIQigfBEAXoYrqwCICw9ZSgcCBQJKmABwexK4fjr41b3IAAOIUTVwWoaxN4fYC&#13;&#10;ZAQf4AbrxR7C5a4AIuICIewzwBhspBYfAwALoLL1wFQEo1wQASwo52JIL1qqYIoGAwgXYUbfoNIM&#13;&#10;jGAZQcigISAVIUowIAYxARoO0YQOQS4WoAAaQfA3Ae4BEoTo6ZxCgDoAJBQGgFpHoWwYQYhPABrw&#13;&#10;AfIA4mQ+w/xIr8TiCc5Cqgjs5JqMTtSnhIAAAFQCBCgOwL48YSgS4lwboeRK6/pu4BZu5JDwhWwu&#13;&#10;RBZEAAytIkIfYAZJgfr3s8Y+4Bsuinj348AF41wMYJYFZBYfIuIbgbDj4Fc25Pxa4fr/QCioYChb&#13;&#10;ympwwXoaRTQGgGCnYBYBBQhXgBZQyKpXhRhFado/wU4U6ZBTgZw7gEIEQvJuQAALgLoLDS4fCgIC&#13;&#10;bv7sM5TDCoFDBWBWCQKkRXYvBFYvhWQxDUhEsBZwyUQWQAAUQUNIwCoCoD5egeBMLBqeqOAhYCYC&#13;&#10;IuIVAV7aj+whYKQKB9gdQcxMISoSx1IFIFwk4e7wYIgH5UIFIErN4UoVUd8PZFYYwYhSwvIxgHwI&#13;&#10;JHpqhcwKkmi8K8YZwaL+JXJFYLYLDagcYcJwwJ4KZLwPgQA6hShMILAKQjQCYCo0TP4RZG4aq8YM&#13;&#10;wMCqABYBxVaDi0QLILKPgTITIYYAAS4SkmICQB9Joe1NMWICQzwe4fB2R8o1QBZpzsYuRIZC5spD&#13;&#10;zsCsIkMQdYb0yFwkIbQeBC4WQX83YNoKJLwCSQIYwWNIwcYb6/oJwK4LQAACQEReYfIeJBUWUUxt&#13;&#10;acce0VhyRykV5y8WLH4psWqqYG1fYAAKtfyZIbpTQY1gZowQjagnQRVhJegeKgIQth0ZaskpdiVi&#13;&#10;dikVDMZ5h50atitjdjkpAUEz4ACEQkgCz7xA4wAq4IoJohYYLVYf4eqgIAIM5hoAAT4S4hYcjX4D&#13;&#10;Y1wnYcaOgcAEFEwEStDCpFYClo0cUYoGoR9mwe4U4T5USi4l4CMWYTr+IAAMi0QAFOIhYLQmopQf&#13;&#10;6o0kieo3MCzaVg4EazoAANANwhYS57QqYNgOYhYSpm4AAII6gAAX4XAhYcS/pmC7ljtwNwVwdwlw&#13;&#10;tw1w56ofDyU5jq6fQxIcTuoEoFFWz/QWAXE3YFIFhHoZ4ahTQIIII34FIAw/weIepFAbIBY0QMYT&#13;&#10;RGwdIAok4dwzpEIvhJgvCR6QKQAvIfyRwdiCqnxEoBwfZIIQQNUDQeIbxN4aQacr4H4Ix9IUgWpO&#13;&#10;YaIc5MoKIIifAKQGpAQXgV5oou40wJ4LYkANoSCEAdMqyMoAibofAApcpComQDwfrSAKQI59IUCN&#13;&#10;JCpsQAAec+Tr6sAAhPQkKd5RxDIugvAfihJCtxk5ABxKbtoxANgLIIgAAYYYR0wYIbMr4bTwYAIC&#13;&#10;CSJWT/Qrss5QpI4fZFYA5IdDRDl975JXAlc/hXoAYmQBQfJILjY0wOoMI8YEwBguhBI3BTKOgCgD&#13;&#10;qGYBGACGLBwyIfZVarw/wVQZEKgHE2wAACYCFIAkNsaK1NJIMPpCgeQeRw074xBRguKL7BgvZPAA&#13;&#10;4+pvSP4ApRBQ4kJnbLYkmBJEwkOEKZwf5oDswAWAIhZvZFYRQRCHYWAVwjoBQBA1wfwfl9wfwuge&#13;&#10;weo5kj4KgADgSboSISA7YdwdJFYKwLMDVoBChBIxgUQTwXSMoeA0QKQLCagEIDssQBoygfYfxSwu&#13;&#10;aa4Z68YWoWInxUxeYMMzCngB5MISYSzfododIzwI0sIAAIAIg74cVvpmgUVV6UwvgOgPALIACwhF&#13;&#10;EkRGwAQAq/oKIKMyAIokAWQWTHQUYUMTWDw9ZKxIIAwBZIIKYKxLwNwOAoktM8iPBK5WQvAAwAzC&#13;&#10;eN+OU4rDIdxQgdMwAOQTgWxwc+QOwLg8YFAfpwwD7pA8gYyRQTQUg7YFoHw6gIAGI9YFukhJrGyL&#13;&#10;4uKVdYR48VteZyzH0WYpoUGmYAFgYiLJYxkWBH5wwPuno04JA6mnpdIbeohLYPZ/WkiHzNAgIIA/&#13;&#10;4E/wBBYNB4RCYVC4ZDYdD4hEYlE4pFYtF4xGY1G45HY9H5BIYsAZIAFTJwAVpVIpZLZdL5hMZlM5&#13;&#10;pNZtD223oKmk8AH+ikGAJIAY6fkLBUGfIKKxnBWqzYK4HFBQ+HYyGhDBQuGIKz2PBUQjoKeTnBWA&#13;&#10;woKPx7DGAWi9JlOowAmINKisADZeQAPb5BTgdoKkUXBW03YKJRFBTZZQAlbEAGu2YKKBNFQuHoKI&#13;&#10;MSAEAe4KSiNBUclIKcTXGUEiIKfzzBQMC4KBQPPnm7KFJZvud1u95vd9v+BweFw+JxeNx+RyeVy9&#13;&#10;+935BAKBKIw2MzAAKBWJwADQeDQA83zBAGBIK5XXBGo2MkxmUywAjyyV4KFtmgV+yrm1G2AHgCgy&#13;&#10;gp9NgAp9Nif8CHwBB7AAfwEwUgoEoKA4KIKdR+AACwCO8B5ysMTw4iEAAKgS2Y3kWToAGgAoIgAd&#13;&#10;gEqsAoEJ0IYJAcABRCuJoAHkBCiDwYhpAAXZhusA5+tgfMMv4BIGJ8AEIA6e50AANoyiWuZTl1Fh&#13;&#10;9H7HR+gHB7YH+fyCAEf6iAAfrxH8fwAAFNE0S+AB+AFNwAzEAAHn0eoABOB7YCWGgYTaAMuGacp5&#13;&#10;gAX5tnKAB6QXNABS4g8zKJO02ILNyC0ug1KINM6hIKAM3AGfc2ASftNoIfgAzYfIEPIgSDy+BoAw&#13;&#10;gfx5HiAAJHKyQ9i+IoABqEILu2BACgAbJvHSAB0ntL5lGQr4UAm2Y4i4JM0HoeAAGMc6CAgBljg6&#13;&#10;DkJnvRwAAzJjmISgUuH2fcLJJL7ovIg56npAgEgUAwAH0fZ8gABAES/NcCXfCwDgPCCCzif9M0nT&#13;&#10;2IoMfaDQsgqCXg2aCy4ALpAAfdUUG2Z0HPbZKkoWoAFuWbrJ9FYGgZCZ6ngd4AAcCk9nsfB1TQfL&#13;&#10;vASAoOAAdZ4HNC4MzYcxzKmDQLBiAB1HRLgLgyc6fH3CZ/H7fgBgNmuHHcAB82cAFzAlXQHg/sp9&#13;&#10;UYA4FUdAgLX6egHgAAgEW2fB9nHXQKRWfJ6gqAB8HxbYDAVbYFgVCZ+HpuR9H8blMQsAwDWOe57y&#13;&#10;4ex5oICgJK4d53tsBgIwIVxYkZmwIgQ7YDUrM5+H7ijxqIfh+QI6N+Uxi+H04gprHnAhSGKamVGw&#13;&#10;cM2gS2AjBQrI2B8EgAAofGAGyaZrgABQJg3wYFNmZhdleAAcfIAAR/PuwCPIoblF39wACN+IAdDm&#13;&#10;oIfskB5fyABt/4AANP/XQBk/4nICAAB/AcAAJYFLrJAQMgkDIIQRglBOCkFSFPsJOKklJK4LQdg9&#13;&#10;B+EEHxgDDIKFAKZBR4jrIKJYThBQ0hjI6FwMpBRSwtAAHYPpBSgEFF4L8goQwgEUH+OwdpQgKoTA&#13;&#10;AFkMJBRTE9RsKggoXwskFFOKwgoWITkHHXFs64GCuDuTWk4BKEB0xlO2A07xCBCCKIKH0O5BRjDI&#13;&#10;IKDkG8P0rAAGIMEnw9lcgBAGnEiYNgfkFHCN8godTGB1DgQUW6WQABIWARgS6JwABqDIQkGoPiCj&#13;&#10;Kj1CGT0n5QShlFKOUkpZTSnlRKkji22LwPGML4r4QAgR1H8ANNwwBmk6GoNkcAAAOAXbODAE7agU&#13;&#10;AbAgxsgo3B7kEDEJ8VYABly1QWASY4AR9mwAOPsogBx/IEHoAkfCcgFIKmshAf4/V6qXAIrEBDtm&#13;&#10;bKZCmEIHAAAgAqRqPEd6Ch2jiW2PcAbPAdAjMSCMfrdXDlEFqOdigexUspHuAxJg9jwkFYo9IAYC&#13;&#10;gAGYiKCUF4IAADlAOscZ4xSoAgApR4cY/R7gAHiPtPYBx0q5A7NIfoCkvjpAOvwewB0mAMcwrpWI&#13;&#10;9B0y9BuDIF8BgfA2AAKwUcUAnBCCJRkBzchvD9bCIoXZ1h8D/NmAE15Ph7oKAMjwAABR/0rH2AIo&#13;&#10;g+QA0YrLMdBZRACD7QJO1Ak3ECD8VInBCw9V6sOTjOiso/FjoLWOBIARswdgUUcJALwQ1dNiAAN0&#13;&#10;dERQ1B+EgAAPwfA9AABIBOY4IQEMUH+PycI4x/HeHANyQwKwQtCXAsdesFYVKoPJXRCFIXWOFQeA&#13;&#10;oggtRWCbAAEsLIVE5TUAAOcfymVMgNUlTYgs61MD9UlXS6Luk6VxKJNpi5BkeUVTkQZSRCDZuyWO&#13;&#10;1FbYTwkllAQAYri92KD6q8ABhS/Kwq5Apfm5I6WeAPAcd5USoR/pfX8xS/zdR2jxbCAXBlLB4K5A&#13;&#10;UAxCA9h6KOAqBZYg72aM2AajUfi8AAD1rDd1BbIQKgVbOvBNidCiDtiJfS9qgyiOEYoAsBpsB6j1&#13;&#10;iKBECLggEgENgOUcrVojgTbKPdZYEAIr8CGEQFwAA6h4iWAV3Q/rZkGsKqB3zg3CX0AS6we6/0F1&#13;&#10;qTaAJY4exmoKFSMQabHwKt1tLSsE4/B5AAEyF6IIJ16jfGsToVQsRZIhBUCVYIGjtCUEsJYAAmhN&#13;&#10;OpHu9Q7YDmFnIfcLt+D8n6AAftXCVRxoHad1BqHUWoyRklgzBsu+pNVar1YcQOpSgACMKO9muGAR&#13;&#10;/jpb4AFxRGQd2QAANXNudi6AAiwQUTxcgABhC4RUWguSChNCRDoR8h5FgAFxpYAASTQgAEiJcgob&#13;&#10;g0EIC2Fc+QphVCqAACpmAAAVhIWxufdBDBMROheQUWTKQABNCUQUDj0QAATiQNGORGAqBbIKK0Ux&#13;&#10;BQkBQIKLgWBPh1m2ACBTIxGBWixIKFThhCAtQwABDXVvIeRcj5JyXk3J+UcpOSOhS4/McgAGeMga&#13;&#10;D8Aig7Y+QYeCkswkFHOONow7RxvIBmCcxIDQMrEGYOWywohaAAG+A+Y6bF1D9O8kUogBR/Thp2wA&#13;&#10;fqCaKGwJ8+uB6rFMJjAAAsfzFACD4QUD4GR2gWgebqBQByTABj1S+PYf84RXcxAADA7gAA5BG5sK&#13;&#10;MZZkhPjMOsOkAsxwHADdAOxigOAJIWBWCozA9gMt1G2MkawAApBCByyoZI0T+cufgB9oQMU/JtAW&#13;&#10;vwVsuwADNG2OQAAVAeg1AACYCNGByDdKmDIFhmwCJuGIMMYgAAWAfMSC0DpWRnj5pWHUU4tmxAJQ&#13;&#10;mPTvRPgG5GACPNsNiYH3hlqbNh1bmOu+AFO4AOHwAADADXkAZBFOkEXqPw8gCR9rH6u8lLgDgeAa&#13;&#10;rj4OgLT3YA5NwaQbAnRRxfgD4EBtRAwgoCofpXICLSRHRroAAaQZ4bQAAGIFYypfZhiCofYfBRhM&#13;&#10;Z1gVoV6PQYwYkAQMALMAoFIEqqgbY/AFoHipQdJJAAAYAapqwZ4bBqwJYH4HRPgDibbLCioBS2ZW&#13;&#10;IhIohTYg5Oi8C8Ziz94gyv5Y7CggobobCcIOANwPxfqrZsof5GquilYBcNRsrthgLGIegeqcJNBC&#13;&#10;yMZI4fhS8PAARihhJfh/LOpxQ2AecODs4BZCAegebOrCJJh2RLge4fKcICwChwQfUShBYfxCxrRN&#13;&#10;jDpuoeoexPa7oASWxOQfRCyNBGoeYez8LMxgIAijB2JNgeYeBsIAwA5gCsZAgTwTqNgEgExwQBBh&#13;&#10;bK0EZNhgjEhSaP0Mooi+QgofDswWIX4r4SwaIogerdab5Y7D5PYC4eBRgP4Ixp4JwFYqwdYcKFQa&#13;&#10;wbcDoagcaXoFgCg7QZ4aQ/ANINYL6M42EUI5bSrS40LTLTblQmbT8f0gMgUgYlqDAlAu0gkhMhTV&#13;&#10;YKwLogoVYUggoMwNgnY0gAAaZ4r5QFYjIy4qgrIAASQwYACOggoQIQ4goPwPAioPIP4sAQQgoY4Z&#13;&#10;IgoHCpT2YZ4goGgGQgoPgoIAApMi4abNoF8oZ8ZWIYoPYQJwYPYOqMTSYhQWLfAKAJggoSq4Qf4L&#13;&#10;Yu4AICBuoAAKrZYAAVTZAi4OKN4AASCNgoRTIFRp4AAahlojYYYYogoHwHghIQAQw1Y1shcvcvkv&#13;&#10;sv0v8wEwMwQhKVh+YdxbYeQdbOoEwE4zBfBLgUoWCPQBwCRYgIwH4FBJxJoB4AhL4crUwYoqYSQY&#13;&#10;ItAdTC5j5WqiijAAhiwBAfxgAfAApgAfgBBgCcRTR3Qg4fxT4ggA7sgArMRxpmqjBigBoArq4A8z&#13;&#10;IcQdhngAQCxPYCIf5moMQFg7QL4IL0YWQZ4wwRgYgZxqDf4nwfpwQFgfg20ugFoAAWAZT5IHwE89&#13;&#10;IFYCJYgZwbjNoEaYoAAMoGQzArggpB0sDw5BZfR+EcJPBT5iwAxes2y+hJrLI2AogZcMgKQRjRQf&#13;&#10;AB4rIeAASuAApGs8Ri8OTvcJ5eoAReoApOJyBjZS6c53ZTBepLxNqwhmwfJY5hwogeIBycIDYdrz&#13;&#10;4QYJapQKoFrQhzZLgcwd4ggZgaowwnxPYdwcT0wLIKoJ5XQCZs4a4akDoEgEAqwB7CTLSCac6PoA&#13;&#10;I2ZzBfgdYdTOoY4YI9wfYe6IoIgJAGjTQD57lDJCASwWkmQZga5qxV5Y4GQFQrIIIGR6IEYCpfj9&#13;&#10;YgoCBeqQAAZrTLb8b+AgxTcK1SBRoehLh7yjBh4OgOTRQZAYzmYeofKJA3BUETLDhGr7ScJ2JCwB&#13;&#10;wBQ2BkJRsRD951gABysPsQ47bCIAAe0LYCDgDELl8QsVz9y6hVsR797KhNC6wg6MZCB2xdxd4oUU&#13;&#10;USx7NV5NECKP48geweRBQBABRCBXBsIDQDI2BnSFQXgXQSpgIBh1hMYgi+Zuy8JMpTZTZL4fYf5Y&#13;&#10;4eokodRS4YwbaFQVoW4YAAAdAA4EaljL6j8NoBp7xXQdr2wM4HDQgKoFwrICoA5L4UIU6KAd7SAM&#13;&#10;4KkejKhVQfylaND9EfB95+MfZ0LTR+4icfK6i8YiJ9hhJjQgyAQ/4E9naVMgEwdn9oDVcgyDUhFo&#13;&#10;No1o44IG6IIAAcAnSzTWANgM7ezfDfSITDQoQCRFYlIt4AAR0k6Xx7gAAMg04AATciwiYHREEtr0&#13;&#10;yIZqwe1aQUASCzIa4PgpQf4FIFIAAUAcJ5BwicJNZNjbAAAIljYgoLwLAiIarz8jQgoOazoAALQK&#13;&#10;ogoGctklggoQwQAjIRwSdxoNwhNsYgtswjob55AAAG0Izs6NIYoXwgoDYDVpF2F2N2V2d2l2t2wi&#13;&#10;AdJS4cIbZqwFYEo/52wggaQa4wwf4BZCYYoZU75fY8gJQH5p4EACY2DmaQ4ST6wbhOxZhhROQBEr&#13;&#10;kHhR5gM15OCcIfYAhAhBbsFfJUJM8Y5UIgr6Q1x9YfRBQAoARNj3pL4dgepFbAajACIfqIpbZvin&#13;&#10;hRANwGCeYLgF9vIWwZZngTAZxIAc17r3cOIAAHQGyo4UAW4VwAAJwF0nQHFYAawbrNoFoFptQLwG&#13;&#10;UzICAeJNkMxNwV46hEIDx6IFoDJuQBKB6kIg0PROT9t8CspUAAMZiyY2TOwZz0wWgaZngbIeldxP&#13;&#10;FRKaofRXJSJRxY5gAAa6hBZMxstSIA1BCB5Ag8iWpNywh3Qf9Q9F4BYfRgh9TEIfpKQDAAxBQGhn&#13;&#10;YAAUINwMBJyiofMS4AAXwZByQfgAxCAZoZqPQLoLLhgEACBGodIcxvjChRwFIFEzMzpT6CAfIehX&#13;&#10;JtxuoeIeClZ2RCxbRihypNwCwDyjDvBN13JL4OwTrZwcId5iwA9/gexbYCxcLZIJ8IwGYDpJgChM&#13;&#10;9m5CEOQftBYgwAcri8IgsKxCwgRh48gdwdxBS0CY7IRPYQ4QoSIAAZIZRXMJ1aTMo8lBOYkUiZEE&#13;&#10;dWwAkLTl8Voghyo2cTpRBxQ7xe5RwAY6JsqiRgKnOLZLhOqspytWxEZOQfMTDszERPa/47xd5Amd&#13;&#10;5OTEGdRgi0uHhssQZgR1kUJAhOicNvBYgSgSiHJ5Q8RjxCxLka5i98+LgoRy9MQACIogoWAaxXIW&#13;&#10;IYT0wdeNkMs/ysZsoA51lhphYcJ4oLoGQyoNIIszIB5iwd+aR6QCxs4AmY4ggZoZ0AQF8D7GGTA4&#13;&#10;0fNlZ+dlsfoiYL2sI/geBw2gJOhN0SibzCpFgdg2zIRRmtM/IMqGYRmutnogd2+vOvQ49obVGvev&#13;&#10;+wAhwCtsMXklFx40AgoSDRQAAN4NIioZ70wAAGRQQAFywf4QaHNMStwIQI4goXTQIh4f4dxmriaJ&#13;&#10;AJNKQAAWuDgPe1gAAQ214hgDu2SBKBYEtloTAZ8m4AAZA9wAAG9OO0IeylbXStwJ4+SJLVLYoAAT&#13;&#10;oUQgoMUhwjAVODjYiLIg4TYUIgoMlrgjwf9aQAO0YrRuWwO8e8m8u828+9A48woZ4ZwwwHAGFhBV&#13;&#10;AggegfJiga4cJowaYbRqwfQfClYIgHEjYFoEBYgViVgOoR4Uon11xoeMIApMJ4JJwBg2F8xAhURB&#13;&#10;Qf4AhLgfqtpj8ZRjpfhNIohNJhmHZ2ScIkhLhgZjAfBRxOj72e4nwfhBT/ClYf02pC4fBAgKwFDJ&#13;&#10;4NYHJtRRSIoPQXbjAD4BgrIEoEIyoZYbs74F4BaY4MoHapQYtNKz0GgAALgGBQQA4eqisWoAAXTm&#13;&#10;TTSk90wEpoWZZBZgCWrFZ1xORWL+BL4AOPp+eIwcrMgQYW4qAXQbSIoegA5YhLxY8LQAABgfxRAA&#13;&#10;ofDOoA9Fa2ZWhihMo8iiDDwBhutDJL4b+tYfoAXEPThgIffOedTELOhC4AZgADIcUDoWwPtqQBya&#13;&#10;V8AfZ3QZYaqXoD4FBoQBoA48gCZkKsJBQY0mIAAIoIiyF+qCpSQYQXr5IWoW4r4L4L1zxd5R0obI&#13;&#10;wfhjRsIqMO4AAQQVIqAcyfx+brpNuYxNofLOuYKcIEQCBL4QQMCqKNIABFZ3Af5RAnyB4ASJAhEK&#13;&#10;h3wc4dBZYDIDBoQdodpRErZFdaDYgLB1IbwbwqYDYDIrIbobYqYBxm6+gAxJhNYgkTpR0QHe5Nlt&#13;&#10;5mphLMG/yM5GrHJPaWxNyuh3GgNmRuw8ZRpe/kFWzBoBYBxupzZRFEmMad0X5CGuIfqdw2Q8h0Jb&#13;&#10;bihFefBUOUIfhbYRYRgpQHAHIxOgN9y8LtRR67cLC8J1ml4AAZQdhLlTrpofgCIqwe1DhC4A5RAd&#13;&#10;022NhjXoZdAAJBQDwfY2wSYNkqYCBSXU6lYV4VwW8HoXCORkCcIJYJg0MGMqdLzSllTTGr1l4i2j&#13;&#10;40gaXyzRbRkhVn29Pznzoievtovz30UwAf7B4oQCKuAK8egAAQIzw64yuxkpks0tAibeaFzjwUHB&#13;&#10;QAAL8Ao66o/e4gobJIAg4bP4skASQSQAADYdRngPQViK0szRQaIIEIx8ieYC/7EswdRsIWVhwRwb&#13;&#10;g/er8hsh8iM6RbcrWZQiQEQFRB5hYLaKYAEpYgoYKEgAEugjPYQAAK8r4KQgBRAAAPBzgYYC8DhU&#13;&#10;LhkNh0PiERiUTikVi0XjEZjUbjkdj0fkEhkUjkklk0nlEplUrlktl0vmExmUzmk1m0deEKYzHawA&#13;&#10;IY5FQAfj9fwAcDmeIACgbCIAdrzgYHBL9pQEAYABYCgZ/aj0ACdWa2AAQDQeADuf7/AD7AYIAAEA&#13;&#10;gFAD5edeDIOBQAfT2pL9fT3AD9AwJub7tQDA4MAGJBoAer3fYAe7/qlWq9ayIDf9FrT6pT0zz4AV&#13;&#10;qcQOtz+Ad5BD5rT+e7yAATfL1AByGwzABKGoQACmbLPADFaDsAAxHJDADfdbdAAmAFaNQ0EYAdT1&#13;&#10;ewABoLtwgf+RBD2fMDBdqdL2AgABAIBYAB9qgdUhoEfgAf9avQAAPPAFXAtFxyFHk+w9lQXjgnEr&#13;&#10;x/A2Ej6AGrR+nmdLFnodoABqFLphkE8FgiAj8haBgDIGAUQvQgZ7gOgZcHKdYAE8XrgHkAsQrS/I&#13;&#10;CrY/AAxCeIDRQDS+NicpvAAVQ5iyAANALFABH0yJtHCwBonFIR5gErQFu0AAvh25x9qGABWlgWoA&#13;&#10;CSJYlgACQEqum6Nn+fS1RooxvpyYZhGo7AFKoJooh8/AFvzFiBm4fT5jUS5fgAewEgsAB4gFFACH&#13;&#10;8ooENGAACnwpIKgE+YdBGCYACsHgVua9dKn4pIFgI+zsIc+AAP9VyFPc/CFPOgb8oWYpjHOAA7Ds&#13;&#10;Qz0AOCQAHedx8AAAwAvWfR9PyAIBKvW61n6yJ/H6+YGgmxp9nzYyhvnSK1Wmz0eLcftzIYAwCrlJ&#13;&#10;MUKIop6HipIFAU9Z6nqrwGgaBwAHxblgLcex8OuA4CRCfdrP3GT6H5b9+WOA03n+rwnCcH4AD2PY&#13;&#10;tL0fSqARNLAn8+Z+gEyr9sDkx7n6tTRK0XZrQoUBeGWABzgSDAAHkAjGq9EILACdF+H8tx8n9EIA&#13;&#10;vcBx+0wfBygASY2oEEFanydqvAEfLAAcB1PY8rRaFsYCfCCIAAASxU1omXe1AAI222Gd53rGCDeI&#13;&#10;2a27AANm8gAX2+bRvyLrStO/8HwnC8Nw/EcSl4A8YABU8fT4rCtxXKcry3L8xzIAGnOwABcFqBju&#13;&#10;Pz6EAPL8ASwgACaKqBlkVSMiIJiBl+XD6HTCIAgpTwACOJ6Bl72p/ny6+DqoD3jgB28IgMAarl5c&#13;&#10;5rkNX44kIQjJHuwBV+0AApj+Q6BnxYwAG5zqFuMgZ10AchuI6JAoIGXhboGKwtoGU5PoGc1dgADO&#13;&#10;bzYwxERWlnKqc1AWA0B4EQJgVAuBkDYHQPghBGCRMxzGRAANUaI2QAA9BoCdzY1RtAAF4MIZCYwp&#13;&#10;BYAABUCyIRSinQKE8IgNgAAjAqY0KwtBqubHA00CIGgNgAHgPQwAA0sMCWMAddIAASgaISDQFjNx&#13;&#10;vjTHEAAZ42oNIyMIYY847WAqVAWvsAYBS3MMgsydo5VDRlqAyPsrw/GjgAHCBEB5kgCmKAePMuQE&#13;&#10;x8FULkbQew+khBCBkCEAAaQbm4GAOArw4VlgAFcLgVgAAqAtBgAAOoQYZGAIGZ4tQDx8GwN4igfI&#13;&#10;CD8m0K0WouQB3xAMTUfQtUbmRAFKufMrSqgEHuWiPlW4hBSliGmO08I9QFGKM2ZEDwEUQhOB6DgA&#13;&#10;AKQLmKlIVE+kKR5lQAGAxfY5x5lUHaA4q4hRVC7AANIe6xh5npPoAIuTEC5GblmAWOYDh6zWHGNs&#13;&#10;AAiAvhSAADkDhhB9DvKKOwd5sBijSTsDoIoNzFgJLkCA+yrRZi4GEAADYIDpg5BRD+Ao+x8HzVsY&#13;&#10;EfRV1tkDGaMcaJeh+txCGFFsg6idDxMiH8UQxV+AIAozhShoz8gCWcscfhkT1nzAWPJoAQgYAiAA&#13;&#10;GgIoKQAAOM2Ys/SfiJqvVkrJaJER6msSGKoYIABDiCEubECIHTngBMUPQehRQEseLWPwzzjCqAHA&#13;&#10;QiGIR1wBlxYWfMfikS3rPPQAhdq1S1pMKFABcxVF6HrHPYsAAHbHGOHsddbixgIgQKaPAeROQClw&#13;&#10;AAAoBJeXsGASSesfxlLOluVcxIoQ/m4ihE+IAAAJwUlmcaQNkJz01GGMiP8AKKFjFaHoe4Zw5ioC&#13;&#10;hFzScag6ioD9AtWQ2h5zJnnAmAQdxax/GEWqes0aVlGWdHrFMNwVGLA7AsesDTzS1jpJyAQBZvEu&#13;&#10;mAHOOg4gJwT1kACrVxTapxNtCM29uLc26EaH3gMAA6MDWNsfBMlLgVZYKwdg/CGEXDOMPy48VLkX&#13;&#10;J4Sw1hvDhChlDMIGB0DhA3+wHFq7UAATAkkDEqJsgYagyEDBEUGzpeQADUxARQcg5sQ0aCYFQgYs&#13;&#10;xVxAHgTkCAdQ+EDE4JUgY42mimGE2ELeUwAA3BtDIZIyhlEQAjl0AApMwG5CUEogYQ8yAAGMMREx&#13;&#10;sCGNbIGDA3AABhC6I6GsORAxLCPIGBJ/yVX0NNw7oHQWg9CaF0NofRGidFaLI6N3Ng2xqk9B+Dgo&#13;&#10;I8B4m0FYLMXOKQqhNOoO8qgvRdthCbJiZoHCmhCFGMMtYCl9gIAIigew8zrgGAZKK0w+y/2dH8ZE&#13;&#10;DVngAA+BeqIfoAz5jBGVScd49DwgHvaowe0aEeEKp3tRk5miBj1AMZUfp+QHD4LU0UrQBT7bfPCP&#13;&#10;gfZtB6AUPyPkfRUAtgZKCDMGZzhmjguqLUYSYgoApVEFwGYMl+AEPgAgq9TlbGeMcihnCsC3Faxt&#13;&#10;VA/w/z528KLGUop51m1QTVR4hY3x3nhH0Aoq9IT8ykPyA8AxWgHABjQyaN9trdj1QoAYBxCR4LMg&#13;&#10;vH8AAjxWu1HPMNRABXUsmKnxpkZ++hADYEQMdzQAqaUAAFAGOIwEV7AAOIbqQhai/y2AcCcP15lu&#13;&#10;C6EahQAS5AA2SN8vQ/C1BJBpUiAx7hEiJEiAAbY2WgACaEW8fixhECJySA6fuBSFClGgrsUAwe2D&#13;&#10;7ASsIfYASkxuXbVAga66+AJk+scedLguhEmYE4G1NwGK3AyS48JA2sEDEWIkUYABdi5hKO8dh87P&#13;&#10;LCYYWpdJ50qlFKGsZGS+12FzHueFg5kZagAmqbA9KKLPl5AHT1WUYTz/LrKjUAxbh3jtOIBMClN3&#13;&#10;mrNAEeen5kddGRKGVdSNvwBmeSYhQFIKof5ge+6ij9th/rGQafkop+TAEQkKCBhkBxDrhDBPpxAB&#13;&#10;AKLnK/B+ESB8q3D9gCC1DwjAAAh+D1uKDFD8kQisioANgHDrgWAJiig4gkAdoUjIAABBg2M7h7AB&#13;&#10;FFgLALFPAHjTMUgngjjmqMnKL9G2G3G4L/m5iSGGD5wfiGAJQjj9r0NEMGNGQmwnQnnKsKHHHIHJ&#13;&#10;MMwoQrwsCUAzA2iBgGFSBHBECUP8ljAAh3G4kjvTiQBHsmDag2CBhatNjcr+gAAitPAABghej6B8&#13;&#10;CvIBiIhBQwgAA/nTAABSnXhsAZHQAjxFO1H6AAALhGHvhxBXBYAAAgg6M7hwxMgABuhNBOEWgxgw&#13;&#10;gAB2AagakjgnnfAtRUgAAQxWCGgrgviBhVBRD6B4s2MCHcndgtsYsvsXCOBHhKCBg5QuCGAggkCB&#13;&#10;hfH5QsxlRlxmRmxnRnxoRoxpCWBhhsKXB+h8DaAcgYJCJGoLhtO2BfBmIcgEgGo5gaAZAXAAAXgQ&#13;&#10;I5gELBAeBPw8gJgOkFjXPkK+NXD1h3B7G4voiBgGr8KBH+NpgfgfFRABgJDFBbBfKTh0B1ikgDls&#13;&#10;LVuNHGlVGjiivoiihyAJKbh7h5jAAaKPAjgPmbgLALirhsB/Lqhoh0Bxjnh6krB7kQh7B/D8gkAV&#13;&#10;EFhvBuIQh0h7kKAnAUDnAbgLIfh9R3uBiimklaqPB5FSDri1C3D8osljuKD8DukRFwj9D5irjzir&#13;&#10;jNE1KtERDAu0h8E1Noi1CsjDh9LqgDowrbFalkrbD4ADjADPLQD9BfBuEKBZBmieh1Ryi5qoOXD8&#13;&#10;gFKQkcFbAFEQxsDrgCh+ivAZgNDFAugeqmB6HbpxhmBmkzgLAQClAOoPN0CigVALi5B/FahwB0Dr&#13;&#10;h0h1m4gkAXqNHNFZB5B5FjBXhWH5B3hzjrgvAvMyAIgJo5gBCpinD9BHrjgABaBsDaB6gBjGgEgD&#13;&#10;jiDRDCSamzgBl9i/j5gIrNjYgCDIgEh4mmglAbKmAlAeGbqmCHMGiQh4h9CvJZFlB8D8hGhFHXhf&#13;&#10;mZChB9EQlBqPKnkqtwqnh8qtFZF1EQirJ2ppvwlXD/EmORB8v0IAHdFPB3h4icgJwkB1vuAAQZAK&#13;&#10;rIDaFqiilIiii0iqAIAJFPF7mOgFD8tdG4gKAKjCBIBIg9gAARARjCF1D3h+DwrNloiqCqD8i0C3&#13;&#10;BTBiDmBWBjH2B8AJqkB2E3ChABjOLunmDAADgBDIh2ABjCQLD1j5I5kQkUF0z3h+yXgQADioBGgv&#13;&#10;CBAPiFADh4DIjqjrhcBdhkgALKkQv4gUAAASATH/HEweL+L/G5MAiMhY1CvYG1h3VEkcP+K+Eqit&#13;&#10;PvqbmKAnCfAhjkMOwmRp1M1NRnwpMLMMVN1QHLh/h2rqgAgYqFAAAVgWCBhbhXiSB/h5CoAAgOTP&#13;&#10;C5vUhuoQgAAOANCQg+BBCBqviBgKVeB/hqjgRcCOgsxQgABUBQCBr4iDiEgAAvAzCBhRxeh1FAAK&#13;&#10;qbiFhyBwBwAAA8gU08grAEF9gbhqDgAbgeAeCjVvgAA1AgGyAwBgNSQgr1CchB19AAA+BzDiAABL&#13;&#10;u7oqKTgAAYR1CKA3A6iBhJhGCBhtjmPlCoAAAZJKgAA9LYAABCg/iOhmBnCBgas4iFg1A4sWBHVQ&#13;&#10;2T2UWU2VWV2WWW2XCPBbBln2FtjaAfAeAXihCFB8OFEQH8riAAAPANDGjHj5qGCBg2BJqaALgQEF&#13;&#10;z2jaB+gEkSO0irJTougJu0FjueB9rMAAAcAgJCDUiBgPgPqbwDkhB8gDimzaiqFwFKnhFjh/NmjX&#13;&#10;DAtntezvlTAAAhAYkFgaTJLOlaFYNqlWlXvUs0Bop7BNhOhQgAAfghr+gtAnk+JWuigCh8iqAFu0&#13;&#10;lXCvD6D4JZFYiFOPD4T1iBsGoCXSMbB/FSKqCFW43WCFD7Leyx3ZDAuPD3i3l+O0hXhkEWBnhwEW&#13;&#10;QLlhB8K+OLqytwnmDHXMD6B6rq2rojhzhrxAgxmNF9ljE3EUB3j6gABzD3BXBYoNA0gdqbgHgLlP&#13;&#10;B0o9gABcBfBpV4AlAYoDBvhvFdhKBJhNC3gDD1gcAZlRASgQASxVgTsRmdC5B2nGhFBbhpoRBwDP&#13;&#10;B4h/i3NbicmVEQ3hONL2HrjPUoS00oW/y7wLWJgTpCA5ghVeAIFbgGD3ADq+UF3SD4FbzTjz4LlY&#13;&#10;CBlkCio/j5gEGFB1B0jIhEhDn8BjKCj9gBXVEUB6h4jAAI0TmQFjN3FjF0kUPirflaNpmGSMr0Fr&#13;&#10;DMr0B/irD6LSmNljToEUB2UMilLLJpuMq7z8jIjLCzh/kUADgDj4B+GgAsgqAiAAA7g7MgFzY1Fk&#13;&#10;JppXq+GiC1Bos/BkBsDrhUhchjDJADDeB8gCF9h90cjni1O+JTC1jnxsAAB1okCsJRlKh+i8h/40&#13;&#10;Gimsh+jiKmCoBLgx1JjeC1E6GwhxBtjPF7ioEkjIgugvnJrPpWnEU/wfG4VBCMBTZhgABc5jMqgb&#13;&#10;qFAR5lj2AHo5wpMiichtZpgABl5rAAAsZssxMzsI1MWX5v5wIF1OwqHJZw5zCWU5CBgkw5q/B/si&#13;&#10;j8AGmziPhPPXgAAxgvCGg2g6CBhJBFiQgjVJvYBZiGgzQ3AABMhJiOgPX/CsGzhrjgCGMkCBhGBC&#13;&#10;iBhqIc1UighI6N1+A9A9AAB6LIiGASaSHxhuH2AGaUl+HwrGoABxL0BLaYgAAzaaCB6FvLuGBuny&#13;&#10;iLBBhEiBg/A8CBhihjiBh1V/gow7BLhOiBg0AxCOHAj8AQz0hwoNAABJKwgAA2g0Zz6uau6vav6w&#13;&#10;aw6xCaCwNWAYgX1VgRJjgABXhaKaAUa4AABehfECgVgUqmB4h3DiAogmAhJXD5g20iVdU9lGHhj9&#13;&#10;tYD93jjujPB/N0D0OsAE4ugLAGjeAjAXGbu8hoJmgYOBBiBnkhB0h5jwzTrsYujRjKrTCtbRgCDF&#13;&#10;JWgCB8G4gWgRGbgbAROrTBD8lWpTlK2cirh5j/Kew7hliehSBUBXAAAbAcQTgqgngg06kSFSD9pG&#13;&#10;jRjrh9ACi8h+ERlZi1FoqrppuNiM3BFZ0o0gY/bxmTbuFYL8I+TBDrjCB3GVDehhoch2PUh7gCwM&#13;&#10;NyP7mjrdybFbC3DNDPTtiBh4hsGZg9gxArkz5LhYBYixBxh4Cihth3i5A0gywcAU3kh5qPDyiqBc&#13;&#10;hgWPA3AnRSoChywCQ0C8qOiBrMjIliFdgULZjHD7KXCBhAhYX1hih0iih5gAi3AEgApNXQFzi4Dz&#13;&#10;nwljLAOGCJC5CqAxgcjpgjAUimgIILAPu0gBF4Co3YbcgDi5GB4YqmiFXB8wj/BwhvjaA/A/hIAA&#13;&#10;BrhqSXgIgHKkABh+i3QzDaDnjiGGXLovjHB5jYHUC8h9rBK3D5q5Ish9Nmp0B6wIIkEUC9jr4kFP&#13;&#10;B+0BF+DrPrjFkGi3zuNyDzh0K5D0ABFjAYgTDeA+A7gwRVgPF9jNivDDDOAFo5h0jQLOgFkQg3Bs&#13;&#10;DIhj5C3aCqFvdZz4nxCLB3gDCigIjzFjti3cJSgES7h3mmgWB4m4hUg+AugAAGD7BmBt2PAZAP2c&#13;&#10;EqirpyiBuhP7r8m11AQisACMAx91JJAqMgAk93iOZhhTAABid6gAaYhLMNZvax9+d+iU5xsLwq9/&#13;&#10;eBiJBCBFCBg+g7iGheFDifGyCQaARjw4gJUOoU1pBqzNiQAPjndqjG5miBhkqJgAByByMSU+iJBv&#13;&#10;VwIZpCB/gwg0xCAhAdAAAueaaJ2BA6g4RjquhzgUX/AN+fjY6VA+pquewYijB1KXAYelAAHpFfsx&#13;&#10;5uCBgxAVlRBOhqE7VR1SndCBgsdTgAH7iMhPhSeo9qVmBWiBh08aA3+XgAQ4CBglQ5iPg8WNgABZ&#13;&#10;aBgABOd8gAAdJmeCe++/e//AfA/BNEBYhjXoMul967IfhchdU6B0h0EIgQgQMRgUASKyBrBqn2Ad&#13;&#10;AdoZWonQhbs1aFoPB6B6s2KnpZSvLboCN3LO9PAS61AAAeAIitB7B2qXUTvT7RP3b/L7kSFZ7ylX&#13;&#10;lZ3aColoh8GsuGAHYULbT+iFkSWsDn4Xlbh77gD7BdBhDgBXNNDcgkY7AiAeuBAIOVyqys4lj9B9&#13;&#10;btCF7vdx/03PiGirjw7VUE/5OX5Kbzv1bzj8uPPfFZjACAA0AOp9v4AK5jM0AAEGhEAPcAAMAP4A&#13;&#10;gAAP9/vuJvx8wt/AIAAcAA+PP8AA0DgYAOVpMoAHAukwABgCRJ0OR0Q8AgoAMBnNsAPJ6PgAGAjC&#13;&#10;gAAgIhMAPN/QZYrxpgA0EgXxasVmtVuuV2vV+wVp+xZcrtmABUqpWgB9Ph6gBJJFFRZ/0QFhYISu&#13;&#10;DAA4p5egBpvgFxMFhSFvx5xeTViTAHHAB+0+IgKQWECRcAA51N8AC0QhoAHktDkABKsA6sSKNRe9&#13;&#10;xXIXuTSACZWLRV7vl+AACgYEQusNJpO4AJdLqYAMFgs6kgSHAoESSKxJ6veIAsEgkAdOIBEGwJ9P&#13;&#10;yNPh9RqUxJ8+fdbvswUAc6ePd7PYAAIAwZ5PF4AAMhXDP7IomfZ9IsfqTQKiYEPkCAFsuVhWkKAA&#13;&#10;IAgngAsuAB9gCkx8gGiq3osdJ7NyTBRloABYH60D6osBLrMgfjcgUBTBvjDqwqwe0FpGezon0kB7&#13;&#10;AGkx6gOjoFHgcwABmfCIFKOwqsge0BHKeTOFGSRcgABgGOwMozi6AAKAo3rfRrMcyTKrBdzQAAjT&#13;&#10;WAB3zdCEIzMLc5gAOs7AAGE8zMrJcz6g5XFcABM0HPdC0NQ6wIwjFEUZRtHUfSFI0lSdKUrS1L0x&#13;&#10;TNNLCxyKlTT4ACtUVN1JUtTVPVFU0gKAsIsWJUq2QREIsPo70PRSFgmDKLBMpErgYixhmAi57nkh&#13;&#10;bKTMf55nohYHIEAApC0iwnJkotpAARZIIsOg3zGU5WIsLUmlKMQxgAMpTuML11gAYRaRICBynKAB&#13;&#10;yAmph3vQel9AARwcB0vhkGMABqFnEgdC0LIAFbhYACLhwADCLsulGUhSAAbAkCgAASFuV6LGSs4A&#13;&#10;BwGtaEIixBD3PZeF+iwiiEixGkkix0HUixF5MABpKmzoWVVn2f6BoOhaHomi6No+kaTpWl6Zpuna&#13;&#10;fqGo6ksJUF8Z4AAWA6JB+HYXMUiz6bArByHIdgAA+DjDPExoArGQhar+EwWa8f56qIAx9tyB4CJU&#13;&#10;fZ87uAoCgAfB+wECALIcDwPgu/R72YCIEsuf+/qwjQAgK1x8I6jHBHwAaRHyASRH4ALegUjL2gKy&#13;&#10;p/tzACLQCi0NtqlSFuxY6LsrJLcgRyIAHo1Z+9oXxhm0ABUFYVYACIIgfVCJYet0xYFgGgzFqwkC&#13;&#10;9swi3szK2iQMSkCiJM3sBOwonJKw1yksgACVIgivxIn9iBWZwR0Hkt5iGibLdAa0w+R/ljIwQYmp&#13;&#10;BgDuYPmhRCw+jej9ACdgA4CzUDTGMMUAAaQtMvAEO4xIGwJECACZUjpFh6j1LGA4ApYx+kpAAOce&#13;&#10;pBhWi1YEHQKwPGpquFeMIAA6BzNmC2F9jQ/R+EgEQIMP4ABDiLECWwyo6jFh0FCsMZ49Dej7ASXk&#13;&#10;/xEC6LHJAP8yQAwDOCH83lMY/iTATRcRMfA8QAAdAgSANQVnmgjAa4I1BFiSEmAO6wiw/C9mSfaV&#13;&#10;gj7YisGXPARUAQAyQDsHcR0Q4iBPgAF8MAZJugBk8AIPsDxDx8kQASAgkUJVmALAWsAfQ+iOt5I6&#13;&#10;Ah3hbHYSgJUfEkzfCJGsPmAIy8iiTN+LeRUipNTZGzfaAQy4IQKnCD4H5WwIAUgYIWmFGg+HaD0N&#13;&#10;cLkazNRbDFGiAAdI8CiDqAiB0iIAzzHoH4P0scnyRReesmMeoCSQAPHrL8fhEh8IVHoAdAQHABEQ&#13;&#10;BIOsc4ABQBuCmUkxY7h9DrhaNookpyxiUEqIsAAcw6rdBaC4EzTU0C7TUmxNw704F5TKIGkhQR5L&#13;&#10;GDJSkAAKaWFeVwNCmAABO0zAACKmwAA5U5hurdXFO6fU/qBUGoTRlOloVAqIK1Q6lVLZ8NwbxFgS&#13;&#10;AiUuBoD5FgEGDAAN8a5FgqhcIsKoUaiBwDiIsCGqq5w2R9LGAAT4lyLDlSMAADSu0zDPm2AAGQMC&#13;&#10;LB3D8RcPgdiFgbrOChnoABkrDRrXwAA/BFMmBQB0DgABujjHGVqchEgDzoIWAeUJ6CsjWBeDalY3&#13;&#10;huEXHhQoag1RqmdBaC0rQ8bYRIAqBUAAiAavQAAMUv4ABRqwAAF5VoABQinItcBPY13+AABUr4OK&#13;&#10;tiV0BAAKoURFx3n5ACBAklTLtXbu5d27137wXhvFeO8l5bzNBFWMGbYHa5gABWCUCx2R5EdAgA4k&#13;&#10;T8iImuHuPogwBgDkguqR0Yw5S3gtBMaaNZBh9DtI0Asfrgh9D2Lebx0YBiKgPA2ZcAwC5fSFKwSo&#13;&#10;k1WCJj5WZMQy5BiJI+fcViLRI8PmMi9fnDr2zfOtsWVhATrysAUrWPzHI/r7j9MqO0ogABsjcsqK&#13;&#10;gVCJAgg8BmAAJwSLRAEL2YMjWVK1wKIW5Iyr2Z2vpeu+kfpqx+GLAESpDRFh7mVxshU9pewDPZcK&#13;&#10;ROMxF7OAAHyXuepFh2jzrW7I8RFh5jxI0ec+TqjGy1HxVdK4EyRAFQqLoXZQAqBFBKAAC8tQBj0I&#13;&#10;6AWUBTR3lEAcBJML1DsxDKa+wVwuGrhqCYDSnYqhULDRmAALYXglnzKwHYOYeQACNEeIdwZWB2mV&#13;&#10;EILAZYABhjnNyPOS8CSDPZkU9iNJvIqynRqSAkAAXfgAAS7RyJbwPgVcEFoJWTwTafviRa2hex9V&#13;&#10;rxiSExhrTGG0IkPQeZuQDyfAAOweJBg8h5EEAAaw1hum6H0VeU+DUWUnWMjA7DeSNN5QESklUqCN&#13;&#10;X+4vmkAkCDcICcLjltp7QEOCi8bmdDljXPqEwIEmQMwjw2b+auOoAB7O0HTWsZQ5i3iUFWsMfoCS&#13;&#10;SD2H8ZcevHZxkSnQWPbREQCkSP9WtMg8cqAAAiPciWcTLj5gQkFAQAx0GcCC1oAAng3BP3kRYWww&#13;&#10;xagAGULysgFgLmmCwFkKRkB/kQtnHdpdG6OhGTam9CNIup2xEN4cAA3vFHpcEdc7CuD4nyPOR0Fn&#13;&#10;lQAB88wSHO941FZfvP5/0HofRFeqKp9WFSPR+pu0EygoAA/a+AADbWCjVlLMACs6riXQAC8F0RYF&#13;&#10;VhRiC8UQLRKwAAmhIIsI8SpFrYgAEAHoiwxyXMiZImYVbHlQ93AAJsUJFgyBeIsDV5oABzDkrfU8&#13;&#10;sI2QdsvC2MZYZCiTWXMhZoTofojhiEFEsbIZ60grE4rcBNAC4IHCugBoBuIsGCFwT2BkX+IGZqXo&#13;&#10;tK+c2EAAEC+gAAGOkqZEtETK9qWaWeq6IsG44Oh2Xm/IHC9VBRBTBVBXBZBbBdBfBhBi8+FwGaqe&#13;&#10;5KIsBWBMqkAiTCHuOmSuayzAMaxuIsHgHmI0DKEq7aAM6EAAByBa0uBiBEcYAwhQN0MqQJBCHOpA&#13;&#10;GSGsrIG4HISMHyeCAAcUsiCABisiA8AqMGAcTCs8HcHiIgGEGeHAAAGqHAoCHgR4M6BCJEBeBOV2&#13;&#10;qiqqAUASIq6kHCHKMSGmG2SMGaGnDsHgHqI6AuA4BG1sBiviBAAqJIAWAkJUHwMWHOHaJMGYf2d8&#13;&#10;HoIgCgCGr0JqI0HCG7BOBUvYNKlIcGNcHiHqJMGKGgqeGkGueKHePwSuAeWABgBaKQBmBaBIAAAq&#13;&#10;AUIqAMdaHOHoNyGyHOPyF6GYoCHUHajYAgAaMGB4BcNABcBALyA+AinWcEh2hGGoGwXmGiGoSMHE&#13;&#10;HKJyxMAABeBhGYBgBYBA6sAkcEAQQqHxFC/IHSHa7cGiM4JwWMAsvsAADYCwhsA0dohSMWnafUde&#13;&#10;H4IgH0AIOwHkMkFsGAKmDGCMKuhuHgPyh2HQPyDWDaDaNYI0FaFQEyJGAcMGACAOMuHIH2LGEaFy&#13;&#10;GgAAF+HELeHaH8JUAK82UojMl+H8J40ghIH4pAAO24JOAGI6CABMnEC8B8tcBCKwAaNWdlFuI6AE&#13;&#10;P8facCLoIMH4HsIgAIAUWARcl86eKaHuNyrsKAEKDw7aPuWNJ6NyjCvuxwlQzwc0rkA4nEOoIgHe&#13;&#10;HZIQP4V2OmPkAMWQHWHcHSAAA3FourMucCIkhCy8AAFyF0EeNKJ4kIHgNWH1NMHkMqESFhKCGbDy&#13;&#10;OyAOIcc9NMAGN7LMLenOv6jCLY2wN2cEb85AUWVwqK2mLYAQIkAezWN0H6nsAIIqnyQEAmHtIQB6&#13;&#10;AIJMEQCyCK6sdsHkH+PyAcAE8IIsG0G6rIHUHVMuB4B6+q76TSTW8Ao+pCUcHDPu4I4KKaHmMSVw&#13;&#10;AfP+tYtcA3QG9G87BlQOqGH3QUYUYYGJQcAAGvQiAAHdQoAA8qZ6BnQyAACxQ4JmAwmcUMRcNyFj&#13;&#10;RJKEF+ZYGfRSPaRgAAA5RcAABrRiAACzRo6sAiIcUNPoEnR2AAG3R8zowU2xQGA2AADfSMAABDSS&#13;&#10;VU9KqOVHQRSeVSGUZCBu+qDQDcIsEuEiUeGsGxBwBSW2ZSAAF096AAHiWMAAHBS6UOEUW0AADuDi&#13;&#10;IsZWIsHE/MAADE90FQLWAACu+0TKEMEYIsD2DrAQGGIsB8hsAACO7QAAF7AUsWhGxgbYIqDWzuEs&#13;&#10;2wCTUwt+XYpIiWGo0kIiA8nEAADIDWzwEoEaJDHoV5EuAADWDkItVOT2CcqSAAFmeSLqKIACDFVK&#13;&#10;AAFME6IuHWbMACAoKYUOArSJDLH8AAGiZCCECOIsF0FlShWnWpWrWtWvWxWzW1W2aIFyGcM4dYIg&#13;&#10;BuBiBUJHHWH6PgN1OULoNczOQsKwHk6ITwEGLWHUHnLKs0AfCZDKAwcYJqIqHydgHKHYJyHYHoPy&#13;&#10;H/XWAUH8MMADD4AkAYcFX6IdYiQHYCABG6WMHEHUpAgcJUAMAYJIb9DsAYAQJNWIvilKNQv2LHDi&#13;&#10;LepOIgAQAajvI8m5G4pXKqAzGKawAmviH0H+IqHQHaOEb/LcACI0DgDGCuAAB6BaNQFwFuYEFeFu&#13;&#10;GOPaAoKQIgJEHiv4qyHaWZQULGAMAeLyHuLcJDOzMwAuKYAeAQI0R+IgHYHqNyHIm6KaH8cFJyqw&#13;&#10;zmAaAGNyApYrZ0JUb4OwHdDIG+HBDsPELGlIOwIrLWO/GaAoIdbGuyj4HwHbIQACHYZqbsd3KSyg&#13;&#10;B8BiJeC8NJRAIiiEi2bAzcIsLaLehWMGHNJAAAGYGoeKCuB6V8amj8Y+GStKGmZ1FQjZTTKCEUEQ&#13;&#10;4GAUAmWAHXaAAAEwGIeKFcGhBOHrbEQtXcUvCwN6HwH4fPCCIuI6ACHyWMAYHyPyBKAkJ4DQCWZe&#13;&#10;BWAmIqTCkCIszceoJMAMgCMmKzIuQKlxXeJAzKJMG+GsLeE2E2UCGQGQ2SHiHeLfMQqqHOHKZqSw&#13;&#10;JIkUJFII4qN4ImH0O2AoJIHKHIsqkSIMAcAgWAAAAINyNuLeCiCmCa1sC48AAuAsJU6lOfTmhGGC&#13;&#10;GosqE2FoZYHwAdZ8AIIEAMAiV2Hk0DbKI0AgAQNzN4fbN8lOQFODdSi8eqUWqKhCQ4AEJM6uJAhS&#13;&#10;PNOiKaAQQEAkHqbMCbckAAEICq1hfCNyFWFwuIGsGYjYHeHcZqG4HDS6D89fCcBzdEaY79Pk8CpA&#13;&#10;8GUPR8KAGHkTicJVkEAtkcK8FhkjkWAACVkqvJQNW5kyVPP4MSDXk9QnQqKyKfiq/inIzwPQ6WAA&#13;&#10;D/lWAAB/lcRrQoOEDjlnkHSAsWjTlG8Y/mLGSwWADxl+AABpmERqGxmLU0/A/lRuIdlyVw8mcHIJ&#13;&#10;jSEIZMeWCIVNSY9PSdk1m0TICoC2IsFaOMJONMH+HGM4ACAe74UKFwo4AACS8AAAEgEsIsFxTIF0&#13;&#10;FmIvMIADlMTMC6DKIsFIE4IsHOJzDuq2eUCCZtTaW4T2B5mqAAGRUKH+HSoCACAmNNRmDCIsFQFA&#13;&#10;d8HMSMFcTSC/pETUB8eaGUGEh0AcSwqytiMoJAG1pgAABLSUACAMdoCaSaAAFkFVWgt2CPocEcEm&#13;&#10;IsDirSTNVcIsEtNIskM5Q2C+IsHBBGHVTqUaBpUQGagsK0DfUHngLnm3q9q/rBrDrFrHrJrKaAGs&#13;&#10;HWNznKeKCABtXKj2rWzmIW6lXaNUH+IkxypWEMgsHGHePlJy6yAMMuPHr+dkH+WRioMO5EIqAKHw&#13;&#10;JEeoMuhCi7eYQIIqb8KIjAcFZKxAjHUe4mACyKmI2834P8INQUL2WQH7YuKzREJDc+AUAEyKi+32&#13;&#10;zoIsHzMJLYMSAwAeOwAMHybMCYCAZIDOCir0GEGmWYEmFS2SHTGphM1GJXCOIsAMJ4AEnOInaOIs&#13;&#10;gRhCvyIggcQFfuK3eZsS/mIXLppqJUP8xzd3hMJEbaI0dYxyAGMulw2oIMMea+KSRW28kSInaHhN&#13;&#10;dQAiAGI0DeCoebIkmcP6QGi1pqsWAEcE6kziNyH3f4GSGpBPiMLGCWBoqlJQMSMAGk4OhKjYA9Re&#13;&#10;AYbwAA7kIdZkJEpAIkFaGxIQEsF02SHyAUNMHsH/HWUsNcH8IkcsdjHWQwPmH8QEAIH0jYAacnpk&#13;&#10;AqOwB+BkBOZEBKMMNAdiKwxEAQzrXRZiAVMEl3LOIpM9v6jGQ5LsAAEKEGrcGqGoM4HHAJcinEHh&#13;&#10;gWNqvvrumGJEAWAK5Bs6jBccACNyjMI01GMGCUCdoQXK1yUWOyQ6HrhKHIHcLeE8FuGQyMHWWMHu&#13;&#10;MKLYAOLzFCIlZZtq81NyH8WZibpswhOBN8jG5RlFtQJAQ2NsgQAlObi8cHjBOm0wH4WMDWBia8C6&#13;&#10;BcIcv+ItxyWNfCNRtEuEFEOMCmCsCjRsdtPgo5kFPpkKTLpQh0OIrdmVluNzigpwp0Bd3AK0DV3H&#13;&#10;RbReD13Pkup7rN3WTIDn3cAAphKCS+MNUwCSZEBwBxhNtEGn35QYLWXkXnP+JIFD4IJHQAK6C14S&#13;&#10;AAsosrQ+mcYdO6B54llsGb4qAAFx4wABJSPzHuE/48S8S+K1mcCH5I6TDKA8k2Cr5UAABR5aXobI&#13;&#10;eMyV4Wso36HYbMFV5xSRSUUzmuVDmz3Yu+G/BOAAFvnYBsBkIsBp6QUdoGIsvaKSWeHxw++4+8/A&#13;&#10;UOE1o4AADPoyAAFfWlp0FuIsraIsHMugAzdMK/OMA60vtGIsG2Z3POIsBPGZIgDmIsEnUARqGaav&#13;&#10;mD6WC0XMAAFLoCKyHUDEDQ8SE+E1Cce0TIEGCSCU8uFs7aRqAxWUcUIsGUGDSxV+AADUDIIsFfnu&#13;&#10;AACgWqTKEPVQAAD0DpUIIsCaY0M6r0AA+CUeCiYSRKFQK2EwE8It636B999/+B+D+F+H+IvIHUL2&#13;&#10;GYGSKmCJCefaj5e+e2xsKw2e3eewJrUSEeKAGyHGZqHcHsjYH+AXNyQqQuLGPqLHwGyudaPqNibC&#13;&#10;H2MWj86UAMWedEi4KwgEH2LeAL/yeiIA+AA+wOEoG/QCAAJCwA/H/CQQ/38AH6AIsAwA/wAAn6+o&#13;&#10;o+XyAAGAos+QcCoo/omAAKCQAAX9Gn+/H2AAUBJI/ni5wADwC9wAEAHIS2UCMACWQhGAGAynYAEq&#13;&#10;o1wAHg/QMAHuBgdAwKBwA/gFGAMAom/X49Ia/HtIgJWwCAQZGX09Yo/4qBphIolX5jDQEBItLZeA&#13;&#10;quAX7ZQBIZxGJhFX5j43GY2/YqAgQC4sAZI/30/JeB5c+ACBYU+HeAAuB6AkTYQwAOw8DQAFgFQI&#13;&#10;zIY3LrXXpWAATkH5DFqvWUAAYEgsACMMRBFudz+h0el0+p1etz33ngAhEGmgAej6Zqo7omEgbFQJ&#13;&#10;I5eBY08QDgGlnQAdk2vAA9AMEPuAK91/86R/wCkSvpEAyXHoeyNLelyuqumi0KukJ/H2p4CAKgQQ&#13;&#10;g45IyBSFQABmEC4gekiFIqoMSACfkTAGjCNomfh/RMsIAHWdx5AACIJP0yQAHUc6QlaVhbAAWBXF&#13;&#10;6AB8QShQBtke57Jqw6Ln8ngCyqoLzAACYLAiAAyjQL4ABsHgSI2wAAHQdZ4p6CC4niea0DsWRmgA&#13;&#10;cR0nWAB9AaCqFAhPZsnMdwAAWB89gOAoEJefKBAJAR/n3KCIobKIDAM0h9UullKpezSMpUjKNU2i&#13;&#10;wBVGAB5oaAAJHskgCn8jB8AGhJ7AOjwLH/Uw5BqF4ACgEQH0EAyJnqfh4IyfaUHadjPHkeaeBcGA&#13;&#10;Ssy/9pWnahd2s5QjKOd9tqCCEd2kNdwgAFtyAANFzr4iZH3WABv3cABJXijdSDVeoABBfD5jsO1q&#13;&#10;X7f1/2lAMBYBgmC4Ng+EYThWF4ZhoAHPiAACliYAAriwADjjIACDjj/Grj99X5KrSDBktdigKDoG&#13;&#10;ZlYADrlwAAbmIADZmlsKO65u5yAA854AB7Z+AAi6EAA36K6BOaQABM6WAAPacABG6je98umkCQ3O&#13;&#10;NAAGfrYAB1rwAEtsOHOgt6ElTs4ACttWx7Ztu3bfuD/EmTCLDcNKLDINaLE2SmEFsXSLCWI6LDaO&#13;&#10;iLEmRiLDDu4AE8S2CD6QiLEIPqLGYZyLFeWaLEKP6LGaZ6LBkGD/mgaSLBjXQADWOSLEoRqMnwgQ&#13;&#10;AgSlwACeK6LFgVD/j2QKKEN34Bl8YCLCCHyB0e4wFJQzrtWk2SLG+VhXyyKeUv8GIcotZCLHEbaL&#13;&#10;DtyoAEXyQAGkaaLBaFl+lF3gAC+LKLEhx4ADgNSLC2MiLFITeEOFdc7A6AwhiEWB6DtuMCYFQLgZ&#13;&#10;A2B0D4IQRglBOCkFYLQXgxBmDUG4OQdg9B9g6xCLDAF+nMI4PwZH8H6SEsKJiZkWH8QkkRLh8omJ&#13;&#10;YaQRgtCajiHcTUbw7BzAAGuOccgAB0jzTUAcBZgCyEaAqAw2QLQQghAACkEIHiGgDI8NoccQRkjS&#13;&#10;G8qUfJGiYkkAEQ8/gDCUAsBQBwAAJwOgUOMAQiY0hvo3GuOBO48FuEwhkPZG4DAGGYBCB+NwNgZA&#13;&#10;iAASciw3htDqAAMIbEYR3jzVMPoBRcVGEJAKPsgQHAPgaAACsEsogVAWLiOQaw0E6DaGoAAJAOQY&#13;&#10;gACqEcFYABQixleKsWov0sglfYCAFb7AHgZT2OccsRRrjYfTECIJNEuKXP0A0saWQIEuVyCYAAGQ&#13;&#10;LpcHkPQkIzxqjdXaOQp48FhEiVgAAsZQAKgTIMCcEsVAQggAup8io0BnzkG0NscTPh8EhH6qAAgC&#13;&#10;HmgVnuCcEYEwAAqAiYANwQjZAeUoxUApdCLE1Jegc/iBCNAMVAPwt4ABZi9GKAAEYJZbgwA8t+EB&#13;&#10;zh9ErE8J4WpTISRVBNIoFQIDkyFAyAAGgPwbAAHeP8jA4DtBtE8L4AA7R/FXHwAR6LYyNADH+WtR&#13;&#10;5GELRyQCbofJngBGkM+RUfQ/yngHAYZ5FJIQWDkiCBoCBsgtBFB+h8ER+gFqgAKdow5NQBqaH2P0&#13;&#10;mpfzSD1H2sRSrth/lehkS85w+J0jyHiWsaIzyPDjHGnd5hcQZArNIBACZXgIpsP4Ao0lIiLD/rET&#13;&#10;IAA2RwRhHCOOMKLCMC2AIrod04AADKG4OFUo/UzAHNkAYA5KAAj6JqAQe5aAIAIK8PgeiN5MWnUm&#13;&#10;ppS5HgCqaLtakvan1NwyAEQkfMZyej3VWq1JE61ZEeA6UMAAnwwA4AACSjSeCajtHrEEdw6FEDTG&#13;&#10;nK8f4AiBBXCwEtaMHlrC7ZtURbi3qXH+C1hFnbPVyAtOg1YAAYcNAACvh124Twn4TDyTZ5gAA+4n&#13;&#10;pewdgSoMU4txdi9f4s8ZAAERjW+YJEyChx0wALmPTEkgAAEnIQAAxZFOgIbJAABf5LABFOKgmsoM&#13;&#10;AYyHEAA3srRvBOCcAAisuHQw0GEAA28xAACVmU74eg9LUFLmteC8gHZvpJjMBGc2xtlAA2cVLaW1&#13;&#10;4wz5n1cDrWwCPIsCqFIABqpzYOIeAQenDAAF5L4AAWQuEWA8c0AAzICsAC+GciwojvRGkgAAVb1W&#13;&#10;Z6cAALQW7gQkH/EYJEiwdQ4O6FoRYJ+BjoAaioAADQG3LaZOsOcIgTMti9pqI4epawAgKJcysZgA&#13;&#10;Aa7POoxZPbHAgkUGUcUHo4BwNEG/b5e8WD/BMCmRYWwsDbuzCyGAiwrRTEZWWS8BpcVqDAGG8Z5E&#13;&#10;tNJ6iFIRZ3zkw/MIG6N8iwUQrEWGns0f46yngBApQzP3D+IcR4lxPinFeLcX4xxnjXG+OQUNwAAY&#13;&#10;oyE5gwBYC6RYDDSKeJYiQ59jTokTGONZQIpxXJDA6DC+QNwipkHaPejSJgFl4JeP00gzBoyQF6MQ&#13;&#10;4oCh+EeBs6nMgR5FD+MgOMdJGgJgQITDEjAyBjDjABf6V+GAdA8B0AADgG6fgWAuR5ShGh6j0ISY&#13;&#10;8wA4xxF0F2LxwA9djphBtUMIAQSlgDASRoc46iJqkNQBcwA4RvJq0e+nbXAgR44zIEjs5sTPAeAY&#13;&#10;VcBYASND8hq+cbSphYDDGCAAbHCkcAbix3++QMwUkoH4OwiYBx9kaAaBYjA7h8Ekl4MkAA1BsDYA&#13;&#10;B64D4AAphKrqBcBxCR6DrM8P1EgBQMEJHIOMkg1fiAAGt98hSFjXg8gQCoFJBkqkVdkgoApJB9AO&#13;&#10;NINwYY5QADsGlvUPgZWUgMAOYU9TFhFol4f4kJgQxIywrAewkIZQZD4QH4H55ABEALFwfI7LJQXz&#13;&#10;eqbiNwDwDQpYCIBwkgcK3oAAD4Er5IdxFJM49JnYUwXIAAcIeYkIeYAQDojZUDrY6QkghAkj0AhI&#13;&#10;hBMzAIzKGQAK+q7kII57Fjlw6gibuBC4AABAhgA6gKKoC6OQHIEIzAIIEKUREIiwCCjQA6Fz0YAg&#13;&#10;A5UwjI7Tqgi5EgAZMwsAiwhAiytAuohIv4kgkImsHolg5zlgmYiot790NC4CGA5ycAgQBoA5LiGI&#13;&#10;kgdwfQiqHhUwaLw4AAYgbZNRP5QIfABQ/SmI0ge5TgAw9S7wiQxA5xAQ9MCRAhUUUhAQt4jy8Ylw&#13;&#10;fYAJRBRgiYCYfJQIFAAQtASgNBwYCI3AfoeItAVh9wiwCaOQDgDpPYHYHSocMYjBFjliDbBLBZbY&#13;&#10;07BxagNMbIAAIkbj5QKbcY6YV8cTU4WjWbLgRQAATEdRnxoAQsdzjq7hgceEecehfwVce5pRpgIU&#13;&#10;fbM7NJaYlQiYLsgR5ImpiYKQAALEhI6AM0hgADbTbYHsiLEzFBf4OUi0hzbSlAEYpYRcjpJB2Ubz&#13;&#10;cYe8kYAAOkkzMjMxach4AAL0lsJzOgQMmIAAHMmjOqkZtxpyLAcMnceqDDVAiwTQT4iwM4MTVRhg&#13;&#10;IAJIiwYIqY6AdLUICxPZgAKwLwiwVYUYjIdgdol7dIiwX0Fof4epG4AIA4/paYIYJQiwZAY4iweo&#13;&#10;04ABzQiwKQJ0oAUAiwMpMA/wHY1zS74Qf4dSIIAIB4rY6AG4IAAAVCVYAAIYbx8EkYoEnI6ARQBY&#13;&#10;rYPS5YAAY4ZL4QbMzYqgeBYgNs0A6AB4BYzAVAVgVgAAFE1Re4MBxgZYZAjIecrQzUaI6oM4NsoB&#13;&#10;vpOiIoADcR7gp4AAcgbhggbaMIAAEwpY1D5KIzbwTMoQAAMzdRhQf4dw04AINoOoiwUoTkns7s70&#13;&#10;788E8M8U8c8k8s8087Prj4aoayMIFYFSRTpoir/sZ46UJI54iYaz34AAO4Qx6oaYdBG4fAAozACg&#13;&#10;EDXkT4lYfIjweYdhO63IgQsAuIfgBCsgfYoC0wrwCADBPbeIlweQd5G7uItAerIAt4jBAIiZCYzz&#13;&#10;OYrwB4CJLi4gjBFQixJwoFES+wmoBABJRBKMJz0YDQCSOVGIlIjSSwuhbZYhQwq61IgYmhTIrwCh&#13;&#10;2wDoBYkgKIIR5AIAHBPYZIZpYgTIVIVpM7poAAeKxdJowACYByn4B4CQrzogjQdQeAtAeSb4+6v6&#13;&#10;djOi66dkkhmIlFIA2RWD0IeYiYdtQoACb5CD/pQTOgx4irOZRCTIlB2olwygkgcitxQQeLbYH4Eo&#13;&#10;uISIPRrIm6qr/450AL0EAhAQfUA4c4cySAb4bs4ciLs5MzGCsojQcwcYngCFIIhSwJeARQS744C6&#13;&#10;hgLoM4LpPABAkgc6GQRYWiAoY4bqSAd4BKKixozdJg5whM2hT7rZUFHohKqoAowEAsUSjy7whTxR&#13;&#10;aQmoicAIBY9Qfwe4uiw8rQEABxRAF4ELXgG4FD5IFIDQwABwA4wAfwAkJIlAixRAkoegugAywQhT&#13;&#10;9olhFhTJRAjUHcAYkQv9bAr8IUHtbxUgdgewtAhAhJ5gzCjBJBEyHomoc4ewiobodgjQYoaqf4bw&#13;&#10;dJYgeSowgYAYry1Qq6ToukPzA5aJTlbEJcNwldbwvY9IiofcA4morwAZGJiofQp4HYCgwAPYK6BA&#13;&#10;B4egioZQXj1IHoIQHojNcQAAUgUzPIGgGZXQFYFqbS2hg4GFuYAAaNuxt8apbrB464V1vrO5tAGV&#13;&#10;wMbcboGdwo6AQFxBM4dAdBT4jVR4AASNyMebFc9Fytyw6DPAAAVtzcyLLpfDSw50zL4SzDsAFV0y&#13;&#10;ht05f4M91ZGgdZO9uZ0gP12T4YaiV7NDNLDBdbQV0xDxacAoJF4D8IwALN4gADHrfJhrO0ix1smh&#13;&#10;7ZhR5glDMstFy5uBvIiwTp+oIV6bYhhgCan4AC/Y6IWZIc3spJgAEh9g6AbiV5loPgiwRgQoix0w&#13;&#10;iwF7Cw68AoAIDbSwC6URrUtYAAZAZYiwHKoYAAQIQ4iwPwPA6gXJpIY4MoMrSIJDEIE4W7cw580E&#13;&#10;3AAoWzVISgbycgFBcr74a0jQpYQ4O4O7EwMYMb7w5whYwDOwH2GQAAXuGoAAUo5wFIPJyoGIQwQQ&#13;&#10;6ICyN0EaRQAAZYYRfoQGBGA0f0zB4wImAaBAAAXzVJf4f8kjZNg46YXI+w5Uvd6mL+MGMOMWMeMm&#13;&#10;MuM2M+NBtzj4cwc5O60ahgAqq0J0T6x1oU+w50/AyIQgT4bWGgaCcgegAo2Q4OGAfYtAjgoAq4jU&#13;&#10;MYzAe4fRVwAgjwf9WixwmY7QyAAgBK4w9RFUPpT0gEIy8NbpUAvoigjwAQ0AvkPpKOSYxhTgCIf6&#13;&#10;qAeZG43tbZSgr1HRRC6AoCwKtQnEJ0shEomo01xgDRTQNYLhlIIAHJRAVIXjgQUIWr1IeQAQuIAw&#13;&#10;BShgd4dq7ABwgwe9gowMOAxIr4eSSAzggSv4rwAoByOQfMsYgawwuQkIBIjqdlRQ55FVpFpEI6dQ&#13;&#10;jBR4msPhHABQrwCYfSIIJQFiOQO4MDYVgI6tU1i8Aq8ZRBnLsAfUyx9YFIhTPogQiySwtAZQZZ9I&#13;&#10;bQay3wdIbrbYQmBQkQBSMgAohIcqGQUwYQaIAAZIb5O4ZofaOTlo6BBVb1qTOxWAkgkcPYxKjQzQ&#13;&#10;hOoZedE6GQuyGw/73Aq6wIitoysKrWl43w/rpotGi9JNi5CwwACgDyoYEqlo2asQDMME1ICgjAB2&#13;&#10;Qxiq0w2YA8+gmofYfQkNZKqZFq+pFsQIrBEg2xnw5wdQfAidLk4YZYdIiYd8YL+oeYuiFhJA0YhQ&#13;&#10;Bw/QedGZJ4mS4gjI94kQeySGpdbZWFbS8JPAygkSkeoowcHakZFUAgAIq9didlhwC0WxXYFAuIKI&#13;&#10;GwGoAAEVKhIgUYVcbYIOJ4BBLa+wzxiCMIEoExaBFmO5foXm6czqERhIaW7AAAQe7bBkaxbxgAX2&#13;&#10;8IAEaYF+8shEhQ54ygioT+9gAAYO96bYDKn8c9ycAuNO+6l5n4tYU2/lMgeJNTKyMIdPAa75iRil&#13;&#10;4h+SBIU/BYAAWPBzH4kODIAEfYIW92+ASHDArEknBYU5HFF5gAKnEJPBTBbIo5mgNkmxsxtBtTgu&#13;&#10;/CDoGre4Zjeo6AbJ8E45MhgFTAAADrXj485IcqcgAARLQQ+bWN306ol6eAiwKrfIVUq6XHDoAAMA&#13;&#10;LR/jPIAALfFo64bGPqKrLQAANIN5IgI0wwHjSoAACgGaWfL/MJsASA6gH4ED5IYQcKf454FnO4AG&#13;&#10;GR5BsJ+o61x7O0xw6BUYnLlQ6QCwCQgwdIdxQIADRQiwPDQD1g2cqILWFmG87hagTUuoAAM7MAAA&#13;&#10;S4ToiwNPSwLw8SXATJhADU5Yc/Oo5/LYiyeXF3WXWfWnWvW3W/XHXPXRaejpUpN4AAbgbbbYGAFy&#13;&#10;W4A2cCxvZMJTMIyIaIcZUwOARzeoc3XpAY3wki0wkgCgBolAfA+QdIc404Ax5QBoBYuIB0wXEYkK&#13;&#10;b8MtbJTj0DFgjQ7IioBZ2ozIkh2Q2ykZ2pRBUef0kFhdoFiUa4AqNRnwfQgQeuK5Ty7Iq4hY0iSx&#13;&#10;NQfYewoGVFDICCaJoBJ4jwDyOg/gfBUwOIM4LZroGowAXgbQioRoTc1FmwjwBYBSN0kZNQjeeYBa&#13;&#10;n5Sqhges/TpoiegYkgsYtAx4p6wRO5FhSwAqhhRQgW9RdIjdiV6Aih5WTvp4jBKoq42T3Qe6f4TI&#13;&#10;PWFgGoDruYe4z3euSna0AQ3BAQeAfQrwb+D+3wD8Gk0gr3szFuzAxUMYAAbQbqIodAcxG4bQZ6Vg&#13;&#10;zAjQICoRLIDSn4ASJ5dvsZnYSHDoaYCl+0m45ykREgvfY9cGoKFaGA7RAQAfpJT9FJKIw6MgyUT8&#13;&#10;U46hAQ1ViqgwgaxwoAjQfqda1Qsui4gYfwgQvFdmX5Kr5Ifc2SRYfkrQCpYa+YBojQKwIAGbZwEK&#13;&#10;e4CA9giwfQta7JMwftCQlYfisQjwiwdI2wbgdQtYXwZ2EgbAdIugelX3RUtwDB9gmIia5FdZHkNY&#13;&#10;rAfeeYBwuJ5ydi7IgAAfT9fgABICfYAAD/f8LhkKiEPAACAQBhz+AD+fsYjcNhkYAoEAQAfoAAgA&#13;&#10;AcYAAKfr4AAXfLpACFMBKAAlBcnBD1e4AebyeIAWCuXIAbzkcAAFouFwAKZTmwGA8nAoFAcQrFZr&#13;&#10;Vbrldr1dXdhABGsgAd9nAAQtVftltt1vuFxuVzt0MiV0vF5vV7vl9v1/wGBvziwgAPGHAD3xUZf0&#13;&#10;YBGPAAVyQAMWVAAyzGChT8zgASWfADG0QAzkFEenACN1VZW+tACc2AAe2zACv2wAx4IvBX3gAfO/&#13;&#10;ABA4QAOHFzQAAPJACp5gAK3P4/R6XT6kKf76fXIBQNhT97NZV6yhRQJt5XK8hRIIsKNp0hSTRkKM&#13;&#10;hrhSbSlyY7JhQ6HEKPxCoUQI9IUYBhoUIIfIURRHoUOo4LcTpRPkL4AHcSxNgAEw+jwpQWBYABdm&#13;&#10;CYSTCiLCFFcUysmnFYAKYpoaIgEAoiiABbFyorZnsAADx4AApBOE4ABsaRpAASYNg2ABDkcRwABj&#13;&#10;J4ADKI4jAAYJvqSTY3je5AWhaAA7TBCp3HcABLj6PwADQQZBIUOw+oURM2AAXpgIUIggoUQREIUP&#13;&#10;o7rkWpcIUJgkoUMI0oUT5LoUPRAIUQo/r6HM8AAZE6qwf7aACBIEurTtPU/UFQ1FUdSVLU1T1RVN&#13;&#10;VVXVlW1dV9YVjWVZ1owR6pUAKHlYVhYAAK4qigxJ6R0B4HAWrKLK4jBzHwkZ3Hulw7kpQJqHalx6&#13;&#10;gG3R+pa0h7nqAARg4DQACCIL+guDjdAifSLG6bDslyXCinoetvqskZ7uACoJgqAAiiIIabhOq4Bg&#13;&#10;Gixtm27JoGga4AGiaMix4AyUAGkYCgNiYhCBBIYBgCIAYuhRyHKhpVl3AxtnCb4AAbYqUACkbrAA&#13;&#10;HQdhqm4SSSCoLIsfR8IaWZaGiABlmkaqDAa7gJn2eiJngdoACoI4egAJwnBuAADAiixqnM7JkGRl&#13;&#10;ZgF2/RzHokp/AmCyTHjpgVg1JIwihq4GgMix8H2kpfmccwAGAaBmgAc57aYAwF04f586YFAUSCHI&#13;&#10;bBkm4TIsfaCgAZRlHgABfmDOuenygzIHwgYABADoRXABqEkSNsE7UhWJq0hqFKuhVcoShqMJcA4A&#13;&#10;GSZBnAAHgc8grCT1qrZ1nod6DASBjfcqhoC5Z2h8Hanp2nXvgRBKEbfdgdh9oaU5eGmABNHUhp7X&#13;&#10;ykwEU4fR/osxqSuSjABH/+QAISBACI8fiG8osdipIyJACYq7UkY/jOu1OQsmBZWQDj/IKPgzo/QA&#13;&#10;knH+AR6JGCLD8H2/kA5V4PkKAEP4hI9SflpIm1iBAAAMAEOyDwFgHwABJBsCgAAHVjsgH6Q0BxKT&#13;&#10;kEkIzBwnwBFjnfJ8QkAA4x3o6GMNd5QuhnvkHkSgAA9ABO7AGAc7gBgGHcHSO8kBViJsxVy7KCBJ&#13;&#10;nigBdoUBzICgEm6AOxgADd3Pl2JIQ8fxD4ywLIscki0AYDQNIcQ0fg+iMEHIUAwfiOgVgJc+IcMT&#13;&#10;AQFD3IKPod6ZBujaHCAADwI4ZAUAkBMgwCirt4IaASNJylZFhF2WMspZ3lFqAg8aWhdC7OylrLmX&#13;&#10;UuzND0l8AAX0wTZG0MIOJhzDzSGdl80ww6HAezPLwY0jAq5qAAV2KyYaOjfufNO9xJiTQFzhNYa4&#13;&#10;2AnJslCFgr1Hjuy6BancYkxYP55HEOMZqPxyzmnPCtLyfh1BpjUIUC5LwAAUgxIUNcZ5ChHH3AAH&#13;&#10;E+heBEoMMMHIhR5yFBUn2AAF7wxhytLiJ4UZCgxheIUKYVZCgshUIUNUaxCgWArTam8ACcSunYOy&#13;&#10;PoMobAAAMFEhgMh0BOiqFUVkPccg/AxB0kYKoTJOAeA8l9MI4KpAAFqBIC4AAlDtHRFWX4rqvRjJ&#13;&#10;GFwfiyQwhcAAPATooS0hipIVkJQUprC5Fij4dzygBMuTAHYAAwq+GhFcK8iYG1xpRp0+USZCg5Ic&#13;&#10;AAI8RJChijHP2f0uIz2hGXBhS5GAABqDMIUJQTJCg1hmL6FYLpChVikIUB0EhChxDbn7a+2FsbZW&#13;&#10;ztpbW21t7cW5t1bu3lvS2j0cqwUhQvReIjB+D1q7FSrgJAM8UiEDCtEqIePAfJGBWjIG81gEUMht&#13;&#10;Drc+NcarDQRgiA6AAFgKQMAAHSOlp44BykJAIPkhIKgUAKhYBltTl6tjnHJMYDoHanghBLekf4/n&#13;&#10;Mz/inB0kYNAXAOJM8wAA2xrkyHOOkdQAF+L9BmCxtV1GmDVGqt8fMEgAAkBIboDAG1+jsHcRYaFl&#13;&#10;CUSoAADMGSHwCADR1VJb461rAAlA7sEwKQH1nHs1saw5QAAOH0T0FoIAOAAAfCG9z2QUyiBEBcCV&#13;&#10;Z2mAAHKNsdjDh0DzAANwfJBQdAwBCAADgESrjYGbhcfat2sE5AABoE+Qx7gBYmNMbuXygRTBUBwD&#13;&#10;IAAPgdKuOgdbmWEEuYqQUGIL2PmPY+M8ag5AADrHJpYDgHr0stSSBdxAAAogxeaAh0ZIiMADgwRk&#13;&#10;rYA37EQIwO8noABsjZG0AAGgMaYPEn4OUdWlgLAVSTolHQ8x7EnDuG49wHgLsfAqAki1iT3DxbuW&#13;&#10;kDuWRyj1OyFoVj5B0DucyA4C2gx57VACj1yhJSFnZhIt8BgB3Jj3IScmUUBH4EbZkRPG8fCLkZ3w&#13;&#10;R3fpBstj/JGSMq6uSLAEH8SMB8clMI6ATCQgxCzSD2zECcALTwhA/B4AAIQNXuTsjmPUhIEQFvRH&#13;&#10;zEZZIB3o8UIUM1yo0RstPF8Mx346B4k9HmAE3Q8gAwZANkMeoAnowUgs1hlkCVckowLrCFO84haq&#13;&#10;IsVZ2UQoOkFH2AqWZcMCkqLfwQk4+h6o6A0At3YAR2aWD4FcI/HgQPRAb152Q6x2LfGKMugAxhfn&#13;&#10;oCgFGpgOAcgvIm7R40rJXJUlgWktdvlZS38Z4/yCqPEh98pEkcY4wAJISSJbzhcRtefMoZYB/oys&#13;&#10;jq9MAAOvqQABV9ZvwrgvfYAAEp7MAC9VvnMFSAACPuy8BZ99HMfBLgifDAAGv4xx57+4OcdDyNu6&#13;&#10;TEKC3RkPCaAACITlsohQkRFl5CuhQAAqkJD/7ocgJYUyFDcGyQodo5y5JuIUIsQhChoJFo1QMdQ6&#13;&#10;zSAXquKoHgPwABZgOL0g4wBkhAbAbCZg+A+AABnBErGhDgMoZAUhymVkXAAB2wLizByskAmipAAB&#13;&#10;Th8NZiICKCRv4iLA8ggO2k5hai3BdBeiFAjgiKFKGKHN1jsgAgJNBqNLLgABiwXCsBwwgExEyAYA&#13;&#10;UgUjkFNiFApgtCFrTjkARAVDuiCh/hwP0mYGYi4MLCFAMKriuhXhZjxqmC9oIHKjGnao+iqvmw0w&#13;&#10;1Q1w2Q2w3Q3w4Q4w5Q5w5B5nKiQiFB1IviFoVtBF+wrisLoCsiVB5PMAAAFpRBmhxmmA5hJBULAg&#13;&#10;SmQAHMsh5h4HMhzhzG+B6h6DsoKGJgFAMsHB5oTCTLhASgTgTEdo3ifB5MxByBvmVvTMLgHgKAKC&#13;&#10;fB7Fvh/wsgBAKG1AWAVQjAGgIs8QQKzh2HlB1B0P2AGAHDuOUiEh3h4iggIoLibgOgQDIgLG1B+C&#13;&#10;CAABxBwpjBuhvLsgFI3IUn4OKAGgHMHF+GPgLgMG1AAh7CEhzijsuBxpjABADCSmWmJg3AxgtgAA&#13;&#10;mgaEkhwBovMBZBikDBwABCShyFsAABtB0EdB4h+Mhmsl+h9h8EdDZP8ANAInogQgJndgEgCjdB/B&#13;&#10;8DuBtGEIqxNiJmYGsQ8ACkegKAJxbANgOEkvbAAB5B2Mvh8hzJNhEA6KSAgMqjcB8Ipx9OWortWI&#13;&#10;BCIPCOXBiBnHyANAMF+lxL0iKiFLnJduJB2h0svgGgLtBh0xpAAB2BzCehNBKBLDPBFE3wQGmRhG&#13;&#10;PtqCSh+AFirgohMBdPamQDfABDdB1B7CMAFAKqroJN5jSDkB/Cem6iSsCiGgAh+nmjOCMADgEGJo&#13;&#10;7DsCEiKIRDlDkiRwrHaiGh6ACnlCUuDCVADCVAEB+CMMsiSgJgDHogTgKssgUAOr0gUAQL7AYAFm&#13;&#10;JiqiLH0jso4noh/mDDfCIIjCgiFBohsIphrBuGVhbhwsLrqiGh8LhB+keh/ACljtZCCuiSTh/CTo&#13;&#10;8nogCDlAGh+sxGZRANXx0CrGeB9t2DOrmoQEeh4B+Soi2mYRBC2HwCRgJgFHmgCB3v8AGB6KthRg&#13;&#10;7AnoWGYh5L+gABCBCvtgSgXEYAZAglCAQgHCRgHAIMsjHirncGKRAFXvDCyPEC0JZQ6FRPHUXUYr&#13;&#10;YJpCswRi+KvBXAABR0dkdkehNUfskx1iuhZUiLFhHqJCIPRshgmUmAAAvUnmsI5C4GHmhPKE3ydh&#13;&#10;J0sgAAVUuC8An0vqwCnCngAAuUyvkDlPlJ9UZJeUKiFA+K9AAQWiFAjGAmqKMhYvci8ASqBo8iFB&#13;&#10;uqAUnLRUdEMAAB0CZCXnXC2AmgqrNBa0cgVyXFNFOB4i0AjgJRKAGFjhrF6AAAzVPUyUzAjghmAt&#13;&#10;5CEtrsshxkxjajbhu1WgAA6VYCsgZ1ZgAJnmpgxAkFCAWgkQUgzLChMrDi2hqGjEOkGwFAABFBBr&#13;&#10;HLIHgKkgAFGFHFIC4gHJREnGbLDCFAURUgAA0ktgABLBIC8OujkADFOCSIjCIBlLOAAAagZ01131&#13;&#10;4V415V516V617V718J+CXCtIGBohoKAAYAXEPgC0TofllCFB9mnm7iRh3gEssg2hJhbgABmB0kdB&#13;&#10;1h7iMMCiRzLDkTvskgIKrh6B4P2B+m6kdwOh6xLCFoCgFvSStvaq6iFh5z20hACumh+NVgEAFr7D&#13;&#10;OCSqbRSiriqmJh7h6MxABMZVy1zB7HPnPMkmkDGTSpflNlOIECCh8n1OiCqN9jkieo8jsgEABmPk&#13;&#10;eGPh3h6HPh+h6nlNxL7AGh8v2AwAh13A3AlKDBaRFAAA+hRWJFniXAJgQRsB1h6iXB/AEL7CGnYM&#13;&#10;9CFN5H8XBGQOlgEOWORkdB/B9HPtznd3IFOSZnoh9uUjfGe0ejdAIABDsgyAZlxg3ArmrgEB7Ipz&#13;&#10;Mt1OmmQHmh/NztWIFCFCNCMBcBfhijggegcjcCpiHHXz/njB4hyvMRhRbB7B+iT2cCThMhMKhgXA&#13;&#10;URIgGABEdB3h1G+AnAtJ9uSHbgEHog3hVBkAABrhykyB72PB3B/Hdh/gEDuB9GYn3nZgBTxFuCRF&#13;&#10;kh9ltTXmsXIpcT6CCz/SXwzI+jlCPIqgCiEvCACRuEdiNGWOKA0Ar3gAUMhjcN1AKHaPCGPjrHZX&#13;&#10;aCFB8CVNZCFB43KLNBxiXBjhrikhxB1HMh4CeH8AHGPpDCSh7I8ICCMgB3OH+msIsiUHKn6o/o1C&#13;&#10;UABMtiI4lRBMbirh9IOt/OprhACTaI5jvC4p7i4RuCTgKgGljh6hwtbgjAVLyhAAoKYAHXPB/nkg&#13;&#10;ABPhTKhh9ACDuANgTLLgZAQG1AQAQlxltnZuWvCixUVCzUWPFjBI7I7CuJ74svIUYV85HFRlyk8C&#13;&#10;qnogu5KgAZKrSi6K+ER0jkGZJ1kBFBFHSW/ishT5TEjUtDJF+wKwBg4gAVLssi9kcmoAqKVWZsxJ&#13;&#10;mgAAl5di4qpCkg05gGQQ0ZcgdZi0ziLU0vmZHi21xzRjjgzA2j6qGBwxDAfj1qdnmgABphli4h/h&#13;&#10;2kyAAyaiFAqqzPvqQ0J5RW8E/AABh3ehbB5HMgS55Cb55isB8gPkggPByhusZiyhO5/gABTaBVX1&#13;&#10;Yi6UPCRh5QynFobBraGifWZkhAOsnglRWvUVhgAAMgVwoJgBgiFAhggCFBEEmgAA75XC2ZvZwZxA&#13;&#10;AAtgyCFBSVCBHVgg5g3CFBaiiqsEqC4gb6QMxv06A5zj1KFVgg4rCi9gUPBNaP6CsBym+M6wc5l6&#13;&#10;oao6pap6qaq6rar6sFTHPt8oUiFBjhij9AWqXvdAH5srniuiVB8nMh83EhyABnmhXBrnMg+hNwXB&#13;&#10;9gDDuXaGJiRXnB/nYB83DuKISROummMHduAABDgYCOfmJtVCrzXtUzPOAH7CSmKlkzPXho8iGzOW&#13;&#10;gDSQygBSSiMmYsboDtYQymDIBY+n6pcDujlCRsxJUCSrq4MB8jdB/gCshgBnYABB8P8beGVgPgAo&#13;&#10;phBgtFCAggdoZBhhqjshChOlAhrNqDfAHMCB/HaR9DNjHNWMlHPiCiCh3ljSYoM4nn8YI7UCSRuo&#13;&#10;0HZnaXKvMgCiXBbg7P/ASyRkdh9nMjk6tuCSua8zAogXbo53PBhhkHAON3gPCJcY/pdnrpEut4et&#13;&#10;Lw7AABVhWFAgtArqmAIL7H8JfgCgGnmh+naB2B5HPhqACHdhLhUE6hyB5CSh7gFl+h4IkFmzzTkm&#13;&#10;MCGiWlvzMuW35vBoD4+uXWjo03cCJN/0+uXB+2PCT7K4IiTiE4FlvjuCegdAXLVgZgTNBgSGtGsO&#13;&#10;l7RDEiHhrhviXBlBpmjBkrwmsAJtyIqB8xEHXljh9yYB+B2HMgDxyiTEeiBiEjZ8cIKiDNVGsHRg&#13;&#10;CoKS/iGh3gGXLb9H32NoqOCiBYQtVTj4gxuS7t8AGgCFvuucii3pKHogDOxLzAIFOA2gnimgdOtg&#13;&#10;Hxuh/B3KtgBAGxtzMoqiIAIN1WDJfHPxmORFaUUpX5COti9JigAJvwhJk2rDgPEhz9joZgklCdgr&#13;&#10;fZG6s9ni5AwdpHA9kQDQDhB9sC8Jr42hPhPnllOBQ9wxDpxZfAAAydz9xlj5dgl1O1Pjp9z6WkiE&#13;&#10;igod6Vng9EBi4BS99AAdwq1J1vvqhdv5jp8Pc01doCFBSqhneZuB/1kjkDIC+AjAnCFBfCinEEdA&#13;&#10;Agj0HZ2E6h/h7op5nC2U5AAQYCFBDhGiFA8KKUdU8gvETAABSPcg3BkhiEQCxGv3zAHh1GnhVATH&#13;&#10;uAritgX+hAARpCg9yisRyr7ZZgV+mAAAsBrmGgwgdmAh1BIrGr/ryxaxbCsg61jhGEALNViaNCFB&#13;&#10;OEJEovvFeQk+Nivo7Nzocgf06hdwv5Lgy6XJzMuamgNani35oZpU3VlUJqZBVrAGoFgi+A3A6j3j&#13;&#10;4vBt13LLheD/IfI/JfJ/KfK/LfLpaTGiHThh8iRhvhzmnhtBxm+EnvBAKgHidQRB+CXCKatnwDui&#13;&#10;rh+gEjuBwyOBGhRhfgABWhgBlZXgMlxh4aIARANMsgZgXkgh/h4CXBxGRgABpBxmVh+AGCropiXF&#13;&#10;6IpsolOAZgPM0gTx3sMa/QeB4G+BuB1qtwLsv3Cr7T0iRuxlvpukMgTLVrmnohxtMgABsBupjF6F&#13;&#10;viAAMBgIAAB/P8APt+P0ABMKhMACgTicABkMBgAOBvt4AN1vuEAAF8PwAAp/wR9P19gB7vh8gALB&#13;&#10;SICURiIAAycACEQVotFpAB5vR7ABEFsggAqjUTABTMBtgBKq1gAAUiwZgANg4FQl3OAANRtRxtvY&#13;&#10;BgBxgcPgACv6CiR4V4Gg0FgAQiYQAANB0NgCX2xhMllSwAgQAOx4vKQgcDgAgC6KJgv0cEgeCAQA&#13;&#10;2ydSt/v62AEBAUAPV8SsBgkE0B9QVyON1AALgmSBrZAB+bUAATcQXdbveb3fb/gcHhcHMbuTwUA8&#13;&#10;Kd5uCvqVgADgbdTt+wQAJBjM4AKNtuYANt+g0ABEHB61OyGAx/Qx8ADEPgEPUAP0D4QEPnxcgAAI&#13;&#10;B8l7Hs9oEAO0B/p2AMDt4faFJ0fq2AGArQH62wDAQ6TkuafKXgFBACAKsoCAEgh+QU2h9tTDytuO&#13;&#10;gqDuQgh/wuhEXOYAUOpYlroQq/cEJ04UYIW5EYIRC7egIhB7xu6LpQ6wh9OcACBus3TioJC8LoO5&#13;&#10;IBOYAMCv2naCoRFR+y8AzpIWth/tyAR8PaC5+KGO4kqWHQQgsvEqgCekeIQtjFoQ6TdsI4dBUHQl&#13;&#10;Ct+XdEAAI1FgAd9HAACFI0M35H0qwp2HYAAlU2AC4vy30CoQClRqwDa90nVFU1U4NQy9VdX1hWNZ&#13;&#10;VnWla1tW9UlBXQAFDXoAAfYAAEBYYABhY1BP+oY22WAB0WcAAP2iABLWo3g72uABn20AAWW6ABG3&#13;&#10;AkMd1w3RO3M65IEgAATXZb9whBeDgQyl4zXqABxXwAAY32ABHX9cjdwO5JU4IAArYPgGE4VcgrC6&#13;&#10;gpVlIgobB+nRhl0kMyVWEgWILjIAGs7QADKNiCk4SqCnGcqCg4DVBkIRSCj6O6Cl6qYACFigAF4X&#13;&#10;6CiKISCkaSQABuVOImVo4ACRpQAD8FIWgANZIEWABoJCAApawABW623g01MAB7HO7wPj4PqiEQRF&#13;&#10;slUVYABUKAnoKOA7IKR5E0GRhIoKOo4Zpm2cIKPA/oKRJBIKZ5ooKGAXUmEQVIKBa5gAaZloKFoa&#13;&#10;oLR4AHIblVkkTCCjeNPEhwgpoGQgpjsCAAccvWJhGIgofh6goQhSgpvGthfdd33ne993/geD4Xh+&#13;&#10;J4vjeP5Hk+V5fmeb53n+h6Ppd+fj5SfAgAukdZ6JWbJv5UiQOLUArCAZC4CH85/qoKfadgQuZ4np&#13;&#10;M4HgQABlm+khlnCeCYA4BwAAHAVNANgbB8ltDUP2AU8QMgWgrAADUFxDB5jpgkOohAEgIHJAkBEs&#13;&#10;o4RzFlGQM8aqzR3qZCiEYq4GAKFzHqPYlY8x5J+UCCIEBhBwDmOSL0XRPz/p5BWCtjgOQZniH2Pg&#13;&#10;tg8R3mdUCBUCphB7D1LYMYYw3QADhI0usEwJQAAzBoCMoA/iSDvHsWwCQFCEAIAQWUcg5CCjXGqN&#13;&#10;hzUayIgpdsDcG5dzOGpAQO09oMwOv/H25EdJJAAClGCT8ZY04EAcA8UsIAPgZHjAYQgcI2y2D3Je&#13;&#10;AAEAJSEEKOkNsbxLxojQGmQZBoAAtBYBsk8f5JEskMFkK+UoUwjlXCMBo5IBiyn7IMiuQiXChHtA&#13;&#10;SA0B6jR5mpHumIAAxRjDHAAFgJQQCDGcISiQxRi3pnCOKbtKKrDMJgR0cmahCSUlqASWUZQ8yVhx&#13;&#10;FQLMAA5QCgVAAPQfJi5iv/AKlwg58h8AGKGWogg/R5mgP7LkxRtEJgGNAQohk3UpG6S2q5cSQ0Vm&#13;&#10;6SoSFDc1SVkLIYhVJSECEj5LYQtP0uidHUH6QwzhxTkmKOkhIlYBQDGLXmoZKCkwBEMM8ckfSGaI&#13;&#10;AANMadEZz6bJfRiq6iUvD5osey/Ufcpx/kDJuPh/gHABEkEIFp0gKgGmgAcloAJQ5wFsfqQg0CQ5&#13;&#10;dzZUEogXailGKOHepBSSsA9V1AADmvAAAm17rU8RVtfbAWBsEpNI492rtZpXXICAAAe2NgeDVy6Z&#13;&#10;DpQEjgLmywAB42ZPnSlpgfg/AABpaE3gLrSUnIQRMihFyMIKJWOW1xoR6vWUJD+BwlLbG8SaakHl&#13;&#10;uwARofqtEtLWApRYKWOe4wAGCCpLMOMcYALcgAE9dGTS8WFMCuQwVg4VrBvTH+PQ+QAQLvibA/w3&#13;&#10;g3COAABGCFQw/0SABAO/UAASW4AAFqK5mIhCCiEbMAAZjIQZgxUGE67QABZtsH+PAeJhaegAAqOo&#13;&#10;dZBQWQOGqF4MkWxUijL5T44YRQgTSFpZcNmIV9L8CyL0YykBWsRGiMMYeBBgFTD4ChjhSAokFEyJ&#13;&#10;8goZgwKDFEKggoXwskFFKKogoWgqkFCjkEAAsMfD/KCSEBjkVCg7CGQUbDuR/jgKeAEBx+cBEFFj&#13;&#10;cpVQwcWmMB8cEcjKisMtVgZszohhGEFBQUsAAVAoXbzxnnPWe8+Z9z9n/QGgdBaD0JoXQ2eh/WGv&#13;&#10;YQw6ADAAD4J2OkeJ7SWlDAyBUCRN5dgDjA1aQkhDb0LH4ckfgBiCDtJ2JAUIwQADrHyWUbGkiMjo&#13;&#10;wSPq91zgDlbfaQQFIFAMrcA9YsCqA55jvJWOMcz/BpDic4PYA1KgHP1AUOqwwIAJkYBeC0tIBAEE&#13;&#10;EieSscQ4FMjkHMOgnSLLEpfKwB48wEwKTy3YVsfI+iEDbG4a0c45Bzl8QWjwhI/CX7vIgB4Ej4gF&#13;&#10;gRfrT0khoiEDdG4N8AA7h2v8pkhEfRJAFAJOkCYiQAAPANLKA8fieQfg3IgDEFgFwACrGQT8Ugus&#13;&#10;TjUHSQgBgDwSAABKBRloMQLEEAOA40AzkbjgG8OlZo58HobMWAlGoCMFgyA/r8EAEjCA1BRF4JQO&#13;&#10;yIARN0oFqxmCVG8H4cchhZTqkEF+MQZpFQM6/BkCVltKadIIRDQ6wc26LKCPWitFhuJxaMR2PPeb&#13;&#10;YAFHSGAOUl4lRcuUHKe25wBpi1RLLeywyISSPkSwAE05BkwboR+1ZBM1EooQNAfygNT3rmEHyms3&#13;&#10;lMzpU9JXQowh/Cy1Duck58j9R8okNM/VDZ/pMG3RBUqjFaUhGeVVm6nHcyCm1IYl58hhPlXrSHRS&#13;&#10;XpyDjohOacxDpi6OG3qkBcetzQqA9BpM8F+mQKG6ASiYgoBSSJ7ITb2XhhK0Z/rZW4IyjVHqRsWV&#13;&#10;gEjACAAcgLmDJAM0OVkr/ARAXAYVgG1AeAAD5Aks2IYNqJIsKN47qt6jQ+EMIDFA+U0U4N+A5BIP&#13;&#10;GAi64U8OgoOVCP2+0qComKAHmHmIyHAK8XwHEdWBwdIGPB4OAGzB+AADBCEN5BO64tYSeIEbAP+0&#13;&#10;e9YbQbSCFCgd6usuSYMYRAad8FcFkIKCmvmAqVOHWzUzIIKB8B4UmI8LaJsAADSb4WmEeIKEiEub&#13;&#10;iDUIKFyF4IKCMyqN/BYACAsvEA8LuHaF1C0X2wAFMEyEyAAEOU4FsN8DREcXuXyHGFyFwX6BIdsC&#13;&#10;AGoaqNw68N8DiZmOuZgH+GyKeH6hoNuEKamWED0IKGIxOAAB2ByUGF0F6IKCOCIIKEcEoIKDiDWI&#13;&#10;KBSwAucOeG6gQVUCkC0IKFeFOIKF2F8Z6Z+AAD6vwAAEED2+SHariACAo0yN4AGOkH+HyKGADCTC&#13;&#10;vHJHLHNHPHRHTHVHXHZHbHdHfHM0SIKmULUK2HuRY1AGGGMcQBiBeccAmAaOkAGs4IGm+UCS5BaL&#13;&#10;4lOHw+QHWkIEEEmFgAAFyGkZUH0AgA6AAHgHmM6AsnkH+AMUDHEP2QAIMNsAUpAM+9UH+NSH2HvH&#13;&#10;CHysMAkAuL2H2MwHlJwSAIKOsAaASLm+cwyL606/ANuAOPEoaJ0HivI+0AKAg8is44ANSSyTAAIL&#13;&#10;LG6T+KFJMLYQofqRGpU72pyIY0YSeoULUAIOkOKRMPkH8HaJAB6AyJIDiCsYoBuBq5uGMGwHaAAD&#13;&#10;yE0Z46MmLAJI0HGGuL4H+PaH+BAzYH8vgAIK2KAIYAI9WIa26V+HgO8BgKyAAEmD6CoOgMwAcT/D&#13;&#10;2OM+eS4P4NAJSIQHys4F8GGcpDxFi2eoa+0usz87xJ2UGJ2nG+03U7EAEpGOOHqJ2D4E+raGyH8N&#13;&#10;OGwQ8bAAKmwH2OSAcHyjOasHuH+7mOTBYmuPmNtBYN+M8SoRgqYQQsSOLKqrSfYRI++o8eu4sqSO&#13;&#10;mQMQuAGNzIQufKqOSHw9wNyUKpuUKk6L4RHAGAUK2OSOSHpQKt6oOULN8m4IM+RKQYCoy7kt6pAJ&#13;&#10;UNIqkCCAcNaDwCsKOnkIKAcOKvZJ2JIH6QuIYOkIILK/uz8/yUW/2rgsUUEsywSGZRoN4HhRuAAF&#13;&#10;xR1BydIVMVOOEuAKojpAXAVHhSM0GtiPkFhSWfsGWcoGrSg1aHWweB3SqAAtIcWCfS0AAtUOAsSV&#13;&#10;0FAVqIELKskABTKAdTQAACLTWUFRuf4ErTgABB+GzA7EhBwBfTwAADdT2WgWkeBCmuxCtAQHM32A&#13;&#10;AFuraAAHO3NAibmVqDcDqIKEmziAADqD4IKEXGkFIzEC2wGUKZqIKCIKOAAETDcAADtDYFIyIAAC&#13;&#10;6CuyFVUyMOCGvTobaBRESBqlWHSB1FjACbyUKFNV+AACmBaBeJCBaY4AKDSDeIKEtVKOGzgIKD3U&#13;&#10;gmWmcAAB0dIYMC8YewwH+HaHcJCg2UGGohGABWMIKDpGqH+EHUsACAUciCUzuAAFoFaVWDVDYEvV&#13;&#10;6Dus/VGcKa0FiIKCkCcVkB1GeGOZ4XWafTkJ/SPYXYZYbYdYfYhYjYlYnYpYqVeHwwSRwOQQil41&#13;&#10;AGgGoKeAXQCXWBEL2S2RW37PjTMl3JjBmQET6RoPcReO+HaNSC6D8wwHIH8IgAIArDSHa6MRpNSA&#13;&#10;SNAHyAQOSpSrEoyACmUvYOSAaH+oIHqJeHo0cPnJQJ1ZUmmJDMkXEILXaJ1RwpOJDZEJ0HmUyACA&#13;&#10;WmxIQXHRFLEfIIKHwsM39TNRO7GNu0Yt9bGRsKG9NGCNS4098NzQpa+3kAKfqAKGuO0BqAIJIEsD&#13;&#10;bF6BcBQsWF8GkJWDyFObYGw7CHk6YNuAUMWAO1GPm/oiMUCOe9rS4TUAABWAeIYEiDwCmJuHmPkA&#13;&#10;yAkf+MuTOS4utA0S8HmHsJeveMWdedOi5WIP6NOAe82N3AsmnK2Y8sFNs+IN7bYN0pSRiQQGuGuc&#13;&#10;4F6F8Z4DIDdWyAQH2T/RIiqJcAADeE3X8GoAk0yHgAS10H2nsHuOkJMNAH5fG3OLYJcJfZeJY9Zf&#13;&#10;/NoS4qe+eR+Q6Qi72oUewOSRMNSP6IIRol2QROrAqNsNwfqTIMWHsu9dIIQcgK2SaNIozhEqANNK&#13;&#10;DCRPNNxPaVY/ngQs2LYpSJJO9emUIAKmUQcISqlKQ9/AyH6NSAXaW9wQQEuCyIoj+0cAmnKu6PkH&#13;&#10;pbOwYBDIzRJaQNu+ISKp+z7RYre/6rmOEaOMCCZjCN4Jw0cAtjMgBTTTKsSTWPbReCXjeAAEJjlS&#13;&#10;JO5YtjtjvjxUAuUuzAYC2wqKYE6N6GsjgKoIoViCECSdQGKIKFnX9TVGeEQEcIKDuDiUmD8EKILX&#13;&#10;UNoFwraEaGg7WFIEwc+CrBrGgElDiACDaDQOCE8wwD0DHWyEOUIDbTSOKHUCOCOXQXUA0GGdOmfd&#13;&#10;kAAE1TCZEC+UGE2FCxyx2AAFfC0AACgCazlWIIS0ZGGvWMOJDKcIKCtWyaZE+wjF3E+EcbSVUEBl&#13;&#10;kAAEDFWX1FiWzWoGyc4XWi8ViEpEQABlVVACZGWndjxn3n5n7n9n/oBoDoFoHYXG+N8+lJHLGQAJ&#13;&#10;WvMuaBSBVDSRYOY+EOSrTdSMyp/OifqhiYeGVL0FaGMc4BeCFVqAgHSJeHWHAriF+GUxOHYH0PkA&#13;&#10;IJyHkHrBmAZbACCBvDKBUBAf/dEIIGaHHW8G6HGJANWZVLOLKOdKk+0BWBUaeBuBsPNb8G2G7BmG&#13;&#10;aGo4gHGHPaDCTTHTMoOBcBZVqA2A4/WUiP8HsIYGCGJMIHGHS3MAGAaMWHvBkJCRYBOBaaeBQBSf&#13;&#10;EAegy4jL0Y+GyJAHCG84hJCsMH5YwPGAEmKBGAa0yC2BmaeCSBofEASoEXvP+DkE4yIGeAG/W4iT&#13;&#10;yAaScAwA6LSBSBhWIAuAyMIH6HuTyG+GghGDWCsB0tAA0sW2eweAYQelYPyXGoCOmN0nKuWjYHUH&#13;&#10;UUytCBgS6IQAOP60Pek7tD0ILicKHeIAAGdRqDcDhkqAQAaOSALIYJCH69qmwGeHssMDgFg1YHCO&#13;&#10;OmSf/dcmKAGfaNoAMkyYSTERiogQQusqRhYOE681IRIARhO3mQ1ZnHFgjPEmoH4moRBupNw3QR5h&#13;&#10;7hoM9OthRb1jZbrG8S4+UIOnAIKASH8nFJGH3CSOqnEathuo7sWt6H0TyAK8GC0CkCKAAC+BKIIA&#13;&#10;URZf0AAF8FlEYB4CMmk0nBnHuJIAYAc64K0K204SxhUzzi1Rdi4//oIUJSLyvy1y2z/j1CrU60Pk&#13;&#10;QIKF/EoN4DQDcILXu+Td2Ai5UKogcAAFFkDngIKDYDnUjUmUKBmB2IKG6KeEHF4aYWIN+FaCpVaC&#13;&#10;kFWx9eaDn0YMKFoFoKYG8I4AfTSMOMQDX0wAAA702AADoFyKmAGGTl8HqriN4DycEKJX4GUGYIKB&#13;&#10;qKuUFFnFrFuAAbwJ0DIx2ADmyavGOa0FKVWAm1+AABOdtUpkqavYCAAEvzmDQDEVWEsE4IKDWDKN&#13;&#10;7sjbCwfhoViHSNbVHkkABDIIKChnxy53H3J3L3N3P3R3T3VYhoMN7gm+kN0noLZvUPkGMGR1YCQC&#13;&#10;OKPbaIKrTfwS/LGTAACfqHUHoIQH0fNziF03MAWAwPEAMAaJIAiAkOkHuHaNOGeGKO0HiHVW8hoJ&#13;&#10;sBKBSJsAQAsNSG4HIJIH0nyW4AtLQHoNAaOKeHCHEJAAyA01+CQCKIoP4NUHGPaHpHvT6NBxmNOG&#13;&#10;0GzBwGsGpMJOYOktCKuBEBENOHcHfaoHkIYAsAu58AM0cGYGiI4GWGilKAcWCW6gcJq64KCPaif6&#13;&#10;uAqLKAUAaK31FBwsoPc9QBKB0KOBKBgLmH2HgKGAMHesMBuAsMXrM0cGKGqNaE+GAc45+IgAqAQM&#13;&#10;IBsB2i9cOPaHKHIJeTcsMAcAIKGCQBkvUAhvql5L0K3IEH+f+P0IOMJdHQY+akIGsGrMIBKBIi8R&#13;&#10;AIQ4yMXyi0HunNwIKa3C0CmCnYCnGsSG8NWXWvCOQl2SyUaAKOSEwGTMIFOGOGeP2AvVruUNSAYA&#13;&#10;ankqeMQYBygIIsS+Vv3f3LNE5Nx/UQaIYQgpeNtv/IQN5QGozb2VQM2/lex/qOsIAAX4AACAQAAH&#13;&#10;4/H6AAJDYRCQA/X+/wAA4LFQEAoJGYJFwM+IW+44+gGBIRGgBGoGB36+gACnu8gAEXu8AAPheKAA&#13;&#10;XiQKwAFHy+AACwABQA9nU7gApFCpQATyoUgAw2gywARicSgA5nM4wALBKJoq/oPKbLZ7RabVa7Zb&#13;&#10;bdb7Ku7lVyMRgA77wAAhe7hfYOo8AAGbgwAkMNaCtiQAWcYACjj79kclk8pa4nE8rmc1m85nc9n9&#13;&#10;BodFo9JpdNp9Ra4LBlTrQBiStqdlfhKLYPDqLJgA4W+AH+8HXHYNkm7vQAJBFBzObd8j0TBAUCoO&#13;&#10;UCxB1ep7QmO0ADD3QAB3M6IOIhAAHoUy4ABAwFvKY4tk2mwAOCgUAAJwkEgAlVarQARsAAAWkBrQ&#13;&#10;ByOGgbhuAARUGAAOMHgAE0JIOLIwoOVBQN8dx3oICIIIOJD7AAXZaN8eh5oIBIEr6cKvPUDyDjKN&#13;&#10;iDi+LSDh4HSDj+QyDkAPLNBoHiDq6g42jcg49Dog5fGCg4gh8zRXFkg4pietIfCOg5glw2cuy9L8&#13;&#10;wTDMUxzJMszTPNE0zVNc2TbN03zhOM5TnOk6zsvp/nytSUAClCKoisp9rIABunC8R4nnDgVhaFIA&#13;&#10;AQ4bhz+sgBgBQaynyfKKAEA6jHusp3nsg5EkcUYAFefyKHUhQAA4BwKAAGQQJ0Ax9ooe55z0bxzH&#13;&#10;IABqnGbyDgUowAt0AJ0nomYFgiAAbBuGwAA6DgOK2c5zAAb5vN6dp3psA9vIifh9gAeR5Hi3wCRW&#13;&#10;FwXBgAAJgpV5/H6hZwHEcQAGsahpgABwIWWAqHHqetkXeCr1AsDQAAwB1lgHhoAHSc5zgAbxwHA7&#13;&#10;4CqMAgDKMdJ0HUhB93EFt1AAFQOAyl6HG0fSBmS3gAHYemJAYBKBgCdBtAAUpCjtkoLgbdtKAATB&#13;&#10;T5yWRxw4dpxG2AB8njiQSAsBCrhyF4ADGKkoKIg59n1FADt0iKFgMAIDN9SVNpOg9LG0bV7a6eoA&#13;&#10;BaFVGgKlB/okiqLTuzNLLPPy0sxkCKG+cBwgAWBXljZga2eVZVleAA9D1H4MYUioCUpcsOAKBGgH&#13;&#10;psERmsdoAEOVheoiD4VAAdp7pcBQCUi0yFIW1aMI0AOHIOim8b8tyDH+f3AOE3zMdtPqNH8iCJIp&#13;&#10;zNKAFh14oWyvgooslNIv5Hipcs/teCsntIv4vdn932z0cftKH0kfM0qAKyAIf9xAWfkUAyf+4icF&#13;&#10;YRgAKgdliAYRQoreFHQCHeORcw7R0E2EUJQSJiw0IWF6MYXwAA+h2DgQhgK+wENTKKUZvhbC5C7L&#13;&#10;oXYvCHC9ofM4f0/wtYXAACbDExxkCzmAVKL+HAAApw7AAEuH0ITMmXgFECIkRYjRHiQmp2xrRUmv&#13;&#10;MVEkthlyCAHa2D8IZBwOgdIOJ8S5BxxjlIOBxhBkhYIlMcE0g4kxMEHDYGcg4GgQxvA2QcZgxHik&#13;&#10;UA1Hl/oVAqAAEmCNRqDg1gAEWFg6odhUCoAAIaRgAA8BqkGFwCADwACmLcEoIgRAAA9F4LwAAJQc&#13;&#10;A7h0MeOxcA5o/AAI4RBBxrDYN8CgsQAQKRjBECUg4yxhGSikAEB6rwAAuBiQcLYWSDhqDIQcVriw&#13;&#10;ABSCcZoKSNlTHYf6Fsg4rCnLUIOBkDBmhijHRujktAbA5xpEZFCc0550TpnVOudk7Z3TvnhPGeU8&#13;&#10;56TrTy4FPikHkj/IMP0i49yBgAGSM8agAAYAwBYAAB4BSyPDdwntT48EUARAe58eangCgGAOAAKo&#13;&#10;lxigAGcOIpRL2pjvHo3EfI+yBgOAtNseA8CZACHuuIBAEVlj8HwuIAQ9FzD9AYdIAgBzpD6KDHcl&#13;&#10;LDnnEHeyn0hhKB9KDHyO4mwCgJrLikPgeZMgDl8HwPZPQAB9p6U22YBoCmpshLIPtclSiNACAcAw&#13;&#10;h78F41gXkUVTCKWpvMIIPd5pJQAAGAEUIAoAyQsOH0P9Sj11WADKEH0MYSwABIBK1MZY2ylBPE+M&#13;&#10;wl49zggaAE3EM4TZRBTB0CQAAGwEUbAGPx64/CDNlOG8og4AnuADKNPwow83uDyHunoZAyRlAACI&#13;&#10;D9HIDAD2JH0S4AwBmwvDnW+Ysxbx7D1KE9AjQ2xsoKHQOcdgAAihFSgP2gI7h9KhH6AJPQEwFIrA&#13;&#10;JP53dGx4QCEwMkdIABLjPlcPoB0lAEq1NOQa6ylXym+wHXp75uWwlveA8IspFCSkmUwnpjDZsCPF&#13;&#10;tecOXb4jNvVUq2cAT2SOESe4Zhf5Jh9Mhr+xh89RlUEUfeWSvQCR/NTH5h8AA+nYvuIWAcf6ngHN&#13;&#10;OAADwD4EwAB2CVMECuNgFD9LIOwebcRDh/OeE0JASCbg/lENwcC5hjjTGQAAGIN6EgmBAtOvJCB5&#13;&#10;LIAJfuc0I4Sl3LzCkzoec6AABnnePcfS3inz4AAamfwACF0FPIgIgD/gT/AEFg0HhEJhULhkNh0P&#13;&#10;iERiUTikVi0XjEZjUbjkdj0fkEhiwBkgAVMnABWlUilkadLqgoYC8FLxmgooE0FPR0gq/YUFIA9i&#13;&#10;pYMEFVKhgrHZUFHA1go5IMFbTYADoarPAC+rQALddhBoC8zGbsdoAPQSCIAflrADhtwABtxAD9A4&#13;&#10;LADFFYuAB+BwHAD0wAAYZuOYABJfLUFSiZgprm0QRaQgp2OM9n4ADQagonEkFNJvgqWyUYHRCgrW&#13;&#10;akFLZc0KPgrZbkFEwjjJwO0FSKLgoPCsFAoFgrrcsdbTdzedAAb2gAUSdgpCH8t6XT6nV63X7HZ7&#13;&#10;Xb7nd73f8Hh8Xj8nl83n9Hp9Xr9nt87/fUOAUFksEAYAfT9+n3ADmdh7AAYhjGKAApiYqIAn+AIA&#13;&#10;AIAb7n6fx/QYAT5n6/QAAM+a1H0fgAAEAr5n8fB8AAbABASABNFedgAE+VhYgABARBCAB4pKfx8n&#13;&#10;yAAAgPFAGIIAABnrAAGH2/R6AsDgAHhCy5nxAEguAAIBwWAB9viAoDOAfh7wAAJ9RIAAFgYuYAv1&#13;&#10;CkQn4fcdyrBrgAAfJ7x2AQCAAA8tTge05AEfz9H8BMUH4BDgH+fcJAGfcSAFKiCz6AB/wiAB/AUB&#13;&#10;UgwlSUgH9HlHgHOoEnsdcxHueIAAKf86w6vx6VLSR+HmAAOgjHQ/DGJAAF0YBjgAVhx0qBx71CKg&#13;&#10;fL0OonBaAAFQ6AAKgJIEgLmg1NIKAcJH5RCCn++cpuAdx7P0a5sG0AAYBcEs2TrN87P5Rsdw89yO&#13;&#10;UuhENIfIE1QkeR5nqAEuxICAHAlOB5QkVBflcABtHMaquCaJgABoFAXx2eq/H7N5qAQgo8lsb4AG&#13;&#10;acxz2QAMUIRZ92ojkqEH5CE2WnCkd0Yg5/n7lD6IVBdIUbIACALOp7nvEgETvR+VynbWXZk/WVIJ&#13;&#10;BsqoZpuUUhCV4gEkoA5cfb4UegUY6EfR7x0A+gzgfL4ypo2jSqkoBnxOp9w0fwCP0kj9AMf19BgD&#13;&#10;S0j0JYVOSg2AIKAh7HkABl4RGp0ncAAhB6HQAHtUgAECRrXECRbKn5KoDQuA4Aw6AJ/TXBmR3eh5&#13;&#10;d9OAAjdUAB39aAAIdgjg4dn1PViV26IF13QAFh3oAEt4HSo4geaeF43j+R5PleW+iSpOVKUpX5iI&#13;&#10;GeaKChkGGMj+goZhigoqCggpNFAgoyi+iJnGh7nvdSJyClzGCECsLs4FWUgAAeA6/RzHSDzQpJSJ&#13;&#10;CxAwDL2H4PxCQPk5AABICZBRnq6MAqsBgeHtgAEqI4go0hpkFBaCwiIoRTkFDAYkAApxWEJCyFR8&#13;&#10;T5AAPmIyGINRBRPiXIKCl9g2mFD/HuqsAJvyMiNEkQUOhoCEA/VsAAYAt3hjzh4J4UajwylFACAp&#13;&#10;0j04rRXixFmLUW4uRdi9F+MEYYxRjjJGV4SEUJP/H3GsAA4o3AAHIPI/QNAYk5UKQUBCdQADyHcq&#13;&#10;GBkDSCnzWUWogyF0loXH2lUSwqHrCxGINJGo/y7D5U6YZEByQIH3AwA84EmUSDCHcXYdI8iCJ9P0&#13;&#10;A0ByKB9r5TgOtkAFQMgYAACoEoH0Ys8AAO4dpMBqDoLKPRmaHm0j+IIAIfiOgEqLAACkEEtgQEyK&#13;&#10;qOEcQABujdG9Ll0QAjeAAAcAU+6Tx3mGc8rADZvQOAeA8AAdo7lSDQGoVSRJfgDAblkOxrIAh0sg&#13;&#10;ATDtxYKAQAABIB0Dpfx6IAGKNkbYAByuiHgAVFACR5jwAAC8Bp8wzBYfcEMGwFAASAVKhdDMgyDN&#13;&#10;WWgiEgw7h6oSASAg+c3iCu9iUDsHINwAFhYAvNppC49RmIshZM7LiSILHlUNGo8VXogLSLgXQuAA&#13;&#10;BgC+FIAAkRInODcG4MYABxjjHSACdBM2TD6H0msVIu0CB0HGfEfg+CCAfOUAAdg6HCAJAMiiYhBJ&#13;&#10;SqPAEmtbJ8V4qaUqtWYToloLYUkkEgwBlMF+IJYivCMUakSpy1peLzW0oaZwPxRyDadkFp8kFlxE&#13;&#10;x0ANR05uPEiUYj8TqAdtxBj7n2TgARBY+WXD+Q0AEBoGT8DqHAAAD4B6JANHlNMIgJCZhrCWERR9&#13;&#10;RgAAUAMA5Dy0htDUY4PgA59xcC4F2AAHYPaaPYM6KIUYqgABnDSF5mq0b0WEN9Fl092XVBGdY652&#13;&#10;AECOCTvsAAb1+QAB8v5R0CdHiCjswEAARGBQAAZwQAAOeC4yvEp5g/CGEcJEjecSglQVoxC0FyQU&#13;&#10;JsRxJQ0AAD4HZBVyEFDqHwgoihBkREEIggofw8vvF4QUIwQ2xo6HiG0wo2RNiVxCQouIDQADbEeJ&#13;&#10;OhQZAwgAGmFw1gDgpBRAAEXKQAAGZVISDQHhBRzjmIKOWa5CAXFOAAOpUI/xzscqCRG7BBQk3wAA&#13;&#10;JASxBWP4pxWAAZgzn1kZMiZMypCAVgzIKNQZhHRUsGAAFgKZCTPmhNHhPR2j9IaR0lpPSmldLaX0&#13;&#10;xpnTR4I0LytmpEXQyxr5UysDMFcth+qGMMfxqiC80rPkHIZUxBR3jyR0AMvoABejQHIAATosBkAA&#13;&#10;BqEbLIHwSsAW9YgbQ2USD1HwnIIoJmMATZGOodKoR0ZkLgA0tIJASAbSsPpOoxxkjJPwflcYL9AA&#13;&#10;GAmtxgV+Bwr6AJvMAAKAUF+AUoMAA1Bs0SG4NtcQIwTAiAACYE0DR1jsPiOIcB8aVkFA4BZOoDgF&#13;&#10;l2HQOUso3RvzXAeBE3oLAYz/HkPZAA5RuIdAIPo+YFwOp1AuBtjA2BuprG4NxjgFAIwNBmC2BrnU&#13;&#10;SC5FnOGrK4gwhhByw4ENiFKkFLtetZ0g20qoIMs+wSTd9jTGyACZpMwHgNvpLhHaz0qgCZo1TTZB&#13;&#10;9OkDSCg5fY9kSCSEgJwAARAinRHAOHLgQAgg+LgAxFCeF9j34dXIACQ40zJAAJ4bSqxcjHzwNYdj&#13;&#10;igBAZSUPEftJj7gFH6fcBKygD2YVKpceYBS/EksFrFdq8Wb2GUfYwf590En3H8AdKBDkJJAaJMrs&#13;&#10;0AFqqRAIy6zB+rNEIs6AOz5EuyISdAgvsltVsevUkSUfnZm3ILH6lVBRBUiprLsgACQ+SYBOBwCg&#13;&#10;lINgTlwmIjH30lFbizF+AAvK5hfjGKWCQEptAGAOucAkA6EgPAPuCAEgFG0u0CFF4rNnpr2nar4H&#13;&#10;Wpwr5iOGfE5A8QJgAB1wLLlgKKOLOh3QOQMKOBBwQHXnYoyMHOzwTQTwUCWs0nnnosMIwhNikAAA&#13;&#10;zCigABXBZFHsakdgGC7AxAOElAGgpKoAtQhgAAbwjCEB9gimGg8BehbAABCQLgEr/kWhPhPgABWh&#13;&#10;EsXAcqEL9lHgAA/wwAAAmQxmHBWhZiChEBBCChkhliCgbAaCIgkHwgABdhaFHk1CCmfkdgFulgng&#13;&#10;rqXhUCKnqnrnsgAA9hAiChiFdAABjhhlHh5CykeC/CMBehgCCgiCoiEAoAsCChXoQiOB0KtwiihI&#13;&#10;2qEs3s4gAA3g0wUxWRWxXRXxYRYxZRZxaRaxbDru1NOkHF1sAnRBrBsppgGo8t6gRDNGkFkKXGYu&#13;&#10;piFABFRjfDgEILEB+ADE6hth2EOpHCqBoBwlQhhBsGQE5K6ADgHqah+lxAQgLkUATAUvyPSFKh5k&#13;&#10;5I4JfAABuBxDhvBGmk6myD9AagNklOIi0gOgQkyB7B+CCBrhtKththxGOB6B9l9JEkJD4j9ALAMJ&#13;&#10;ZJmJ/gKgHrnFmj4h5B4kABpholxMyCYADAEC7AAgDC/ABqHAAARgTjaAWgHkUALvoBwh7EJBmBxm&#13;&#10;QBrh3B0K8PMh9kOgPEPgAAXAKDegpAcChARAQEJANASF0GdFLgFgBl6j4mij6D5rXLBP0vCvBI4B&#13;&#10;yMuQLFQgdCmlSxeLzmTOwiEvdxWO0mttOhhhhBmjBBhECAlglgjyjgXAUwvD7kGlpkqhzpRsDgMr&#13;&#10;nKjHRJOAABghslXhEBZQ7BzAHMhB6AELnB9ABkyADB+DgAGh8D7rRD7rSI9rqlHkzF2llJxkdkzk&#13;&#10;gEEvsF1rWvsh7ACx4vkLKk6rPk+vevhJlPgkGJKiDvivjiIgJB6lUEqlrLOENTNJBEqraCElNGUA&#13;&#10;Qh6qtm6kAAsAigbAAAjgViZgAh7E1gLAED7i/D5hwhtlQhDBBhEgABEhEsUBPhSITgEAEEUAenGg&#13;&#10;AAWAXJ/kLEFksqRwCzpCDQEHmQFL3r4wHQRiRBoUHR6OamtCCQfElAcULE2LIwSO1Rb0OUOtIQVs&#13;&#10;LHpIwBAhDiChAA9CkilgAS0B8gRAVsqBwNRyDCCKBKBhr0bk4DAgwjMgABZFIg60gAABFUhy+i9B&#13;&#10;p0jnXiDEbEFh20mgAAI0oCCghglxEhgxHxIn9CIguAyiChSu5B/iyEdhymQKJoPAAA7A+iChEw1C&#13;&#10;KM5jkjNAAAqn6QanoHFy+FbwbiNh/h4nCAAgIRyCEA6A9iChFhCCQhktBgAAgDTHeNDAjrkUPVI1&#13;&#10;JVJ1KVK1LVL1MVM1NPbFIh5GXB9B8kOhkBjisAXAWS/gIP+H8AFl0y1iGB+l9E4FlADD7i2E4G4P&#13;&#10;CmwgABahkJphDhRKmB0B9rEB8AGJZE/k6h+myFpjgAEP8gAB8B5E5IekUB/vQF9j4lSmMIFqOALB&#13;&#10;7qJB9B4iyh41xEdk8AKgNrcADQ+AAB0h2kWB9B2GQLbLnABAJEyB/B2lXlClLgEk3w9ADMrN5jgB&#13;&#10;7JWLzgDlKgBgFMhAKB+kAABB4MuB1P0gBgKoGkOH+h6KJLYu5gWDOgwAhAcMogSEyAFENHMiCgEk&#13;&#10;qgCm0o7l2JAj6VkzVCDEOELmcBjBjy7AfgfWRGtEgmqqRzXkEy2iEM0xaGty2QvAABTBTBXwxAmA&#13;&#10;ikMWAklh4HCBphqGFAigiOjh7B6kdFKRJkwh9GRhp1shIBchiAABnD/HHgDGAGZ2Eh+lKgCxpkgv&#13;&#10;Li5lqPokLzUkFFLzUrCOyJikgFqFtQvB6gCrJiINX2kOpiStWvni1LMzhJCkmvjF5iIgIB6C7FrE&#13;&#10;JB7G6k4OyC5gCPlFoPNCCP+m6PQW8gAAhgFEWAugrAlAAAOMhD8EoALullmiCg+g9USg7g7DQBst&#13;&#10;+gABBBBsXBQBRUSuKi7GVjDVtp1lSL/1AKc3Ey3L2HUUEwGwRL6CNhJXvXtgAAvXxQTwS1N3zXzj&#13;&#10;0UQHoMLoxWsCChlisB/goGGgAgIr6BnAfy+AZhhBdUn0o3tAp4AgABcBbolEh2HzimHAaQ4BlYGi&#13;&#10;GAwAZtABPhmNBlCk10/ALHuMxX+CKg7oD0hM6oNDXjY04soAAQYCCgyLzCJ4LVzLGAFXuB7KJAAB&#13;&#10;CjdCzCeCQAZHHAAIHiChLjnAAA0AxDpBSrxAAAeOjreKB30YmYm4nYn4oYo4pYp4qCJVY2lC5v0h&#13;&#10;ihjM8ALX7N6jZpbiCh8u3EMJLjf2ZEFyrvsWbJBkJB4h6NbgHr6BxkjAABYhhtehNhWMNhvgCiZl&#13;&#10;smMABUsmeR9WukYpKh8E4kYk6E7EMk4NnNzpSuOkPWkJKxqViB6FXwd1AXDB3qJFskFgCAFmME1E&#13;&#10;oIfAEAFEyEnx4kr1mJAltPsWkADiCAAgCWxFsGVEdkR0ngBj4gxAmssguAfDNOJEFzElWEFrEEyW&#13;&#10;fWXrCmok5lCZbI9h7D42ELEMBCyi3DhgXAW0Xk7j7qcCDZxUBiGXL3yGt3FiCB+yDZxo9h5FVi0E&#13;&#10;yShsXg/hCgAAkZ83nEUX7MhNvElCC1syWklh7kFkbD9BehoygBaBlBrD+voB5AEC0h04ygFgHmAA&#13;&#10;CWvJCFLxqC1WhmVPhJLvkrDD7W9lovjCK3GPn5aiSmWWfO1WjaW6VCKPXrnB6lEkdqWEPE3h+1ok&#13;&#10;Yh9kdAJgDlUBwmQAM2F04glKaApARkyAGzTmvPtVt1lEJBLBKhPAAArgssoBXhXP3geggO+ANgOr&#13;&#10;6BrhrGFAVgVvyKVrEEszZyttH0EHV3tQHiNhV67gABha9M3hIDJRdtNXy4q7BbBiJ31QWtJBOAnM&#13;&#10;oAyhZhYAABLnaBHBahashhtxTCDT3CmBCZ7g6hZEYBm7QC5kmg+g1IYgFHgg8DbCChH7Mhly7AAQ&#13;&#10;3sTMUYQCKs4CCg4g1iCs1s7CsL9jb6820gAAesRiMANJbAABzppiEBixFyziQg1M+hMsjQ6Bejnj&#13;&#10;o7Cbsbs7tbt7ubu7vbvsJLBY7O1iCtsnCBvBvmOASgSEaC4rnAFvXEmlID9GKrEGml0lqF4nRWhi&#13;&#10;BD5h6SVI9kLhoBukWBOBipphmhvGQB4B3EWI8j7yrj9SHlVuBp/gLgJr6D4K0EwM7B4kSB1Y4kME&#13;&#10;pr1G4iCgMykqOuvFlxhErB8kJBuhtJph1h5Trn8j8GVmfkSAMgPJ/gPQfExAEiCB6B3l9C3LdyPq&#13;&#10;JW5EyB6UsgFH+gNgBrEAsgdoPAegUL6AZgRMhAFo7kFlVgCAD0+vWB/qvGnHmj8NVD8lD0shvhwq&#13;&#10;thyBxppgbgaGIgFvCWkPdmZGlmYYsFLni8R0Ol652makckOhsBsKEh2B1nFAjAiMRmyEO3hFxaxl&#13;&#10;zB9gCCyyNKOF9iCHWkSAIgKMhGPEABSBiQ2hoB9EJBzmdnHiSgFh4j7QBE4CSh8iSh+vfrC8/Gll&#13;&#10;Iyr2YD7B/S1HmB1gDjgQ+EUWNFQi5k5AQAIrnABpdEMKiAjgUPzgcgVOCAZgSC7AJh7kJEtZzh5B&#13;&#10;4F9BmhkDUkOiCNskWAWAX0X6xjekBHrM2inADd57yGSKR0MsH65QGL5UGCMhZd/0e+AT7GMALeC0&#13;&#10;FMbiEAfeFNDgsROUNaZ7weI4m7DX2IyHZg4AANytzQWBEg0g0HfhbIlBog5g8K3AlWogh+U04gQJ&#13;&#10;/hVBwLdgAc2iCgQJ0h0ebCsitgsgmAmkdyNiC05CChVBRDcMQA4IYgABX08goeeCKBV2nCUqoPEo&#13;&#10;nokRHDmBNMtSgAAJoCMAZ7iBnBjCCgJJZMzBw4XCQaYaW+Je1e1+2e2+3e3+4e4mYq9F3dUPYD+N&#13;&#10;ak1hgBhxHAW+/AAAQgOjelICCJvEFmsczvWEGZx1rFH6cCSLWpcGsSucR7Lhvh3iCKlNBhjBiNgg&#13;&#10;KgJGAAuAtgnpyLEB5tbHHh7EFgJAILEBsdXgABodEAADUGFAEK57hAaOjgWgUi0gBNUvCh4kOgGA&#13;&#10;FD7gFADFKhoBpOshihlpIZVEyAVAWFjgZAaiZ1wk1qjD9AMAKEF6ji/BbBdM8BWBfNzB/gGtwAog&#13;&#10;cinAjgYp0ganAACLBEwiCnCafo8H+plEPMAa4CAAAAAKBQV8Pt/AB/AF/gBxOR1gB0uuIjMYC0AA&#13;&#10;cCwJ/P2BAKCAACAGBSSCw2CwmOQWWQUAgSWzGZTOaTWbTecTmdTubyh8PiPNptN8AOFvOUADkci8&#13;&#10;AGUzHMAIA/oIAIhGIgAC0gisAFQjksACYJhuBPuUAGQgeSPAEwJduV7gBVMtkgBot1uAAIgMOAB9&#13;&#10;gWYPMAxt9AYDAB/gUEAB7v+UQUCP+EwyGgLHAACv6NzzOZ3PQJ5gd+AB+vp8AAHTAAA1+PmROx0g&#13;&#10;AbB4NAAjjQYAAfCYIgAESh8u+BBMFQLHv9+w15vN6gBCoZKAAajgaAAZjTqrFZq4AO54xE0mozgA&#13;&#10;NhgHwp/Q1/esAAP3AAA/HP/P6fWbLv8AAjfsAO//AACEAvsVUCAAXkDpoB8FAABkGgAfkIAAF8Jq&#13;&#10;6KgqPtDEMpsxzLw1D0PxBEMRRHEkSxNE8URTFT4pIVMXAAK0YxVGaBH1GwAAlHIAHrHjnEKQoAFK&#13;&#10;URRAAbhsmzHYuDKkRRk0AA2SgAA9GCuoNHSc6BHUcjOAkDCBBUFiBGIXiBCuL6BFVIgAHQ2IAAuC&#13;&#10;zOGKY6BB4HSBEIRSBFmWqBG3JAAHbLD7CWKSBFsV6BC8MyBFCTMaUfSFI0lSdKUrS1L0xTNNU3Tl&#13;&#10;O09T9QVDUVR1JUtTVPVFUpueiIgABLioGw5+H+mB+AEkh8n6hJsm42J7Hu5oXBUEYAAUAySAKlAB&#13;&#10;sekz4OMmSGoahjJoYk4AHmf6CHqfoBoHboAH1XQAGqcDRmWaq8mQZhpyKcx3AAeyzQefyCTexYVh&#13;&#10;SEwABQFgVXAfSEmaaJogAahrm2gYCAOj9vgGmEAvOE4NgqAASg5OAEAWBgAHYdrhGMYpkAAcZwYQ&#13;&#10;BbNgKfZ6AADQIuKMYtiqAAYhYEUcAc4q1JIAjRgBk6VI6lKC2/Wlno+lCRsRoSBI8mNwoEYJgmK1&#13;&#10;YHAa6QZhc0megO1T5PalyaJUyVrJowdVUzDjEOQ+C0X+0YDAIjcWAAeR4rie57HmAB8n1jZbFqW4&#13;&#10;AGybptAAP5DDoABym8dT4H4uIShEDzMMAgQCoIfqQnokx7PTQB7tcWpn8aZWDAAbx4OafID42eYB&#13;&#10;JgAgFAc0iTW7sVpMuf4A4Xs6WAIejYgYAiYAoAKEhkD6+icGwSX2CjDgVb4DWVZqFAAdRzZWcRwn&#13;&#10;gABFkYRwADUNQ1occqkQajYG5wAAWBYvr4oICwLt6kmm2cj6Wn7/b2gGzbvT5n4F2fo/h/jhIBAg&#13;&#10;pQekC2ODsHYAAEEEYAE6Q4Y+CcF4MQZg1Bsnbc0XCpRgjKDhBWojBAAECFBOAmgFI2LIF4OCBDLG&#13;&#10;EYge5cQAgMasfoJpAhbqIJ5C8gQ8XugAHANggQG2bIAN6uMZp8xvDgIECMEJAg0hwIEkMgQMQZEC&#13;&#10;GHAM+wYQ0kCFAJggQrRYkCCkE6Eca42RtjdG+OEcY5RzjpHWO0d48R5j0qMfa72tECAM1YfoATFj&#13;&#10;3kGQo1RKgADnHSc0cI3xwgABICEsgIQJEEW6SgARh1Yu0IIz0hRZ2lAFPlJ8+A+R0ECH4ac9oCyB&#13;&#10;AEPOPoARxWVpZMaAB7JpxyDxNcM4axcRrjaNiOkdLjW7FxHmPg1w8R/mjAIAmVw+STGJJC20kRMA&#13;&#10;GGmWKPk04AzDM+AY7ME8kwAAcA07MGIJjDyWLaBFk4AAKmbAehGBJox+ADHsjsf5zVvAAHw0FW0r&#13;&#10;iNuzdgg9prvDVrfJZKAlg8R5MrGeNGIwKV8puAo7NsZ7SQkdIaASaqzj1keAIe8lZiJFGPkUS6hE&#13;&#10;e0MnpH2cYkJA1nTTIEjyl5hiNpXLiOEoy+wUPNGgMpwoLQZFkEK+B9oMQSlhBMCAAAOAbHVI2QQA&#13;&#10;KsyBr0doTAbwCCYDhHQacao6x2gAGaOAuI1BzQPHqtlpVMSEkEdwQ0fDCoMA+AcW2pUCQagdAuAA&#13;&#10;EIECSAWJCAR+6zR/GuIzXIfDehHCMFsAAEQJDajkHKyt+ZZB4DwOEBICZAgTAlcmC0FtSwDlqABA&#13;&#10;td4DgGQJQ63MmNMSWWwjjAKAgRj+n/gQfZtItLeOKfO2paR8j1kJHbcVyhGw8XJjjBWllzbnXPgz&#13;&#10;B5F6MQrRtE9ddJ6UYWEbgWysPN3wACBF0MM9o5IoS4kiAAZgziBA1BmQIPIfyBCGEAZwKQWiBCvF&#13;&#10;OQIbg3iBAkiSFwMhAhRibM+P+Gp8AFKwBhDAAA0GRFNDYQITQk7dDve6AEcI4jEAnqWAEBJbboYj&#13;&#10;xJiXE2J8UYpxVivFmLcXYvd6hA0Y6saAAG/jcAAGASgnNQBOzoBwBkkAGSqj0rz2Ldaa2txxxmmw&#13;&#10;3aGSUl0oCGkeJIPQes+QFgLdmPMehp2NGLesAAbuY1igLaswMahvn1gAGkNQapegJ19HWf8hq3QF&#13;&#10;ANasBoDKXgHgIIIB8CRbQGtcZYB4DqD2ij7VueiQC1R+DvSwAkB7s22UwI/TGuBKCOkkAE5WRRyU&#13;&#10;a6gH3kFtRAgBkhHOOWsY3xtuFBoC8rgFQIOzb4c0jRm5rEvxgqptNw7gAAF9sFwQ2HChnDHGETAm&#13;&#10;YQBNCdGoBICKXh3DyIEAAmRMJ5xoc0DgHTej5HyaO0rtgCDxtOr8AABgEWsVcAAeE/wADDGekgYo&#13;&#10;1WEDdHaPI+Gax6EIO6AYD5iCQv3YAaMs2VCNIPaUYnJBl0IUvAmPVvTlyYAKd0e0fbbx8T5AUP40&#13;&#10;4FgGnFAcAUuINQYJhBqDEFDFQEYZrYhFyhi9TmHoyPul8/h80vE8JqEAZgz34F6L4uozhlxNDkHQ&#13;&#10;MZVRFCQKiIAOzdB5z5hwwu0tsj0mjVvmDFttD922gMgBAR9RR9hQMgiCNTnzlIA52mfxPwADx7cA&#13;&#10;ANPcQAAu7pcttOu+8d5702xFt04RRvJ+acVfgwAAf8MboHwPiBBRCyQIWAqDEdsACK8WhAgsoXAA&#13;&#10;J8UhAgwBbM4IAQ5AhAh6IEJIS5Ag3RhAAHvagABCB+QwBipxEr0ksEX0oAAdA397957333v/gfB+&#13;&#10;F8P4nxfjYpxlNc1RMuaUvGCM4a5iABsLIuvoBlpqFLVMws2ZpxiVfa3O2AloASPHqb2Pyl5gDF5X&#13;&#10;peAgBVK6DSvW+PAeZrmqsLHqXEkUnB5T8AQzAAOk4OOIKpiVgL84gVcyyL8pk5qJaHyHqH0L04oI&#13;&#10;45q07AIJiACky4q0qkUkUH4JUlAqwR2n4GEGEamBEA+LIBeBUqc+WNII8PcmmaAJUm8+ObQdyMuJ&#13;&#10;Acwf4R4LiGMGEzShqb0BaBei2HUTYAABUBWL6EkEiE+NIbGKkDin8/0VeRqHwZWAMASY27u4qH4N&#13;&#10;UnyIE/0Wuc8HWH0xnAgAAGsG8NGHIHOSwG6xwHulW1MIIH2JM2+pe06Jgf9BcIEbqAAAeAUPOBI2&#13;&#10;2AAA6AsAy8KAoAkX2L6Rwq4IyW+N+I+JMPONGHlEAAcAcN6hqpe2eYWEeEcjIHeHa3IDcDePGFoF&#13;&#10;mGI2GcKBiBiNyAwA2TgGEGAhMDKDOC6AAAsAsowJMJAJYISbSH4NKMwmexe60gKtw6+PoDnGeAAB&#13;&#10;7GkAAChGqAADtGwAAC/G2AABXG8AAENHCAABlHIAACRHO7sQ7BtHXHYVUukhAuoxIDVCmAAEu9wk&#13;&#10;gIEFOFWIED0cSAAGCvIN0B4M4FeFmjQjUP1IQF0FkIEEwE8IEDODCQwBq8UvVICJYFkT4AACaCVH&#13;&#10;bI9I/JBJDJFJHJJJLJNJOVQ+SJYPcW6tcIKW2ISHgy6SKG2v8AUAQI2BEBCimAYAWMOWaoVGEaQL&#13;&#10;OWapoITKO4SIKMI1BEy3wHUHWOaA6BANqHAHEKQBGBELJGKzq0WWaR4Nc0mYWc8IGJMHlAibpDCA&#13;&#10;6gSJEMuGcoiAAGuG4HGcsasBdBWr8YuL0AMySJctkWkzCJbA+IEHxDO3ObgIGJCXCIaGUGiT+1AB&#13;&#10;YBQ3+AaAWOKQ6MiISkymvBk/FAzJQUkRtAjB0+Ub2HupePcVqaaFaFcjOHAG6igBHNgAAGWGUiaD&#13;&#10;0D2D6AAt4cCnMLIH6OWAACECOTsAEHyNUAMISH6WSPaz8b2ACpeH00c4QLipeAIHuasAKAMYalUI&#13;&#10;KXkMYJU2+o61IpIWaaSpk1MJS5qH6luAgASZ2JUWMygJSNGMqUAHcb0HGHCS2BIBGqWEIEIEMAAD&#13;&#10;rQENQAcYXG2jCEgEiEWAAFCFC8gBYBW5SMcW6BqNwTcAwaskVGDPipKJakVD8xVGU65GZLWPoDfR&#13;&#10;OAACfRVOACECEe8EXQWBVRkAACXRqABBKhmFxR1HBHEjguZM9SBSCQzHehCuqxGEGESIED8DwIEG&#13;&#10;Mwi80IEE2OiIcS3EOLIJ5Jqs8WIn6IUaaFqFyIECUtsPsUUwIwMJaGyYQLCebSFTbTdTfThTjTlT&#13;&#10;nTpTqg0bSbSLMdqJI4gLjNcw4mVAiBCBAcmzMldACJg0WXmIEASepAuaUaYNI/FAYJQLxLmV0JgA&#13;&#10;MAeasT2FwAADGDAUKIYIIGmGsKIHNPwR2iEAACCCAB+AAAyfoX+5wFS8qAUAmS8CYB8BiAAouMWx&#13;&#10;uKQHAHQgeAQAcgSG0G2kiCwCg8UAaJMf2NHAzRAJkqtQ5O4XlTSkixocaA9UIggA8S8bSAEJUMAW&#13;&#10;QJMeqesNaNOAIAMd5M7TsRC+a74f7KDXnUgFwFsF/VYCGCC8yE8FNF4AoYpHPVeF0FyTmBwBuBuA&#13;&#10;AEEDo2oCcCZI6hYIIBQBSZsAkBAN6AOAUJgADL3XSL8H/AibmAOH80oQ6bGH2f5A+I9C0MWQ6IWW&#13;&#10;e+4XgXEyAI3XqleWUpQ/Eceb0biJgHAHMNOEaEYTzYTYWJAI26GGXYYEDSYxCYWFcFdTABKqaweG&#13;&#10;eGlHMCOCKNWAaN6/+uIHeZWAoouPgtguCgsaWJFGSPy62tugPGaPnRhQW+SDjbsAASGSIHdb2AAu&#13;&#10;TSYFfcAAAGJcGAAEbcNHTbTXhcVJNSJHixGE6TUDITOAAjMIEEqUdcEhMwQ3wLQtkJ6PYACAiTgb&#13;&#10;orGJaGmzSfaK4PsGuT/QgJKkyHuZWMGf/cXdrdtdvdxdzd1d3d4xTXlNFJYJa7ua8ILWqfwMeaki&#13;&#10;aOSIIx2BSzgMWyKWKWUJYJMpOesVyNGALBqHgHknyG0G6w4Bo5QAAFuGGYIHa/oK6CbIGoeNOE8E&#13;&#10;7YADQDGC4MxbWAaAYIIm4peH4RuEaE8hABwCECZGiBcTgoVDee6GMGaXYCSCYB6SCFUTIB+qgLCn&#13;&#10;OIykSgoJkGgGiYQkgKIBaBYayciS9MKo00uIEHyHvAiAXACpMreWrBia0NGYc+Xc9d6WhHUI4PZN&#13;&#10;Ebmyu3IxCMWHxNKVcYybAGSGSXYAuAqTgCKCICfLgGuZEFcFaGAAAB1FhEOBGPODYDPNwEEELSYH&#13;&#10;WHQe6FWFcv2DeDmwmAaAgMWH22/NGeM+/UmyU4uIEARXdUmJYf4JEJUySczbNdoXgHkNOFOFKFKL&#13;&#10;sGivYBaBcK4DKDWDUAAEmEmFHVYCCCHCSBWNriFAimUIIE8E+wNFgKZNVH2EkEkEamuW0HoNcMMY&#13;&#10;WmsVuWlUVL7GE1+f2pFXZbYgHbc66tyPqHRl+cMD+vkA7mJU+DG6PGw6awWOKR4ObGqCgQq8wjfR&#13;&#10;/hvmq9/ca7+ueFsF0IECWCO9K9Oe9lQL0iWGiGUQwCgCwIEFihAJYH+wwPgAgPOQ8GcGgIEz3nuS&#13;&#10;9mtn3n5n7n9n/oBoDoERAsLUfeKIKfvA+IaHIHM3wHEHMKQf6AABoBSqcZwYWH0VzZDeyyBLIVq0&#13;&#10;0JQGGGKvYm4I8G4HFLmCACJkuBKA+PObqOaO0TICqCfm+AeAYMXllj0IEHGy5cEGeHNgqPPpar7J&#13;&#10;uIEEeEuv2AkA0cmAgAjEaCSB7ecHo3uL00mPa1wJOJQHKHMrGiEOEH3oyPIA4LIAmAiaseGW7f4I&#13;&#10;bADXQJnhtrcaM/HoGM8MesQfxPNfrGEyaIKHGHIe6AwAsgSFoFriqCACKOqm4ISEkErCeECEC92G&#13;&#10;uGsOEEyEqE4AAEgEcDqAAD4DyUdkYqcG0GwcaiQMPUI3+AyA2LIGuGw+iCqCottk+hAByB48UFls&#13;&#10;I2G+iz3EUD6D0DQf6I2EeEYElI2Cbmg2sFCAADkDmDkcNsecMEA9IuKgeBkBnecGsGmKQEwEujIE&#13;&#10;cEkSAGgGciMx3TY44UAHgrHP2cm0reJcSbLJBRFbe69RKQ+8CN8/+lwHNqCGbv5VgAzEUOwOqjpm&#13;&#10;prpwKudmxSMugGhayZmKYAADdH8EkEY8W8aAAFdYAPsE9kpU+C8IES6IEUDwNxFxHxJxLxNxPxRc&#13;&#10;WZ6WZKKrbUgXA1AAE1IKAIaHYzmZGG+S2pGIFYFEaVeMOzMY2JYtLpy1O7a/qABdOigAyA4AoxyA&#13;&#10;ws7eirgweGoG6KKG9ytfuldVcByN9OyAAHWHY3wGMGiLyHkHyIICKB2K4Au5DPiG0HAIilmnaAkY&#13;&#10;2AQJM42IS4byOnyHMHQIjhSLi0mastUMXViTgMBrU/RMMk5jyJtrjxSRBrutjKVAdjf0SQe5qMMJ&#13;&#10;Izcv8BGBScmG2G6S3qfycy0lcE0EuFYNIlkAAB2OoMYHgI2yA3wESETIeEUE0wmbiIJnkYoDeDgv&#13;&#10;kEmEoSAEoEjsuD2D4PGPYLlVqK6CrgGAWyGZGHGlSJILbrIN7xkTEGOiNN0OkBsTCBIBKqWAyA0Y&#13;&#10;o0GlcGaGZnsGGGGhMBOoqChprMQqoJCWjXtTrvjl5bibCPY7c3I18Q0/+MWyyldR87v0j4Ug5wQx&#13;&#10;JCRVhn0BTV5LgGeIEDtNwAAESKoPsmKIEA0NqhPTGF6sf4X5L5N5P5R5T5V5WgxZEONXOJmJIHum&#13;&#10;UVdY24AJIJ+pvJw1LCgIb1Ew4gccaHxDoA2A8cnF6NqhqISAkAgMOmSJIAkVhHVDwa2NUy6I8Hne&#13;&#10;6RwAnQyaam+R2ySW/yFr1rxLMIEHg/1fuI8H2HsNGHAGpazb2rGAvqZyer6AmR0/eJII6I8H65pv&#13;&#10;uM3HVcTXeJ5htrlep5ZoOteJo5oI8u2f0yS++H8NGkOIHe0XBZjQb1WHrlXV6Acs6F2FrX0EYEPN&#13;&#10;w2s8gDsEUwGHe3wlwHHqCKELyGd9mAAHIw28yFCfD6yi4GHX1YhX64zAjl+IiQgIIBCA/EUPgpeG&#13;&#10;YGYLyHUSuAACSCXgfAyW7hSNdMmLaHKsoAB6MLImU/b52Jmf3NM1Iy4ZXfuhzrwJv8M+D33RIJwG&#13;&#10;P/ls4D4D4iIHAigx8s7mXXmIA94EAHfBQA54QAHnCwAa4cAEpEQBE4pFYtF4xGY1G45HY4/5A/49&#13;&#10;I5JJZNJ5RKZVK5ZLZdL5hMZlM5pNZsAADOQAqZ4ACtP5vQaE/38/pwHBHE3O4IutFvEyWSJk/36/&#13;&#10;ZwAwHQq1W65Xa9X7BYbFY7JZbNZ7RabVa7Zbbdb7hcblc7pdbtd7xeY2/31FJFJn4/L9EwIBYs+X&#13;&#10;7WQCBAIAMDE38AYmAgFIn5RQA931RnO5nYAG+4XKAHxiAAFwdjX0+HqAAqFguABCI6TOMa9n1gn3&#13;&#10;VQAEgkBwA+qtjqMAHa8aM+nzfXq7HEAAO/3xB3K5gA9cSAAICwmABGJKSIQ0CwAEAGAgA/X9Vn8A&#13;&#10;sNFfPhL8/8FkpE/32+Zx64mBgMiZ/skAABMajQAvQjb0L/Ay9QbBySOKAEFuSfZ9pxAQCsKi55wE&#13;&#10;+LlnuAADAaBUJQEkLrnmekBnzC0UnmABSk6UIAHYfsLMYwwpimKQAHcdp2gAGgahmABEkMRQAEMQ&#13;&#10;5BosTpOE8AAvC2LztAUxqFv0XpeGAABrGsa4ABWFgXAAJAih6xzdgABYHgQ655HcAAGAgBoAH8kA&#13;&#10;AGwa5sAADAMgyAAHAdOp6UKAAE0RCU8AQA83JXAScIxBEHrgXdLAAI1MoIgwIU6jxoVAAA81HOQG&#13;&#10;AYAASVSAAf1YAAH1ejzGMaC1aAAD9b0okqQwXXNe19X9gWDR6dJ4VKfKBYSZDaOiJkoRqJgG/5/n&#13;&#10;fIAAgbU9k2zbVt25btvW/cFw3FcdyXLc1z3RdN1LQvjBo6fp8RAAYCveykJHw6bFsafABvInL0QP&#13;&#10;ACKQjCLSpFRjJHvCzoPebRqGzhisnYdk4noesQHgeh7UOBk6nme0LAQBLyYXEIDuAeB5NbP9AAeA&#13;&#10;ONgQAKrAqCrugyDwNuCih+OGBKsgABDMUjO2A0hOzIH6/QBMwySjPdn+ZYEikBAC9+horgMEwkjm&#13;&#10;jXXryUwjCaMOSfS+ny5YAAaAbuqI+oESueMgAaCYH3cogAHgc7RggCLuu0xp/gHEh7HpF4FgXU5x&#13;&#10;HEcYAAzmgAGQYxjgAHofTQ7T/m9LwABEFQVAAfZ/MFDMCooe56qMxj0AK/6LH0e8VAMBT/9FEAAA&#13;&#10;LNwBJ09SjHr31AgaB2po1i7WgXkd3avrHhovSevpjSxd0xTSCne8tPJKc3tAAW/ugAYvwAAbnxgA&#13;&#10;DnzAAIn0gAKH2N632vV35/5fn+i7pyyVi2OK36ooYRiETB+5cIgTCJi7Fm/yBECYFQLgZA2B0D4I&#13;&#10;QRglBOCkFYLQXgxBmDUG3nvRemEZTb1lOgQJk9o6wrIUAAF7Cs4yPwAAthgAAIMM0yhIKkoJ4S33&#13;&#10;4wch5D1cj9ydk9J+/t/iJzjJxTWiQAKiYfRNidE+KEUYpRTipFWK0V4sRZi1FuLkXS0QeUzCB6r1&#13;&#10;4SFdHJGcAAnI1AAGzG02QIQQpJEMIZcEO4vR3jwTKID+Yhx5j9H+QEgZBSDkJIWQ0h5ESJkVIuRk&#13;&#10;UYwPUU49gmDZ0swsFhJcAAzZNAAAnJ0AAO5QP6AACmUkdYjSNlRFePcQlkSpldK+WEsZZSzlpLWW&#13;&#10;0t5cS5l1Lsm0j4xSRjKSR3xrYVi9AAMOZAABpTLQuZIGUzwABLmkAAHU1ZmrojtLybT/JVrGj7Ig&#13;&#10;ak4QADLnIAAMM55tzpLiJadgAAjzvO8bSdU8y0zIGHC1ID7AoT0n4WUhaLxR0BAAFSggAFaAWn7Q&#13;&#10;ksItqGNAAQm4IVEaFUTK64o54tKMAADNRtv7paKLnl9CGMhHpwjUAAIKlB6TeAapYAAJtLwAAxpk&#13;&#10;SZRACVSrYW9Nmj9O1kzdlFIidglgAB/qIAAddR6eVJJvT6b9SqnEtDZVEAA06qAAGDVep9WSVjgq&#13;&#10;5G+OIyqwAABrWOrVZSThMrQAAClawACgrdWauBI6GC2mjNNQqKnDnkritykMY4RkeGNYEAAe7CAA&#13;&#10;GFYc1zjwMWLUCoIABWCsr4OmO6ygABy2XAAGCzRECJQ6lPXu0BbamStkNUGodRajjrtDasjNo4iW&#13;&#10;stXVENlU6q1XGDbC1lXCmRwq/WGsYNbcWrrRAStYFK21vuDaCuddQlgArumtw9yVf19mAR5CqFh0&#13;&#10;XZj0ToBt3VXKws8ni6V4yu2ukTaaogf6jVIvJaC817ay2ytoNOq1WL4Vat1V4AFYBlVirJferNw6&#13;&#10;1VsrcKDAFWblzSubc+vOBy9XUhFJKLVOsHYVJTe+Q96LUXswtU7DGHaKXyqpfS22IKd35t5fu31/&#13;&#10;8TUTwFcW4+BsW0TwTXZQ2DcZlxwhSOLmFMc4/amsSVlr7SztvTeu1VeyIiUAABHJwAAt5RvdkKb1&#13;&#10;pKnjYywAASWWwACNy8oeJlWsRW1vtXEQGZwAA4zVDUqVZcURwxVf239ZhgZ1AALnPAABD57tBi/A&#13;&#10;lyK4ht0EAAL+hUgg0BpWbGuC8b3RrLCgVgABw6TAAHPS101LxhpFX/Htn8gafmvHzK0hMNXqtTaC&#13;&#10;GxUnzAcjTGuveH6n4705mKqWI7623r2CbXWhNDWED3WbN9vc5YsqzlsSQABEbJABCbPtacYYFtAv&#13;&#10;QwwodqAAC1tfRVDcFXO0bXqrQcNwTjnK+AYumHpaar9hKLOPtQYz1hqTI2G8k1x1S+V88ahOZTfx&#13;&#10;kOs2st1VOzHiTMtcNdAm14F+wdhc3VdxTfy/1wKy7G2RsrZle8/XG2hXvaQANqIz2uFrbNdNt4M0&#13;&#10;dt/cM5BlvffCr7f0wcJ6e3bjnd8g9S5I1RDbe2rN8b6iDlXImsdMyQwjy6p/Adb2g4LwfhOv+F27&#13;&#10;zhw7OfEcubJERst7fFtnZ/xlXHjfHdrbYrLovbleOS1Z3AHDcXKdybmg/pvf8V92cxxBEBVgPwAA&#13;&#10;g7wRqHAAAXd9i7nVLgsvBAAEd4W0AkfEZNyeF7xloAy+PAAGfyWh9E1lGv5fwnhuJU1rMKfzwAIz&#13;&#10;jkAAHX0loA+enmpNYJXq6zI/SAHj2HS+795rKL72z3HvCL91aASfvabzmnRXsNHwwABi+MAAG3ya&#13;&#10;zUlAB4gSIABK/RRCf6sz+b8h3+wXJLw1ke2VIyQgc4ABdfj7d0SLHce5YWyiFsAHnhTqxMYAABX8&#13;&#10;4uonKKUayFoP7kWMo86swwIwT/KICspE4qoqxWT/QzBE7/KvcAxAZe0AauMACjq0D+wzEBiuL/Yi&#13;&#10;r/q0EB0DkCKrMAo3kBCvb/cBYrAuQe0FQxwx4joJMF4AAWMGUCjTq8T9MG8HEHMHUHcHkHsH0H8I&#13;&#10;EIMIRdT9EIcI0I8JEJMJUJcJkJsJ0J8KCekIsKMKkKsK0K8LELMLULcLkLsLwsggIIA/4E/wBBYN&#13;&#10;B4RCYVC4ZDYdD4hEYlE4pFYtF4xGY1G45HY9H5BIZFI5JJZNJ5RKZVK5ZLZdL5hMZlM5pNZtN5xO&#13;&#10;Z1O55PZ9P6BQaFQ6JRaNR6RSaVS6ZTadT6hUalU6pLoHBKrWa1W65Xa9X7BYbFY7JZbNZ7RabVa7&#13;&#10;Zbbdb7hcblc7pdbtd7xeYjV71fb9f8BgcFg8JhcNh8RicVi8Zjcdj8hkclk8plY1fMtmc1m85nc9&#13;&#10;n9BodFo9JpdNp9RqdVq9ZrYXmNdsdls9ptdtt9xud1u95vd9v+BweFTthw+Nx+RyeVy+Zzedz+h0&#13;&#10;el0+p1bxxet2e12+53e93/B4fF4/J5fN55X2PR6/Z7fd7/h8fl8/p9ft9/xe4H+f5/f8/8AQDAUB&#13;&#10;wJAsDQPBCVPVBMGQbB0HwhCMJQnCkKwtC6ywXDENw5DsPQ/EEQxFEcSRK6MNRNFMVRXFkWxdF8YR&#13;&#10;jGUZprFEaRvHEcx1HceR7H0fyA6kbSDIkiyNI8kSTJUlyZJqnyHJ0oylKcqSrK0ryxLMSShLUuy9&#13;&#10;L8wTDMUxzJMrZy5M00zVNc2TbN03zhOKizROU6ztO88TzPU9z5Kk6T7QFA0FQdCULQ1DvpP9EUXR&#13;&#10;lG0dR9IUjSTNUVSdLUvTFM01TdOU6oNK09UNRVHUlS1NU9IVBVDhv2dVXAABNYgAB1aJQe9bgAfl&#13;&#10;dAABtepoeVgAABVhgAAljJYedkgABdmAAAVnxXYB5ABW57gAC1sAAANtpIf1vABZJ52XZtjAIs58&#13;&#10;3QAD9gRdkV10fgAHbeQAAZetxgWlB6X1bVuWZfCX30egAAHglYVkl9w3pe1tgDFZ3YeAB+4kAAK4&#13;&#10;qlF3gBgNZ1rZ4BJYeuQIRfyYHxkt+YaA+UxLbx/XBZVYgSAADZmlh95tXNd5gmGQHqAGUgPYtjpX&#13;&#10;lgAHto2FAZFeeXUgWkJhhN66ThiYHjqoAZKfAAAvreP5Dn+g3NVemabsTqmts4ABZtQAC7toAFDu&#13;&#10;COaqeIAE7uwAFxvIAG5vmDZjtQWAADXBgAMfDbTtaNmZxYAEVxwAHHyIAAnymB4LWgHAAIPNgAL/&#13;&#10;PcsAaKG70YAER0wAHL1NnWhaV7gAOXYAAIvZxCL3bAAUfcgB1tegajhbeAABV+HeN56JueTgANXl&#13;&#10;gAK3ndXjyFmf6YAE16yQZmAwAAh7iEc2IIACB8SGYwUHzAAYn0gAY/2AB5AifhxHAjX+leV9Dha/&#13;&#10;yAAmf4AA/v/AAICARHBzQFAAJ+BAABlwLAANWBzGV9g9gkAAFUFQABigwAAD0GyMDUg8AAUsIQAN&#13;&#10;nGsABVw6gAM2H2sJYkEgegAfoGtwThCLjRhsAAQsOQADih4AACUP3oOgAAHqIgAAbxHRDC4AA2Im&#13;&#10;AAHXE8jjRHcijAAKqKzV2TPZeSxgOMXQABJjARgdMY4DwJGLGcAA141AAH1G0AAOY4AABLHNwrhw&#13;&#10;Qx3Iw0YewABLx9AANCQAAHRjdAAN+Qz4XxvfAAGGRgAACyPQeLeSTwniRPHW2AAA5JNLXWy/AIgA&#13;&#10;A0yhAAuwBBFD9iolQ3hvQvJWNOBrK+OUdA2Szcm5Ui46JcAAEhLuQTpGEwFHMAAEkwwABZmMAAKs&#13;&#10;ySODCmYAATEz30PqjuCFrTXHMAADnNkAAKZuIPhO3Vu4yZxQjbQyNioFQAA0nUAALk7YKQWIvEwb&#13;&#10;AABBz1ABMB10bR9SYiIHoAAPKAEoCjQMAAs6DM4XgR+SwABJUNAANuiAAGHjucg5KCoKgABUo0AA&#13;&#10;LFHXkqcIA/4E/wBBYNB4RCYVC4ZDYdD4hEYlE4pFYtF4xGY1G45HY9H5BIZFI5JFkZJwAipUACTL&#13;&#10;QAoZhGHHMwAZZtCAHOQACJ4AAJPwA9KEAANRQA36QAD7SwAU6dFFRUQAmqoAH5VwAB61RKMAq8AA&#13;&#10;LYQAAbIAA/Z5TK5+BIYyLcADNcQAFLpO56/rxVqxOQGAHdfwAYsEADThZLh8RicVi8U3scADfkQA&#13;&#10;tMoAHllwADc1GEFnQAu9AAAlowBeH8AATqaDQ4O+dcABhsQAh9pXANCFbuQAVN5DAfvwAIeEAN+D&#13;&#10;wA/eQAHTywBjm8AK8AgAOOoACh1wAcu1CKu/AAbfAAHR4wA+/MAH16QBA+hXwV79Rqkn8wAE/tjP&#13;&#10;x+f1+/5BTq/4AJORgAD/AoAEBBCMGjBYADzBysq27qfKA1rXtSBLLMxBBAAAHcPIgWUQrSRT6vug&#13;&#10;6wgKvTvLIALjuSecYAASMZgAF0bIgWccqUpgIx6+MMOiAB8SGAC+AAcMkAAQslqap7+yfKEoykiZ&#13;&#10;hyqAA/SwABqS2AB1y8jEJDHMQAG3MrRNJFgAPeBQARgeaEHVOIACfOgAD5O6xrKhZqz4AA6T+20X&#13;&#10;H7CADoQe9Dx+AB2UWABA0cAAgUiiB40oAExDG9D1NMAB7U7FVEqK26zg/AKUJ4BEp1TVVVpERdXA&#13;&#10;AWFYrmutNtcfKwLFIL0n1QgAFBX8zgkhj2T+OgAG5ZD1oE8rzyDTdT0EABLWmAAOWsiBtWyAAs25&#13;&#10;YNeyGfFoq1QtdgAIdzgAPd1IoT12pemNx17I1OntQMkHCABK30AAfX7Vl/4BgKJGvgjsu3aEJPMf&#13;&#10;bSrzeOFWUgg4YkliXIeX2LgAN2NAACuOrtVEg1tCa2HPkoADnlAAC9laQGnlwADtmLPtDCSNqQb9&#13;&#10;t26CGdyKnWRORQd46AAAdaLA8EzTgWlaXpmm4EgaCadqWp6pquravrCRHfrYAFHrwASqYYAZcaYA&#13;&#10;Bvs93lCij2N4KgAHBuAABLuYADDuwACLvL2ulkpzgASHAWPZN7gAqJUAAEnEoYZnGAAOPHgBnYIA&#13;&#10;AGfK0tMYO8yAFDnuABU8+ABa9EAE+GqAA9dQAAudWhB69cAAg9iAAHdoAARdu77whZ3a/MA+ZJgA&#13;&#10;ZfhOU5lXEX2HZaz5Xlo49hg+eABP+kAFKHiABY+xDJ5MyzaJlf74AEv8QAAX8rYNkNn0xKCdmYX0&#13;&#10;Ra67r54fmAAlftk+UoOZX919YFoOuHq70dzECIHsUWOwADIg1wLAAF2BxCEZiRZmLt8j5k6BPAAF&#13;&#10;GDTHwAC8g8AATcIWGGnLoBQAAmIUPMhVCsjByx0gAd+AAbEM4JuOcghsii9AABWh4m1GJwgQmEMM&#13;&#10;2cG5CEyjbRkjQ8Y6DVj0AAKeKAAEegRIQUKJzKwvQ+TeCuLjGWNu3BEQgtwyIQQiJmOMADmQOgAE&#13;&#10;7G0hkZ4dw9WgDWOgAAzx3AACOPQAByR9AAI+QCZEzOEFdIWPMe4WSJkUQph4t5HOFKkX+AYzZKJd&#13;&#10;S+Rd4wAHvivAABeTykFJBklFBUBaQkiEwbULiVRzTHh3lcAALUsSEMibbAJ2zuI7hnQ6h9NJzm/u&#13;&#10;BHLMEADWx3uedAx0CpDDIhvhlDSEssJZBHmkbg3ThoRgAjoDVOyeJFzdeUL+cAADOiCdm7VGwLnL&#13;&#10;qYBBOuYbXBVzvg7B+KwAAWz1AAImfBDHpCfAAKyfyiQkUBAAFigkpAADFoQvlfaEloNeFGsNZYTa&#13;&#10;JAAgAACdYIAABoo1NiOrnCplVg8LyBJr5cgACrSchgzqVReDdOUBwAAe0xAAGCmgAAM03maNgAEm&#13;&#10;ZJFHKS88YJxDgTeqI1JTb9glUjVvGplTLAf1PIQ8IZYAF2ieABMEcsBBM1bLMWgg8xG8N6OKACLg&#13;&#10;KwABqrQAAFFa3iQvhigsaLghuPxoeDSuxFFNmggpQ56ilZHC3U+RspwUwADtsMcE4cogyHTOquWq&#13;&#10;oAJVC4UyryLAAAt2XqLZmzVmyLNQs5Z+0FobRWjIko4QIAK4ObUQex2lL3CVrBQ2kijFxfAAERbe&#13;&#10;pSOw+gACJb0iCEplukT6DG4kf5AkLsuFuPkfgZXNAAI66CeUWkPtuIh07qW7BhjZG4g8Ma+RgiTB&#13;&#10;KTwFyIXBGJedxDinPiptJe0/sR1GqPeqpxTzkiESFFc9p7gDSKU0DAABOI6kao3uqRQVWB4TwpTS&#13;&#10;KXBgAAMYPJIexx4cQAUqGdKAIE4jPEHo9LUtcGYN3+IgL3Ei0lqJuVKgOc97sWH5fSGwAA4sZWTZ&#13;&#10;6X18spZKDNgbA+HBE59yQcOw8SmQwAAqyMRAy727gwut5b47QciEWRo+JpaNWxM4OwgQ+cAv7jCP&#13;&#10;UDgVxIJCEH/DqAAY+Z5bxhE5mtQJC2HqXuE6YHOcwAZDEpi3PBiq9AAFFn2Wy4FvLlGNoOSw6yKU&#13;&#10;eW4Fm/U0gjgAlcHcikgMvYHFU+t672UjTWx+yJwAkHzgwIhRW4MfRyAAqeD9BqDyDrZG0ADF4AAG&#13;&#10;axJqTcloSSIZ9FEAA3IrbVOdFNr9WcJs87DJA6sLmhQAO7BZim6REBSbPABfjZsKBMMcY8w+k4VY&#13;&#10;CLnCHSwiDjBmGzNrigpdu6Yg9IQjkWc9583jRHIcEZEF1B7ABGPWGsnsCxIZSXVmA50QRIhAfbw2&#13;&#10;eCM50UsXYnCSO4kF6AAQfD3Is8tMAAF/FeAqMY1S3FGp0/KAIPPgROujdZhwTtW1pDFNmFDSAAZP&#13;&#10;LZ6T2r4Qvey+hKgAfmPDXsUkfIS3VYEi2e+HiD2Dw7iFZSITjoPQlFGl99JG4V0/qB+bPdR6p1Xq&#13;&#10;3VyIaP3f0vblBqe1MlRpGQPDG9gARCLIjF63+igxqrBWWHxn9xABAsNd+wACG7w5RyxE+WjJ2ZMj&#13;&#10;EwliEXZAAN3wwAAl+J0dK8iee9y73AZbIDfk+seVISNLzD9X71YrJF3ioL+cybv0Zq/hD+BUlXLS&#13;&#10;UJnqyKISOuFDGm2dZhlJJDH0TImw9lIPz3Oy3s1icoMRPwkS6whFYNlDy3ySEYi7DrHyIQvoMjp8&#13;&#10;zgJ31WjocIm6gPQAPMDS51FTmJFroCObAlb51dCEa/FN24WCuEU4MFKRTzmr14sSDhYwHEBApf7v&#13;&#10;1ZUL7/4iiEITa2Tk5WL9pUL5T5LaSBwLq+heqIjeDnL3JLzQwiYYUC6566LQARsDjzqswiaODOBI&#13;&#10;xmIOx5AIJAhAzHKlwAD9QjBabwQXMGJRKawg8F7phapa737Zoh6HTYyvp6zwkH0BLqo9ibLLADCs&#13;&#10;6tKpAiiwwdqmampC7bwHkKYAC2inZV70jwLoYiatANT6ZsxtDHogxBwPLMzNDc7ojoQib7qGzChI&#13;&#10;LkAAC5oGUH6yyzBh7J4ADRgiglREjfK9LMTsMIbrDoL8psS2AAASURIjC4JwgFMRzcQQ4hDRK5bU&#13;&#10;qWq4IiafwVgAEDgRryDkTXjk4g6kKkylDm4AC4gGLIrI6j0PxmoixLAP0QoAAG0WjdjkIibggbLV&#13;&#10;x9Qg7ebDEQUYEQTqcYMYkYsYyojjKuTayZMQIiUQkFSKZ6J6Yi6oEK545TcPjZJ3jvAQwAAXUb6m&#13;&#10;ynEFppIkRh7/YKTnLMkPKaYibFD6oJyDjV7xIJcY8Yh0rxbSB970Z7oh0e5AoP63KHByoGYjEBiw&#13;&#10;qw8OQAAQkhYkDLcDL8g9kGwD0iYhg2kSL3IE0jKX7Twi7iZ/YZSiydjmkesY8SYc0k8Ez64ijCcL&#13;&#10;7khAQjDsL0Qg7sKscasGxoYqjKg0ZYQh7QYY0axQLgDB8JBm8XbGBh8Tjl4FoijuIZ5/AOb9zZie&#13;&#10;spckkQT0TXAAC84YjZAibs62TQEFqsYi8d6AjWsJML0EgADfqi8jbtJ0EFo9kASTqT8liGanQ6j/&#13;&#10;Mf4jCkpwkhMbkqrPCsC8BSLDKTLkgibJKgagrG7b0NDTqGpawDgADKwjEl8hw+x9krAg65LZEHyy&#13;&#10;oiZTcsxIyWowQMQAAYE1Eh5T6KAU6oQ4wibKUOD881kT0wDFkHzGQcTzSpIPE3ojD+zGLGcQ8v6n&#13;&#10;sgzQBO4PklIibzkzheM5CmCmQi8nzd4ygWjnwir/4L4ABvsUjbQmz2gi71YJia4I08oAE4E209K9&#13;&#10;0Yc9U9s9094xY8ANoACOCscZoiLArvriJybH4i86qhTmrpajQNE3c85ice8qcTcDsb4XTljlynpI&#13;&#10;wE9CU7r74hjfstKj0l9BM8L1gg6C72c+Dq8e8+UrK9EJruwh6X0tJkUdRfoHwjEHy+ctiGIjcxM7&#13;&#10;JaL2Ugwh5lEqEXLvUgjiYi8kYW1Ik10FjYFELys8RT8vElQictK+CIE1Qi7agyYysBDx8VB9qOyP&#13;&#10;FE7o055NYhDUjd8osQ6TIg9BlABT6a0LIicUyggLDsrlQACiQJtJLqr0SNoTtBzv0CgijPdKrQEu&#13;&#10;QDVQgiieaWILTZshMvU58e6pkRISQjBX7tid4Vb6UMj/CdIAEk4cxijW0ZIi83oPBsZl9KT3tO6z&#13;&#10;ZCVHxNMRwFMHYiTnsuRI0kdQgDRK5LIaFXIAFVsWwjD+DIBXtSqLRupu7QEli3oIgjAK9Zaih17O&#13;&#10;YHJdJdcmJ8BIzXYjEe84Exk56uwGlVCzaOExIC1cUZb1orE78OhDwHcp54J4cQjQFKq8Ai6gIJDt&#13;&#10;qHgKwAFG86TQjibskVwiLQEHyHULoAFJYi8zi+chLpFb1hZ5k9lhlh9iFVDulTclDk8+4iFX7Sjs&#13;&#10;spNeK0pR8C4YUFcziWqxSq6YVbjnMopTZTY9iHRCT7QAE8oIwhE/UODQEyipgi9ODnJ2ME89FiLP&#13;&#10;Ee8HzAKnNFAhxocSbFFmUNoiiqUSBT6m4DMyargjdiaOEaNi4h9gaOEKYHkfAjCvljReNYUcloDF&#13;&#10;keb6VLUMQiMOChAYqg1KssQhzCRyENisdHgAFrohBuAcDu7vK+ZI0ndLansBFWq3UFYg9a1X5ocP&#13;&#10;wjdJZNNZYK51R1lszFraSGJLYakrgiVTguAuRCUg0zgidYTH7D7FchYQiGA+jPcKMkaZ4idvEptI&#13;&#10;zV7rsH0UyDQKNTQi7pFp0oaMsAdyrqtzs57gVqNqbK4g8tLfrz6+K04i7nsnJXqx6nrhBkUvVlAi&#13;&#10;6krJjoxJYQt1R4Eh0xj8Iir4jwkxlAbJtZN4LqiTLcC3LpDFbPZ8QS8BwAFYVNoi13BaMPViYi9t&#13;&#10;zjpY0uydqYoibJliZkTrVvQi9gbzlCQE7d99eCJVlh2CWCuCzqtqwmlrAmIianrERTctk593wg5T&#13;&#10;bZ4UiyCVaX1w1nde1Yi7VokBDpbyYDcWcWqsc3IAEapkUUyGLo0aqGLQDsMzEgqB6edJrrWC60Fz&#13;&#10;NmM82Ic6d/AiMvT3NwU0tAohbfsbL4hIN40ygi8e+KrwFTFdIilkrJkNEtIi9jLBBeKx78+JKz8J&#13;&#10;cBA2LUFtYiGJctLD7o0X2NwgzQEx8NmHFcQCz49vMKgg8rTkq3KjxTZNMBBaEKNTBuYEr9LYETKA&#13;&#10;kmQjUc6a8smKuN6zjaTpDFDwwbojAuIMzwrw9wUlhooHQhk/UkeHDk9BN7sL7V5I0jIE1w9uQgpc&#13;&#10;r3t91vkcNqVOdZDg1ZqAOFsIQi2Wje2QS7dPeTy9sP02ijxNOWjowg8lkorFdhQi1NKGJaDgCedm&#13;&#10;BkV1Dijiwi84BwmXFXqTM6asdSYjDgSytMLEVguaCz6OEl7zhcuMeJAgznueCHU/7pwi2Fpcr6AI&#13;&#10;Tb1/yhLEQg6+AieHFvBkVmFJoi8dS+C8D8ee+jYxGCmjmj+kCRNgbfuGa2Qi9jUuTk5IyZ7D9oho&#13;&#10;cLN2UtjEVD8g0UxaFJtvAh8osWE7Zk0gdXr3LgCjzH+Zoi7ES+eVgAEdWkKReJbFdJsGIXNowiLg&#13;&#10;VnY9j8+IcaK+dCAnWagssyJ8J8Yi8gzJl30zQi1c74kI2ngi8Fqa1MOeBaGpiRUszD+n+OoibSQA&#13;&#10;GqKgzD7wAg7gRCTk6+GZtmGn8FTiZaCZ+TV5ij1pznqipIyGLwE2ljRTdxojT17stD9fOuaFjaVi&#13;&#10;esFpwi6+FkrD9MN4z88xKnrpdMcaMWgG1W8WIg9KsA2vooGIZINPxTbk5gga4AFw0lmMdnaHSWsz&#13;&#10;4i0bL3N416OzyFkFVEjk787pc5+a4hUliX1XjAoi7KUkZaEkcxNTDQDpFLQi8PFMqtkizLs081ML&#13;&#10;OE2eJRmeY+Fktee5p5a+ckc6Yg7FEPVTFstK06yx6HUr0BAi9yNLehEowjGREPVXl9widzq4LQFT&#13;&#10;GpIi7rTfqPTeMl++vDYiWj3DnD/EBKF9EFTIwFWkwjU/8rBkQ9gg7D9KT2ThFwU4HBDwjgSsd6NM&#13;&#10;IidSGFCyTk8Ft2Uv6HUG1KVgyzCjzjkS/EJq5sjf19LaKQ2KD+SYVTFXIaBNQ+F4w9kxkHzaVzuS&#13;&#10;UtoieUdfEADwFc8Jd7KPDzl5mWgi7sNjULMGnJR5UPQ9mpOvAizH+2w9jpZoZNNBNJrAqZ8l68Fv&#13;&#10;Eotw0l+uQh1zrrSednrb1jW9xoc/+/wh49ksjD9nfA3ORq1az2XBEUYjbfsvRwhTd4wg8LKksv5T&#13;&#10;fBGpYhVX+SxTZIw9g9jo3RyHDwGcro1RC/UsmUwjG5JK0iYD1NXTZpSeejT3Jh7QEzjwmPghsdWA&#13;&#10;XDHMAi2216MxkrCnq4JkUX2ioi04GYGbYzz3uvhaFYQi9Mdc8KK4LjnYpgVIgWzb2BxaNMNLK4oh&#13;&#10;8UckaebtVwQi6waa8PV9Ai+RENEwgAEhwidE6kpkVvHgoi7hHMUQ+9PdvJXD3ifi3i/NCXSv9gj1&#13;&#10;kGwj5h61OYEBFBNKUh0OBNN6KpiktztGY+gi8fUyheMkZh9iaj2Wl7Ai3fxTd/W4/jBpXJjFcJdN&#13;&#10;kfgjsosNg9mZsIzpdG87jjkXwicQjsmsCvnSgiVvGAS8FGgi3Hfd8HEyUHXnxqVpcU0JfO4jKj19&#13;&#10;1P1MLFdw0rG90xlaxIKyqedtDOAi8tPMXYW9T3O9Jh+9zdwic7mKsBEZLrvsJpVayWtOrsxEQka+&#13;&#10;F2UBHvWOZaPfyirEVHQhzQEFT4lMLZSNJzWS0uRaGSzpdktzrjmfwiqHF91XlM/w4/uYFvA9hCVv&#13;&#10;XXy+wi6HFp2Zs/oiyx/fY0k2hh9nZkV9GewiuKtE8NDhFjWeBoevgi990XxeOjUw/14/kl8fTpd4&#13;&#10;ykvCgi3JlTCecke6oiJCVD7pcg3f3gS9ENEs3rs0AvPAzQCyr2XjOnpv22Cbc5P62ufiogAAgUDg&#13;&#10;kFg0HhEJhULhkNh0PiERiUTikVi0XjEZjUbjkdj0fkEhhRmkgAT0nABylQARUtiL7mAAmD7AADmw&#13;&#10;AA85iqSngAX8/AACoQAVtFgp5pAAaNLAAhpwAStRiq5qgASlXnE6TFbAAUrwAKNhADwsgANFnABX&#13;&#10;tURclts1ooQCAB0ugAH13kV5vV7vl9jzTwAAF2DABKwwAVGJAANxkRe2PgoJyQAAOViLpzAANebA&#13;&#10;DrzwAN+hABS0kRJmnAD81QAHutAB72EZlqKAC92wACu5ACk3kV2B7ADN4WCwmzv3H5HJ5XJInNAD&#13;&#10;c6AAkhmAB660RfXZ1OrAndAAG8EVpB5ADU8wADvpACW9kFLfvADz+QALX1ABY/EV6x6ADY/wAA3A&#13;&#10;IAEnAgAHdA77vyfMFgAQkHNY1yIGBCcGwenIDgAS8NAAD0OuXD8QRDESHFZEoACrFAACnFYARKVi&#13;&#10;In9GIAHxGiCgVG6KmVHQAENHoAHbIAAJ4SQABjIwAOyfTtn4ADugI77wooQUpgAZcrAADEsgATcu&#13;&#10;IKOsvgAasxAAFMygARs0IqNM1gAcM3AAIE4gAO06RHO07zwjcgHaAAyz9JYAAvQQADjQoABVRCOw&#13;&#10;0S4AFjRwARuBQAFdSiKwcQgAF9TQABPTsMw2ggw1EAB0VKAAnVQAE1jSiJ71cAAvVjGcai7WoACt&#13;&#10;XAAGfXYADvX1ZnwABQWGAARWMiJU2SABNWZSEcFhaCapvPNqWrayFEDbLatu3IKgAJdwAAMFxqCo&#13;&#10;aMRpYLSCkAB43bOc6ifeKIzEatCUNC8eR8Ft9oqYl/QgHtv3CWmCIrPwygAcuFAAI2GgAOGIJemI&#13;&#10;uYoAB64uAAoY0AAyY7a+P5BkORZCf+Sn/keUZTlWV5ZluXRDjoyAATuaAAPmbgAQedIiq5KKIo0y&#13;&#10;hS9b2og1UmDHpD4vnRAVQrTCCFNqNhWICWqgAT+sAAyQE54rBda/Z1JFPsbKMtQo4gBHRlAAHm2g&#13;&#10;ARO4Ii3hSN23oC7uABV70AAEb7l+/8AkLzGoAF9hbhmHRcxbGoZJIABryCmqfs4AB/yyI2YTVJ0r&#13;&#10;i56gAXHQAABfRoaaXTNG0tOhOAA29aAAkdgjJkdmADx9F0kh2LY6GMeewADP4AAMwdIAC/4wAPeL&#13;&#10;fA+X5iOCH54AGF6QAEX6uH4iiA8e04Lhht7wAEL8KIwOd3f+CmeM43cYwILmIAHP+AAeeIaUpWin&#13;&#10;WjaABx/2AAS/89R6xBC1BXTam9FYUwAJfDqREQ8DXPuhAtBFvLe3mwVgsRJvQq1bq5XUz8VpERtQ&#13;&#10;hAAxQLiHEPCOhRCYDxEQ/wtAAMmGDFmMDDhoQWFofwADFh0AAGcPW3txIgPKISfU/uOdgEh8wZyC&#13;&#10;rJFS1drID4oAAE5FNxYDSGpuHCu8Oy7F3PaDwnBOUF4xMvDVGUAEIRtAABNGtfIhgAAQjgSEa8cz&#13;&#10;NGcXwj2NyRgYkNaNERhA4JAInRTGUNRBTjC7kRGqNhURKkRFvI9ZazV0NTFAoFQY/ZMGFMOu0eKq&#13;&#10;k2PGC+RGLwABjSlAACyVDQxLRjlYyxtQAJRxwAhH4AASZbF7VXC+GJpwmAASmIIiJ7JVuKAdMVzY&#13;&#10;rlylyIov4YjAJay3FtNEiokJqAAkeLeFUkXNGVACQ1TQvirFYVcPcqBUljAilbOmdU6yJsmZPOye&#13;&#10;E8Z5TznoXppAYyTEoD7PuXyVCIPSGEAAP1AwAARoMr1X4OKFENZ6plTbvZyyNBHRMgo9KLIJCwtI&#13;&#10;AbiAjR1DWQ0cVIYtLAAADCkwABAUpILNEWwAJ9h9AABymRoDRBCpsQl8gAA3U7fe/EG9P42z1qEy&#13;&#10;gwA0ziAuAADqpUDxcRVIiigKoAKIUmBg+B8RDBt1ZpHIAcBaS1yjIgmgRoABZVlAABOtAABQ1rqc&#13;&#10;RhkwAAs1xLGWUGldWcs7m4QkR9ewADHr80oebdW6VoAnUOwzIAg2JAAhMYCA0ChssgREUtk2Zs1W&#13;&#10;7UGiYIyE1vl+AAaFn0mneawJ8AADLTEFjw9F6aggLv1DkAAF9sSGqOFiAAUVt6SQHAAGK3hBaGxT&#13;&#10;E4AAD9w0zppBJcchI3rlSwe2/scdXoCMQDhYe6i1YMwbCsACXgABZ3dIjH27aTgABHvI6x1xDIdD&#13;&#10;Fh+IkAFIRxUeloQQosH6GleApXcQYAAUX7Ia+EQr3BmgArfaON8cSCFkHgABWoXQASYH6/J6Ac8J&#13;&#10;WbZLQKgh/hsEFbGKe0KT7q4fI2OzEV47yodhWb8AFdQaHHfXT0c8p5UtwvZeIhBJxPTWkhiIdltr&#13;&#10;cHpA6QVwd5n82mAYABUQYXULrIROMAFkA2GdM/cMD9jhJkJZuHwADBBaAABXl3KgAGqgSITQDL9z&#13;&#10;rmRfY0FDEGayOGhDef0/9SgdAAhuccVWd6UUqjWCZmzOMVEJfhi9yhbRyYkCPS6fhGJmTOsSEGh0&#13;&#10;4CKVZG2W8NDYa4VyPqFohLjrpAAHNp8AAGdRKfUZmzU2p0REBIA/4E/wBBYNB4RCYVC4ZDYdD4hE&#13;&#10;YlE4pFYtF4xGY1G45HY9H5BIZFI5JFjDJwAoJUADzLQAhphFIGADBNQA6JwAAhOwAOZ8ABVQQA86&#13;&#10;IAGTRwA16UAALTZ7PzrUYgpaoAFJVwADK0ABFXQAPbAAAbYwA27MAF3aQA+7YAANbwAjrkAA1dYY&#13;&#10;U7xN5yF75TxyABNgQA7sIAFrhwA8cVbrgnMcAAzkZLk8plctl5K080ABdnQAJ9AAGXo7FZImq9QA&#13;&#10;ErqwADtcABDsa/YdcDgA1twAF1uwA9N9pQaAFPw9br4mcORaLVYB6AExz5IvekAET1eBkMlzAABO&#13;&#10;4AGZ3wA1PEAAT5QAO/QADf68x7fd7/h8YKQPoAGD9wAk/0ADZ/YoesAAAKUBgAfsDLouwbQUz7Qn&#13;&#10;bBwAGHCIAHBCgAARC4ACvDQACtDqGHJEAADTEYAADEzyPMFkVAAEsWwLA5pRipKlntGrsAyADHE4&#13;&#10;AADx6hB9SAAAlyGAB7yMAANyS2bmg9JoARAcgAFzKYAQAesUASADUFXC0MPlL8wTDMSHlVMsMw2H&#13;&#10;80gAYE2IwSU3gAV85AAB86gAFM8ABBQbS6BAAGjQE1za3x6AAClDgAVtFAAAdGoQfNITOK7et+DF&#13;&#10;LT1Bc8BSAB307CEJG/ULGAMAAo1MAAu1SiBM1YABU1eAAJVk2DZBvW0Xn6ABi12AFQm/HkfC9YQA&#13;&#10;CdYsx2PZFko0WVmAAvApgAvgLwYE6dJ5IB9AAcVtgAdNvIolRQAAJFyIQo5kgAP11KyrdDgoAAg3&#13;&#10;jUYAGheoAGbfAAAVfdqAAQl/og5A4AAZGCyRJQYYSAEVBYAEans3TeHPid9X4RGLgAFGNIYwh3AA&#13;&#10;KmQO27tLAwAD6CAAAJ5UABs5a+z8H5mN2AZRNF2Vm+cZyhrAhMABy5+oChLqDVGUdBx2gAbulABm&#13;&#10;J+IhNIf1dWCDn9qoACLrEiyPobzvSEev27b8plyxLFu4AjhOInYII4YW3ABqAABjuYAGduyODxvN&#13;&#10;BGAAAOb8AAW8DwHBSMe4AF/xEnxC8sskDxzOM9nXJcnynK50gaCctzXN85zvPc/0DLi/0YAFF0wA&#13;&#10;Db1IATeSSMW8dIADp2VKULA1c9sAB8d0hAI96AFbBuACojqjFwzjOcTAD2k+xLE631JHoDpYl3Ah&#13;&#10;aiDFHiAHRi/bVuMjHGqn8ta206d4AAt9AAEP9YAYSGHQ/h+LLM0afIBdma9HQAAF/4jBIv/AAKiA&#13;&#10;SdE7KNAG+Mfa8x1QLfO+kTcD0bkYBJBNazbFihOXSusyjxhYQdAA+F5cBl5oXT8C+E0GQ/PyhVCs&#13;&#10;kgPoXKfGGAARcM3YuzIubgawAA/w7AATOEBbIErYeW98AAT4jKoVURNfAzSXkxhATN3Q+GmMyJmQ&#13;&#10;c0C1Ydh/WiX0h44YvAADVGFnzQAKxlaLAdpoAB4RrfwVcUjfW/wsjlHMiyrxUgACxHlO6eYcEYhA&#13;&#10;S0PKuleOMXm4U68UV5wCFQ/t/pDxuSPAAHqSSuIekCABEJSA+QASZgaBYAASZQAADHKMjBMBDAAG&#13;&#10;JKlYD0lCRTacAKWEBAHrEWMTUMEdJcPxLkI54RUlpMpZWWM4L0XmvKkI2dhyNmfjlAANqZzNRWxF&#13;&#10;iOQtLbaRTyXSCw9eZTQCsibQi0Er6n2QiIfJwM052ktLZUBOBEm1IyGnWAAOU814LyImvUaEOoeP&#13;&#10;lm2U55M7pNSwAFNZQyiJc0Hc07iZCdZZvok82tLAAKBLzmI7ho7LGXA1o0xEXRDHXgADFSEAA46S&#13;&#10;IIaJP+Tj2KCrvEpS1FiLiPtuGE3BNTXJlkciBGCMTLRsqxVnJyoCkVZASP4f4I9R6EVJqVUsjTmK&#13;&#10;mVPqhVGqVUyRSPG4AAdlWQARlAqABr4IyOO4cQL80RpEoNleydoI1a1aAhJBSQcZhjESpGJFtadD&#13;&#10;H7AACVXteZF4QC2sAAAZVg2tOGn5RoGoAAtWLOvVSxznptIxGkQhPdEpYkbqsAAWdmwADes9JUgj&#13;&#10;XDOv3r2Eqy1AyNrntAAADtrWDgbPar6uQtTvHghJV5sFawjAAhMC+x9v3PjVuEUMotrQO2vI5JwX&#13;&#10;FywAP0qxVoog8y/AACbdWuxHIhNjPCeNbY4q0MLRWdo7RG6czViXN6bC2QZXrAAFm916LgXxcnRc&#13;&#10;sw2ymFOBnfkkB4hqAAFjf8AFmZ/grwIphPl4yNRCN3R2yQAIFjqu+DrCQAAmYVgiR/BovMNYBkhN&#13;&#10;puYMcKYWq/fLEhlqz1nJHRObluKwG1IhTdZgspBDFp9URJNsF4hBwMSBNjfBjY/ueOxsLsAeZFAA&#13;&#10;FXJFKyOJWalHdXeNKhrzeBiEJlp8S5XJDCCwYyjKvPOKbaCYJCIO4FdmVurd4QUqBpmsAAW83URJ&#13;&#10;GPLORtzcz/ymSOukqJVUfHXn0AGEgdMfZDQ7LGhdDLKqdofRWi9GaN0do/SGkdJaT0ppXS2l9MaZ&#13;&#10;01pvTmndPaf1BqHUWo7HaJ1JqfVGqdVar1Zq3V2r9Yax1lrPWmtdba31xrnXWu9eEH1Nr3YGwdhb&#13;&#10;D2JsXY2x9kbJ2VsvZmzdnbP2htHaRDtf7T2ttfbG2dtbb25t3b239wbh3FuPcm5dzEG2rufdW692&#13;&#10;bt3du/eG8d5bz3pvXe2998Yl3Tvnfm/d/b/4BwHgXA+CcF4NwfhHCX4b74Vw3h3D+IcR4lxPinFe&#13;&#10;LcX4xxmpfDONcd49x/kHIeRcj5JyXk3J+Uaw45ynlnLeXcv5hzHmXM+ac15txrlfN+dc755z3n3P&#13;&#10;+gdB6F0PompYq9F6R0npXS+mdN6d0/qHUeSc56l1Xq3V+sdZ611vrnXevaU6p1/sXY+ydl7N2ftH&#13;&#10;ae1do7D2vt3b+4dx7l3Punde7bz7b3fvXe++d9793/wHgfBZY7z4Pw3h/EeJ8V4vxnjfHa+6P4/y&#13;&#10;Xk/KeV8t5fzHmebeF8153z3n/Qeh9F6P0mzPOel9R6n1Xq/Wet9d6+pnp/Yez9p7Xg8iIZiLkpbd&#13;&#10;4cZyQCa+AAAc3w/fB2+NMliHwBNWFJJbe2+BAVtXayRsVn1bt39mJGENUsiOMFGQlJKnkSGFaZov&#13;&#10;sBWVsXFBBU+1hXtv3fv6j7L+H8/6f13Yf0NhqjWEHFH/0AALkAAjjPJrAIp3J3b/A/I/aZwbRIRI&#13;&#10;jJhiYc4hjLzMKraMx3D4YcxXpUQmY9YN4AASEEAjCNYeBUpU7PLIoHgmgmx7YjgQsFwAAW8GKsoZ&#13;&#10;a9Kl6cKX7LYAAIUHa+6brLyESrgAAPsIa67+0I0I7mD+UJEJcJkJrZbOQeRjJjcCEBoJYAAqgUr7&#13;&#10;giYmZYQLwqwrDQiniCqZqZ6K65A9AHcCqrqEDB8Goi6C4AAMkOQjCNwAANcO535W4Y8PYAAKEPwA&#13;&#10;D/oUcFsF4PkQoAEFCT6ULPoda1Yg6ESTkRb3yRDQgS8SqYsJ0TETLikJUTUTsT0T7WBMoVRSQrgr&#13;&#10;xZ4AARUVIigUMVg5w6D7wAEVgUIAELohEBZfog7PMNByYNEXoABVgTMO0PA1YSpkw+sYhoL9Yi8F&#13;&#10;wQoAEQoPgAAHEaQAEPYY4jAmcYAAAX0baD5q0XoNAAAIkcUUEckcrfsTkc0dMdUdbSpcgJD8Bsj6&#13;&#10;C/zADEYhbDxuiuAADNYGgACmQhkW8My265YXCmhqJm8W74wO0eYWKjCnqPILA67KcVIRQjEZkZ0Q&#13;&#10;y0q2YjiRAk4MMbp8URB1INsdkkkkrcggD/gT/AEFg0HhEJhULhkNh0PiERiUTikVi0XjEZjUbjkd&#13;&#10;j0fkEhkUjkklk0nlEplUrlktl0vmExmUzmk1m03nE5nU7nk9ijeoAAFlDAA3owACNJACupkMQVPA&#13;&#10;C5qQAZVVADOrAAFtbhjarwAE9hAAmsgATNnABAtU8PdtADXuAAclzqlWRl3ACpvQAct9ADjwAAAe&#13;&#10;DiiFwwAPmJABQxgAV+PkBfyQAfOVAAyzAAO2bn2dz2f0Gh0Wj0ml02n1Gp1Wr1mt12vjUDgmw2m1&#13;&#10;2233G53W73m932/4HB4XD4nFnyG5AATvLAFAbwAYHRAA/6gAc/XAAl7Varg57wAR3hiFebVgsXeH&#13;&#10;IA5CGtNrm7++HcFoAD/1ABH/AAN/7uV06gfuaoJbQGAAkwMwrDsSPgACVBoAFrCCOMqfIADBCwAP&#13;&#10;gfz2iAAA0w840QRDEURxJEsTRPFEUxVFaWNlFkXxhGMZRnGkaxtG8cRzHUdt2fcfAAF8ggAfsiAA&#13;&#10;BcjgAZklAAMsmryvYMSiABnyoAAGyu8avrCE8NgAP8vy6m5ezGAA8TNI0kL0VIAAvNqECNOAATGX&#13;&#10;oACrOwAFRPMEEKxDFBxP4AGPQSOE9QoAFpRAAADRYAEHRwABVSMeUnSlK0tS9MUzTVNuNF1OU/UF&#13;&#10;Q1FUdSVLU1T1RVKaGFVgAEBV4AF/WVG0fL4/qKo43V0AAsV6ijyPNLgd2GyjLGlY6ISuBoABHZsr&#13;&#10;SwetogAB1qKiqaJi9bIAHRbgAA9b4AE5cSGE3coAKeQQAHZdbrOwCF3ogw0+EDej6PsOV8IYBl9g&#13;&#10;Ae9/AAeeAreuNonqAB7YRAsDjRhlVYdh+IYjiWJ4piqU09i2M41jeOY7j2P5BkNNDpkgAEbk4ACp&#13;&#10;lQAF1lteV8s5MoxYEtgAFObgABWdYBgU2guhDrnPALnwyhgZ6PJMloeemmABKIMOm6tsi8AAr6sh&#13;&#10;h36yAAia4q6skxsAADPsd4sPQpPAADW1AAYm2gAEO4bTta4Gu+QAARvG77zZVgzLM4CcBkXBcHwn&#13;&#10;C8Nw/ERagfE8ZxvHcfyHI8lydQnby0KwvosJgAS3OrGsqL5osW+TyVAABp1CQcAAgAAl1yIFB2Mm&#13;&#10;ScIvagASXcb0BCIM2OwAFP4AAT+HFA0Gh95AAWflAACfm0hSRzejDD42oB3pw0fXs37f4De7g+Eh&#13;&#10;d8NXVhyny/N8/0fT9ThYx9f3ff+H4/l+f6fgNX7gAaP9AAd3+4G3UjawD/rbW6rIX6YSZBBgUAAd&#13;&#10;MDVmLOSUMxvo8YKAAWONJ64AAfQbAAMuDz2x7gAGxCNvpC3kC8hQAB7I+gADFhcRhza6AADWhoAA&#13;&#10;BMNwANnd0/WHkPYfQ/iA+t9sQYiRFiNEeJESYlG0YYGhawuWnJSUEMcjiwFehYSmlWA0CCWjgi8A&#13;&#10;AEUYYNQcIOM2MxDAKRpOydtf0IQDxvTkmQPMcz1HJhMYc6IwIZw1L6OUjiEBarhXGosAIABEyHjW&#13;&#10;CWJci5GSNkdI9E8Q5ISTkpJWS0l5MPvDXJuQQnAAO1CKodRMASvpNDKABVgwlYqzLUhwl8MlbH3P&#13;&#10;y8oWYAACy3IwyQOgABhy9AA9EcwABwzDAAAKYxCHkRTABGYZq7WhEbGhNEAC9BArqXYJCbAAGjgz&#13;&#10;kzN2b035wThI/JKcU5ZzTnnROmdSIQ7ztAAIqeDKWVirnpFUr4Zp8AAGDPuVcB5WkwBJQEAA3aCN&#13;&#10;+DwAAQ9CSOS0AAJOhwAJojQAAKWikn3bEHeRFsalG4CDoI4OKkB+j+T7GCY4yEA510ppVSulj75y&#13;&#10;UtphTGmVM6aU1IlLGGSdgqgAFVT2ex5Qt1BaTBKLc/yVttGIAAHtSwAAcqdTynx6COI+H2AADdV1&#13;&#10;cA3AAA+rgABSVfIQXcRkOVDOWHbAyBxG2mD0ABUELYABZVxAALCugAAn13ptXmvVe6+KaICAgD/g&#13;&#10;T/AEFg0HhEJhULhkNh0PiERiUTikVi0XjEZjUbjkdj0fkEhkUjkklk0nlEplUrlktl0vmExmUzmk&#13;&#10;1m03nE5nU7nk9kh/oAAQVDABNowAWVJjjapgAIdPAAXqQAdtVAAbrAABdbAD1rwAb9hADyskUGNn&#13;&#10;ADCtQAMttACcuAAI9zAC4u0kNV5AChvgAIF/ACnwQAB2FACXxAANmLAATxwAdWRjkDABQy1IpSJz&#13;&#10;QAO2dn2f0Gh0Wj0ml02n1Gp1Wr1mt12v2GxjUDgmy2233G53W73m932/4HB4XD4nF43H1WdOwARf&#13;&#10;NAA86AAYfTjjc6wAL/ZADM7gAfXfiAB8QAEPlAAa9AAAfrADr9wA6zcAAt+nS6gY/FjsqH/gAPD/&#13;&#10;pIYsBOe6ILQMABJQSAArwYw7EryNQAApCb2vej4swwqirPWAYAFXD4AAZETkRJEsTRPFEUxVFcWR&#13;&#10;bF0XpQ2kYRnGkaxtG8cRzHUdx5HsfR/EhryEABxSKAAGyQAAdSWjh8yctK1n9KSUQ4AAHyuAATS0&#13;&#10;ABkS6hAaTAxrHpGyhdzMADKA7NQABVNoAHDOAAGxOYAANOwACDPKQGzPgAHBP6ESWHUjyTIFDUPR&#13;&#10;FE0VRdGUbRzhxlR9JUnSlK0tS9MUzTVN05TtPU/UFQ1FUdSVLU1ToRSNUVXVlW1dV9YVjWVZ1pWt&#13;&#10;bVvXFc11XdeV6h9VV9YNhWHYli2NY9kWTZVl2ZZtnWfaFooPYFpWra1r2xbNtW3blu29b9wXDcVx&#13;&#10;xTalyXPdF03Vdd2Xbd133heN5XnejW3Net8XzfV935ft/X/gGA4FgeCN/e+C4RhOFYXhmG4dh+IY&#13;&#10;jiWJ05g+KYvjGM41jeOY7j2P5BkOEYtkWS5Nk+UZTlWV5ZluXZe4+SZhmeaZrm2b5xnOdZ3nmC5l&#13;&#10;nugaDoWh6JoujaPpGkx1n+labp2n6hqOpanqmq6npmrazrWt65ruva/sGw29rGxbLs2z7RtO1bXt&#13;&#10;m2xVsm3bjuW57puu7bvvG82mym9b7v2/8BwPBcHwmS7hwvEcTxXF8ZxvHcfW/D8hyfKcry3L8xzP&#13;&#10;NYNvnN89z/QdD0XR9J0rZ8703U9V1fWdb13X7TyXYdn2na9t2/cdzhnZd13vfd/4Hg+F4dh954nj&#13;&#10;+R5PleX5nmxv43nej6Xp+p6vreum3oex7fue773v/B6KAgASAQAAAwAAAAEDSgAAAQEAAwAAAAEC&#13;&#10;fAAAAQIAAwAAAAQAAmAsAQMAAwAAAAEABQAAAQYAAwAAAAEAAgAAAREABAAAABEAAmB4ARIAAwAA&#13;&#10;AAEAAQAAARUAAwAAAAEABAAAARYAAwAAAAEAJgAAARcABAAAABEAAmA0ARoABQAAAAEAAmAcARsA&#13;&#10;BQAAAAEAAmAkARwAAwAAAAEAAQAAASgAAwAAAAEAAgAAAT0AAwAAAAEAAgAAAVIAAwAAAAEAAQAA&#13;&#10;AVMAAwAAAAQAAmC8h3MABwAADEgAAmDEAAAAAAAAAJAAAAABAAAAkAAAAAEACAAIAAgACAAAAqwA&#13;&#10;AA2oAAAUGAAAKe8AACL2AAAb7gAAFfwAACKUAAAYZwAAHPAAABrCAABaCAAAhcEAADPrAAAhkwAA&#13;&#10;EIsAAAN8AAAACAAAArQAABBcAAAkdAAATmMAAHFZAACNRwAAo0MAAMXXAADePgAA+y4AARXwAAFv&#13;&#10;+AAB9bkAAimkAAJLNwACW8IAAQABAAEAAQAADEhMaW5vAhAAAG1udHJSR0IgWFlaIAfOAAIACQAG&#13;&#10;ADEAAGFjc3BNU0ZUAAAAAElFQyBzUkdCAAAAAAAAAAAAAAAAAAD21gABAAAAANMtSFAgIAAAAAAA&#13;&#10;AAAAAAAAAAAAAAAAAAAAAAAAAAAAAAAAAAAAAAAAAAAAAAAAAAAAAAAAEWNwcnQAAAFQAAAAM2Rl&#13;&#10;c2MAAAGEAAAAbHd0cHQAAAHwAAAAFGJrcHQAAAIEAAAAFHJYWVoAAAIYAAAAFGdYWVoAAAIsAAAA&#13;&#10;FGJYWVoAAAJAAAAAFGRtbmQAAAJUAAAAcGRtZGQAAALEAAAAiHZ1ZWQAAANMAAAAhnZpZXcAAAPU&#13;&#10;AAAAJGx1bWkAAAP4AAAAFG1lYXMAAAQMAAAAJHRlY2gAAAQwAAAADHJUUkMAAAQ8AAAIDGdUUkMA&#13;&#10;AAQ8AAAIDGJUUkMAAAQ8AAAIDHRleHQAAAAAQ29weXJpZ2h0IChjKSAxOTk4IEhld2xldHQtUGFj&#13;&#10;a2FyZCBDb21wYW55AABkZXNjAAAAAAAAABJzUkdCIElFQzYxOTY2LTIuMQAAAAAAAAAAAAAAEnNS&#13;&#10;R0IgSUVDNjE5NjYtMi4xAAAAAAAAAAAAAAAAAAAAAAAAAAAAAAAAAAAAAAAAAAAAAAAAAAAAAAAA&#13;&#10;AAAAAAAAAABYWVogAAAAAAAA81EAAQAAAAEWzFhZWiAAAAAAAAAAAAAAAAAAAAAAWFlaIAAAAAAA&#13;&#10;AG+iAAA49QAAA5BYWVogAAAAAAAAYpkAALeFAAAY2lhZWiAAAAAAAAAkoAAAD4QAALbPZGVzYwAA&#13;&#10;AAAAAAAWSUVDIGh0dHA6Ly93d3cuaWVjLmNoAAAAAAAAAAAAAAAWSUVDIGh0dHA6Ly93d3cuaWVj&#13;&#10;LmNoAAAAAAAAAAAAAAAAAAAAAAAAAAAAAAAAAAAAAAAAAAAAAAAAAAAAAAAAAAAAAGRlc2MAAAAA&#13;&#10;AAAALklFQyA2MTk2Ni0yLjEgRGVmYXVsdCBSR0IgY29sb3VyIHNwYWNlIC0gc1JHQgAAAAAAAAAA&#13;&#10;AAAALklFQyA2MTk2Ni0yLjEgRGVmYXVsdCBSR0IgY29sb3VyIHNwYWNlIC0gc1JHQgAAAAAAAAAA&#13;&#10;AAAAAAAAAAAAAAAAAABkZXNjAAAAAAAAACxSZWZlcmVuY2UgVmlld2luZyBDb25kaXRpb24gaW4g&#13;&#10;SUVDNjE5NjYtMi4xAAAAAAAAAAAAAAAsUmVmZXJlbmNlIFZpZXdpbmcgQ29uZGl0aW9uIGluIElF&#13;&#10;QzYxOTY2LTIuMQAAAAAAAAAAAAAAAAAAAAAAAAAAAAAAAAAAdmlldwAAAAAAE6T+ABRfLgAQzxQA&#13;&#10;A+3MAAQTCwADXJ4AAAABWFlaIAAAAAAATAlWAFAAAABXH+dtZWFzAAAAAAAAAAEAAAAAAAAAAAAA&#13;&#10;AAAAAAAAAAACjwAAAAJzaWcgAAAAAENSVCBjdXJ2AAAAAAAABAAAAAAFAAoADwAUABkAHgAjACgA&#13;&#10;LQAyADcAOwBAAEUASgBPAFQAWQBeAGMAaABtAHIAdwB8AIEAhgCLAJAAlQCaAJ8ApACpAK4AsgC3&#13;&#10;ALwAwQDGAMsA0ADVANsA4ADlAOsA8AD2APsBAQEHAQ0BEwEZAR8BJQErATIBOAE+AUUBTAFSAVkB&#13;&#10;YAFnAW4BdQF8AYMBiwGSAZoBoQGpAbEBuQHBAckB0QHZAeEB6QHyAfoCAwIMAhQCHQImAi8COAJB&#13;&#10;AksCVAJdAmcCcQJ6AoQCjgKYAqICrAK2AsECywLVAuAC6wL1AwADCwMWAyEDLQM4A0MDTwNaA2YD&#13;&#10;cgN+A4oDlgOiA64DugPHA9MD4APsA/kEBgQTBCAELQQ7BEgEVQRjBHEEfgSMBJoEqAS2BMQE0wTh&#13;&#10;BPAE/gUNBRwFKwU6BUkFWAVnBXcFhgWWBaYFtQXFBdUF5QX2BgYGFgYnBjcGSAZZBmoGewaMBp0G&#13;&#10;rwbABtEG4wb1BwcHGQcrBz0HTwdhB3QHhgeZB6wHvwfSB+UH+AgLCB8IMghGCFoIbgiCCJYIqgi+&#13;&#10;CNII5wj7CRAJJQk6CU8JZAl5CY8JpAm6Cc8J5Qn7ChEKJwo9ClQKagqBCpgKrgrFCtwK8wsLCyIL&#13;&#10;OQtRC2kLgAuYC7ALyAvhC/kMEgwqDEMMXAx1DI4MpwzADNkM8w0NDSYNQA1aDXQNjg2pDcMN3g34&#13;&#10;DhMOLg5JDmQOfw6bDrYO0g7uDwkPJQ9BD14Peg+WD7MPzw/sEAkQJhBDEGEQfhCbELkQ1xD1ERMR&#13;&#10;MRFPEW0RjBGqEckR6BIHEiYSRRJkEoQSoxLDEuMTAxMjE0MTYxODE6QTxRPlFAYUJxRJFGoUixSt&#13;&#10;FM4U8BUSFTQVVhV4FZsVvRXgFgMWJhZJFmwWjxayFtYW+hcdF0EXZReJF64X0hf3GBsYQBhlGIoY&#13;&#10;rxjVGPoZIBlFGWsZkRm3Gd0aBBoqGlEadxqeGsUa7BsUGzsbYxuKG7Ib2hwCHCocUhx7HKMczBz1&#13;&#10;HR4dRx1wHZkdwx3sHhYeQB5qHpQevh7pHxMfPh9pH5Qfvx/qIBUgQSBsIJggxCDwIRwhSCF1IaEh&#13;&#10;ziH7IiciVSKCIq8i3SMKIzgjZiOUI8Ij8CQfJE0kfCSrJNolCSU4JWgllyXHJfcmJyZXJocmtybo&#13;&#10;JxgnSSd6J6sn3CgNKD8ocSiiKNQpBik4KWspnSnQKgIqNSpoKpsqzysCKzYraSudK9EsBSw5LG4s&#13;&#10;oizXLQwtQS12Last4S4WLkwugi63Lu4vJC9aL5Evxy/+MDUwbDCkMNsxEjFKMYIxujHyMioyYzKb&#13;&#10;MtQzDTNGM38zuDPxNCs0ZTSeNNg1EzVNNYc1wjX9Njc2cjauNuk3JDdgN5w31zgUOFA4jDjIOQU5&#13;&#10;Qjl/Obw5+To2OnQ6sjrvOy07azuqO+g8JzxlPKQ84z0iPWE9oT3gPiA+YD6gPuA/IT9hP6I/4kAj&#13;&#10;QGRApkDnQSlBakGsQe5CMEJyQrVC90M6Q31DwEQDREdEikTORRJFVUWaRd5GIkZnRqtG8Ec1R3tH&#13;&#10;wEgFSEtIkUjXSR1JY0mpSfBKN0p9SsRLDEtTS5pL4kwqTHJMuk0CTUpNk03cTiVObk63TwBPSU+T&#13;&#10;T91QJ1BxULtRBlFQUZtR5lIxUnxSx1MTU19TqlP2VEJUj1TbVShVdVXCVg9WXFapVvdXRFeSV+BY&#13;&#10;L1h9WMtZGllpWbhaB1pWWqZa9VtFW5Vb5Vw1XIZc1l0nXXhdyV4aXmxevV8PX2Ffs2AFYFdgqmD8&#13;&#10;YU9homH1YklinGLwY0Njl2PrZEBklGTpZT1lkmXnZj1mkmboZz1nk2fpaD9olmjsaUNpmmnxakhq&#13;&#10;n2r3a09rp2v/bFdsr20IbWBtuW4SbmtuxG8eb3hv0XArcIZw4HE6cZVx8HJLcqZzAXNdc7h0FHRw&#13;&#10;dMx1KHWFdeF2Pnabdvh3VnezeBF4bnjMeSp5iXnnekZ6pXsEe2N7wnwhfIF84X1BfaF+AX5ifsJ/&#13;&#10;I3+Ef+WAR4CogQqBa4HNgjCCkoL0g1eDuoQdhICE44VHhauGDoZyhteHO4efiASIaYjOiTOJmYn+&#13;&#10;imSKyoswi5aL/IxjjMqNMY2Yjf+OZo7OjzaPnpAGkG6Q1pE/kaiSEZJ6kuOTTZO2lCCUipT0lV+V&#13;&#10;yZY0lp+XCpd1l+CYTJi4mSSZkJn8mmia1ZtCm6+cHJyJnPedZJ3SnkCerp8dn4uf+qBpoNihR6G2&#13;&#10;oiailqMGo3aj5qRWpMelOKWpphqmi6b9p26n4KhSqMSpN6mpqhyqj6sCq3Wr6axcrNCtRK24ri2u&#13;&#10;oa8Wr4uwALB1sOqxYLHWskuywrM4s660JbSctRO1irYBtnm28Ldot+C4WbjRuUq5wro7urW7Lrun&#13;&#10;vCG8m70VvY++Cr6Evv+/er/1wHDA7MFnwePCX8Lbw1jD1MRRxM7FS8XIxkbGw8dBx7/IPci8yTrJ&#13;&#10;uco4yrfLNsu2zDXMtc01zbXONs62zzfPuNA50LrRPNG+0j/SwdNE08bUSdTL1U7V0dZV1tjXXNfg&#13;&#10;2GTY6Nls2fHadtr724DcBdyK3RDdlt4c3qLfKd+v4DbgveFE4cziU+Lb42Pj6+Rz5PzlhOYN5pbn&#13;&#10;H+ep6DLovOlG6dDqW+rl63Dr++yG7RHtnO4o7rTvQO/M8Fjw5fFy8f/yjPMZ86f0NPTC9VD13vZt&#13;&#10;9vv3ivgZ+Kj5OPnH+lf65/t3/Af8mP0p/br+S/7c/23//1BLAwQKAAAAAAAAACEAb1p+BZCzAQCQ&#13;&#10;swEAFQAAAGRycy9tZWRpYS9pbWFnZTMudGlmZk1NACoAAaW6gD/gT/AEFg0HhEJhULhkNh0PiERi&#13;&#10;UTikVi0XjEZjUbjkdj0fkEhkUjkklk0nlEplUrlktl0vmExmUzmk1m03nE5nU7nk9n0/oFBoVDol&#13;&#10;Fo1HpFJpVLplNp1PqFRqVTqlVq1XrEwgcErNdr1fsFhsVjslls1ntFptVrtltt1vuFxuVzul1u13&#13;&#10;vF5vV7vl9v1krd/wWDwmFw2HxGJxWLxmNx2PyGRyWTymVy2XzGZzWbquBzmf0Gh0Wj0ml02n1Gp1&#13;&#10;Wr1mt12v2Gx2Wz2ktz213G53W73m932/4HB4XD4nF43H5HJ5Ve2/L53P6HR6XT6nV63X7HZ7Xb7n&#13;&#10;d71w5vf8Xj8nl83n9Hp9Xr9nt93v+HxhXh+X1+33/H5/X7/n9/z/wBAMBOs+kBwNA8EQTBUFwZBs&#13;&#10;HQfCEIwk+8CwnC0LwxDMNQ3DkOw9D8QRDESRwrEcTRPFEUxVFcWRbF0XxhGK9xLGUaxtG8cRzHUd&#13;&#10;x5HsfR/AcaSBIciSLI0jyRJMlSXJkmrNIUnSjKUpypKsrSvLEsy1EUoS3L0vzBMMxTHMkyzNM7NS&#13;&#10;7NE1zZNs3TfOE4zlOc6I3NU6zxPM9T3Pk+z9P9AQfO9A0JQtDUPRFE0VRdGNBQdG0hSNJUnSlK0t&#13;&#10;S9MJpR9M05TtPU/UFQ1FUczU3UlT1RVNVVXVlW1dBFTVfWVZ1pWtbVvXFctZWNdV7X1f2BYNhWHY&#13;&#10;ip15YtkWTZVl2ZZtnWbY9n2ladqWra1r2xP1o2zblu29b9wXDcUY23cdzXPdF03Vdd2PRct23heN&#13;&#10;5Xnel63s0N33vfV935ft/X/gCs3zgOCYLg2D4RhOFIxgeF4dh+IYjiWJ29huKYvjGM41jeOVBi2O&#13;&#10;5BkORZHkmSzJj+TZTlWV5ZluXRVlGX5lmeaZrm2bvggIgD/gT/AEFg0HhEJhULhkNh0PiERiUTik&#13;&#10;Vi0XjEZjUbjkdj0fkEhkUjkklk0nlEplUrlkefUvAEDAAHmktm03nE5nU7nkxgQAl76AAGogAANH&#13;&#10;ntJpVLplNltBn0EmgHp1Vq1XrFZiMyqFEA1GpFasVjsllk9QmVTs1rtltt0XrkwtVvul1u1ltE/u&#13;&#10;d3vl9v1/wGBgsDgmCw2HxGJxWLxmNx0PcGRAD7ygAEeXAACzWPzmdvz20AAyLgAAg0wABWpz2r1l&#13;&#10;l0eTyuXEeZzet223rGge2iyWmEGo1W44XDnWvyj7y2YzQC4nN5023QAcXT5OzAvX5/Z7Uh42x5W1&#13;&#10;7fh8Xj2+E8nn9Hp9Xr9laa3vAD5+QAF31AAD/Ht/XneX9AD3msAAVQGAAHQM/cEOfAD4vm+oXPu/&#13;&#10;MEwk5z+nk/74QGFUCwPCcOtbBb5Hy+j7PwAcPRO20KgAbMWRHB69xRGLFxBBsSQjGUcRzHSGPNHc&#13;&#10;fR/IEgyEm8aRFB0IRNIclLdFUFwzDYHSXKSxyLF0kSnLCxybDECQNKMszApsqyPEswzMp0VRYbMr&#13;&#10;RhM83SI+EQytMs3zrOzAR7O89T3Pk+sBMcbSTP1BpDLcAyfL1CUUjdAQfOlF0gjNDQFLsOUjS6I0&#13;&#10;bK9MU4iU0xbI8207UaDU1R9SVRVKLTzVVW1dV8+1NG9YVHSdEUtWlI1lQVc05W1Ky/XtIV3YVO0/&#13;&#10;NdQprYtF2JZdnU5Vln2ladqPHZtqz9X8NUTbE9Wvbs921KFwTvb9yTtY82WVc83XNdl3yVaN4Xne&#13;&#10;l6rJd17SncVuXzKV8X7JV91xgEhX/gkg3TZKqYPIeDYZh70XliGJ4piqJ4di0UYFYOMxljGOw7je&#13;&#10;QRxj+RwThL7VFk0JZLleXMXiWX5lmdu5bmj0ZFm8EZtnTx5znr255oDt5RF916G9WhaRpaxZjpmn&#13;&#10;6hWM4xrR1Z6i/j/SdYGrvJpWuRTrMuW3gevwVqcjUDsusQtNV1YXtTs69uG5pVp26bvvEO7lvLF5&#13;&#10;/vjb73v7Eb9wTWcDwrBaKmej8Qz3D8byCIbtyPKcqzvH8suvCcyxXMc5Jmw0PrfPsZz3SLXxWVdO&#13;&#10;wPTdXxHJ9d2PZSps856t2fE9DSmx453C/db3yrc34K7eB4im9Txnjrr43l6/2Hnej6SSeb6adeH6&#13;&#10;yy+r7Kb+x7ixe376WeTt/xe12sydv83G+h9f3fegvw/gkvvfmpn5fskX6/ypP8f4R98j/yrv+gEx&#13;&#10;R9sBYEOzgJAkjD+4GE2gXA8isDoJErgjBVTx/m2sKgwT2C8HV5wHhBCNv8H4SELgpCckcJoVEIhT&#13;&#10;C0kELIYEFgDDOCz6G0w2aHCKHUPWhwyhnC+HxGYgQwiFEMi8RYWw1iQ9SHDVVeRNZdDyKUVWQRKh&#13;&#10;VEeKymYnqbi2SOLUXyHRYhPEyMRHIyRnWgTKNUbWTRphHGGNxCI4QgjlHNUsXVTx4UlBpUDKXlR8&#13;&#10;IlHWQSfYqSFkQtOQkGI7x8kXBWRseJHwSjNIkiEk1pD9k0VEoBMDlm0OYV56Mh5LSlV7JiBkkY5y&#13;&#10;ogTKqN0rIESVlMQyWCxRuS3AAOqXQABdy9AABOYAAAOzDAAEqYwADrgFeJKSWczVVS1gFK6Ns0H/&#13;&#10;zSjVNR/kspnR0j0+pq40JwAAHHOMAApZzAAAzOkAAJp2AADHO8oZRXgzMm3PVTE2H8zWjPPh+xAH&#13;&#10;lAgA1oKABVCAADoWAIbDofEIjEonFIrFovGIzGo3HI7Ho/IJDIpHJJLEYK1gA+ZWABdLgAA5jJpn&#13;&#10;NJrNpvOJzOp3PIpAnkAGzQpbLwPRp7SKTSqXTKbTpJKJVLJcLphMqfWKzWq2/K6AHpYAAo7GAG02&#13;&#10;m2AGi0WgAA0HA4ABMKBSAD0djqAAReq3fL7fr/HH/gn/gMLhsPiMTisXjMbjsfkMjJqjK3zRKrMQ&#13;&#10;Hks3nM7nojP4JBoQKoVDM/qNTqr/lKnL8zq9jstnTNDUdJpgdtN3vN7ItblqpVs1vuLxuPFdDQmz&#13;&#10;lwBRgPyOj0t5wObsOn2L8+O2AHR3gAdTqdgA0vKAK6+wAHBAIbiKNKkUYiQACgSCez+N9g8J+f7/&#13;&#10;n/gCAYCgNu3VcJ14EgmClKbZo0JQtuoLhKE00gZr1XhSGYaSKDUpbiEIbiGIkXhZmIYiOKIpQ9yl&#13;&#10;DcJz4qjCIolcOMYpOyNwAMOOgAJgmCZAA3zfOAAAGAoCAAC0Mw2AANQ5DsABrF4WXOAYBo1ldNX7&#13;&#10;liW5cl2XpfjWM4ImCZHZh1B4PaeZZrcaYonmycG+meH5qnGdmxm5xJ3ntsoscyLlHnygmenmg39O&#13;&#10;CiAAJ6iwALyjgAOuOAQBYGAAEARxKAAQxJEsABEDEKwAAQAwCoaZZaqaqaqqurKtQ2haurFhpzmm&#13;&#10;EayrdWawriu1ZrRpYgrywVKrqwrFUifnNi+xrLTixLMZ83LRAAkrUAAyLXAA8TzPQAAfCgLAADoP&#13;&#10;xBAAPA/D+lguCioqks+Gqou68byvO9F8s69b4Rqvm5vm/YkQZlXWm+/sERK+7AwXCavwBromnrCs&#13;&#10;QACyKAdDEcFvfFl/Wo0QAHPHgAOfIUwAaRxHF4ZgACgJ7rCcIwgAAOAlB2ogCqXGXYvDN86zvPKq&#13;&#10;xjPbyweddAu7P9Es/Qq20ez9G0uxsTUWgdOszTdTTnATQ1kABw1y2UDAcCwNAATBmHAAAlCJ7QiB&#13;&#10;ylQ5CTM6kzbVmzznc923feH91Xeau0nfK83vf6r37gq34Hham1BVbK4iruH41GWDAA6eUAAzOX1v&#13;&#10;XckfcDwVBYABSG8ewAB4GefBsEdi27cM15BnN167sey7NWuP7SbOE7eg+27qZO572e+88CXuKc7U&#13;&#10;vDnbwvAP7zAAOXzwAM30sdx8CQM2IEAVpUURvHkAAdBcFFtBADAA6tMOt8hiOw+r7fu+9D/K/CKu&#13;&#10;//OX/y/aI/1/mXP4/xDbxXGP/f6ww4KF2HwDAAP2BYABlwOLSWoAAioJgAAsB0D4AAJAYA0poLjK&#13;&#10;AOAWAm+N8r524wJKy+yE5sXJEPADC6FUMG9QFYFAiGKNX9w2RG/6HKA4cQ8Q3DuH6AIAvHiEiGIL&#13;&#10;siuj8AAMSJp5DzCRiiAADIIwSgAAoBkuAPwrBfAABsCoEoRvmbe+huURidEBgD/gT/AEFg0HhEJh&#13;&#10;ULhkNh0PiERiUTikVi0XjEZjUbib8jwAfshAACkkjkoDlEckL9AD+lwAAsxjkzmk1m03nE5nU7nk&#13;&#10;9n0/oE+a1DAD5owAF1JAEoAdBp1PqFRqVTqkQeVXAFDawAFVdAAOsFVsVjslls1nrVFo9JF1LlNn&#13;&#10;uFxuVzukYq7yrNEroqr9hut/wGBwVTtNGfNIpVMweLxmNx0zu4AbOTxFtA+Xx+ZzWbzOFteJt+c0&#13;&#10;WjhL60wAVepvNbVGtAAmGQ3AAVDgfAAyIpLAAaCgR3YQBgAHIkDtLkuk5HJp8DgnK53PusDAHSer&#13;&#10;0egAfenfT7fcFAIBAAG8Xh8YL8wA7/gg8r6cCAD2er17Efjz8AGXA/kA0wmUxAroQBAMBQG5TPMO&#13;&#10;ti3KbAkFwZBqCsitK9r6B0HQrCzkQMysEwvDkOs3CC9K8sEKQ9EsTLpDMEMVE8WRas7IsmbMNPxF&#13;&#10;0axsp8UtBBUbx4ibDAAUUggAa8iAAWMjq4G4etmDoQKQH4it2CgIN+4LhuKAbjx7La4uZLkvuce8&#13;&#10;xAA+L5GMYpigAdx2naAB4qwfqPgmCgKAADM7gAHofB8AAEz8hB3UCADImVQoAHgd53veex7AABlH&#13;&#10;gAEQRhGAFJ0oDdMAAAlNzBTtPU+qEcrbFdQVLUyERArcJRHU9W0/UUN1dWVPVSrkRL9WdcxtWFSV&#13;&#10;1X0axgykERpX9ixLXjQ2NE0xHuABEWeABt2kABk2qAAZiIJoAAuD4QgAEgYhrOwJgfKrhOI4wBWV&#13;&#10;daIy9dl3p6eN5UOeB4AAW5bFtNVBMifJ8Hw2YLAsAAOYKAAoCiKNHUgkl1HIcZxgBNk2mBit9nc9&#13;&#10;7rUcsIT46AAU5AAAUZC8T9vTeGUZTBdkR3lWXOdWtV1xl+aM3lma5w0eY1vEmc58xeb5/oTGWDGV&#13;&#10;hsxoekxQokfxVZOlNE6j4gAPuqgAbusAAautgAHAlimAAMBBSgPBUtoMglCgNOBc8sS1qFZXduGl&#13;&#10;GEYJggAdZ1HVMlGYJg2Cg5vB2HZq+snKchyABhOFAkCYJgACXIgAWpZlmAG9b2CPJAvgXIccAB0n&#13;&#10;QdAAcRxOJgAKoriuAAI9aADzAXufZdmnmg9p26p52vlWdx3qgdt33gp93UJ+F4yc+B4/lJrosZ6R&#13;&#10;5foIz5PorjeR4gAc3sgAOXuewcxzzJqYkDANTdhIEwAAaCU6gvtm1ytdEs3V6kb7l+lfOkWBXleA&#13;&#10;HRdG45x4K4BMiZC/4AAzBljLAANIaI0QABOCeE8ACc06gVgsAAUooxRugHSOk24MwZrfBICQACmA&#13;&#10;NuFG7AcZgzCstcDIGYMxs4LgQho/eGzsnpw3h0Qt4jvIdw/IPDmIEQIesziHDuIUR4dPNaOfmJUP&#13;&#10;4kxPJ4S4fz/XRQoAAHWLQAHBptAGpwJgZg4wlBICcmACAELbfc2xK66YpIXftG9Hp7FmAAFQKYUz&#13;&#10;Ek2J5T2AAD8fzdqZHnIOLA4RwDgAACwFoLU+p/U2AQAArDVL1Xs4tbYGAMAAAeWEdqgkzpphXCwJ&#13;&#10;oTgnLbAuBcAAIZVRylYr+KMrXlRFZ7LB6Er5aPCllLd6MtpdO9iYUpYkvXjy8mERM6T1gADGmUAA&#13;&#10;YUzQAL5X0ds+wDgJgVAAEQLQZFtggBESMmQFwHuxfe22N0xToRxnMh07h3VAsYE+J0Tq9F7BuDgH&#13;&#10;B1jrk/AJVQvOZAB40AAPrPKZ4tBaAAX+wAOQdA6SNn0ycg4vxfC+mZM4GVFU7J4BoDVcU6aOI1mJ&#13;&#10;R1pUuaQO4o/SNoVIqTOzpLSlnMvzLPPpY3CldMSWkvYgxEUFOUgJCIOAkBgDYyAoAADoJwVYJgaO&#13;&#10;KQcC04VzRtflTQzc6KoIBoO9gco5QACuq0oMrAVavEgJfVWfIAI0RprHDRKlVZDSIGRW0kBIg0Vx&#13;&#10;rIn8hYxK7TJmWCCvVFwMp5B6kuqdgToUzsEvClFhWfWEsQuuw9i2a2KscsWlx96YWRZfZCk066s1&#13;&#10;bF3Z0AAv7QEIAkBgDQAAahHlKCAFYLwAAKAclSpVTJx1ObfZYulUrbGcTKAAbzWRfC9F6ACQY8wA&#13;&#10;A7B4Dxy7egADnuY5ByUfzbAekAB26gADrHXGeM4ZzVxuDcJMuoLYXQu2UicQpQoygADLUMA29lfA&#13;&#10;ABFCMEa3N8zBWYvoq2xt912X2v0qW/N/VjX8wArQrCMXnXlwGsrAVHI6h7wcAAamEYsHoPABuMoA&#13;&#10;AnhpDmeEBFDQBMtABUucUbH421wSVW3GJzAmRa2NUAAwbQmRQQf49BJR8JjOlh8poOgdg7OwdwAA&#13;&#10;2MhP9uaAYmQWAtBaP0Qy7N2xoXaPQSmTEmQkBJCSrlH468tYqZcNrLwADTD6Y+yFXuXFjXXABl4b&#13;&#10;RrwTPoUecHMyv81ZgNOyAFKsc45nY1nPNublIZ5V1nPMOY875l0ArnNDWIU52yXodWegs65kafY4&#13;&#10;9luw9aXABVerA8pCAjBoDk2YGzbAsByD8t0kAA21AkAo/YFAGH5BYBc3yWT1HQVZD6KWKdHFnkoA&#13;&#10;AZwzRmgAGHsNNy9Y/V7A9sm9w4dmAApu3jLYU9pY1XUOAb436uF4rK6gKwVtGkKGnuGBcDc6ZilP&#13;&#10;KgJQSzdKzuHkHIeu1jbX2xZpS2eN4Kyt3vKVMq3Yb3Vbvreik97b+VPvna++1vb94IqXgGQN66G4&#13;&#10;Wp+3Y4uKKV4EyXiKoOGnd4fpOxdmpkNVD7dZjQAgCH7CM+STQFWBgKAgb48GtSEgNAMeACABl1Ai&#13;&#10;AbGkAXMjnga6BCVTMctdcZKkolRQzYVgAGJM4ekhAYg0BoAADrBgLSnuXc3OezBwgACGEQIiGx2X&#13;&#10;KHfsbbYVwsBY2+QkaY0hpQL7dTWKu5wABGCOEdXKjFGyHkR0ZV2ity5sfRxDvyXNEtZ3rm/wqYPA&#13;&#10;aDz7wPxfhmNeA8Tn/yKPfGmn8f4Ty6Ns0d88F2vzqNfM5i83x6xEyIDB/9ZmAj4CgGrlCQGINqjn&#13;&#10;1xnjSQ8CABymgTAQf8EoE3YgDO+gGC01vjys6L6MnvSIDwJomMKgBHw1/VABy831Y4qfPgVsDYKr&#13;&#10;MaAJAUArTNVzwkyC8F8L95CGDRGgNAAEDYHSbQpyxgePMfK/PZ8xTuC/+EAL/v/kPP/QBGYCsEIm&#13;&#10;eQCiAACBQOCQWDQeEQmFQuGQ2GNaIAB8xMAC6LAABxmHRuOR2PR+QSGRSOSSWTSeUSmOvKWABsy+&#13;&#10;KxcDzOVTWbTecTmdTueT2HxGJvmYi6MRqfUekUmlQZr00AM6oABE1MAAYGA0ABUNh4AEEtGMAAsH&#13;&#10;BAAAGNhYHAsABoIAwADYRhsAAQBAKlz4A3kAXW7Xe/X+kv/BP/AYXDYfEUd4YsANCosDIAB+ZMAH&#13;&#10;A5HIAA/NAAC52Cs1mMwAaDRZ0C1WaBEJBIAN1uNyigMAGMyGQATMDwlnaEAM+ohsOByshYLAAZjQ&#13;&#10;aYnlcvmc3nc/oTuINaJRSLUSM7Lo9vud3vT6WPIAdMACrzAAHenv+v2e33T/qUGh7H3/X7ffv+Hx&#13;&#10;xHzCr0PU/EAwFAa7vI+TrvpAkFQXBicP0l5svm3EGwpCsLI3AzrIu7MLw6jjBoKvKzPkfcSgAdMU&#13;&#10;AAakVsaaBoAAVEYvQCoMLWEQSgAHQnisAAEgYByOgsB61LYtwchIDqMLrD0mSagjBsJJ0pSmhp5y&#13;&#10;sABsKcXktgBEp9gAOcwgABQFrVESCmkaJoxbF8vR6BIEgADwOySZBkmSAB/T0AA3DeN4AARQKEmN&#13;&#10;QgATvPAbUSAAKUYAAT0fKlI0lSdKIPDKhQRDlK03TjEv08j+v/IFO1JUqj0u+dNVNVdWJzT7+PO9&#13;&#10;NR1bWlapFVFMqNW1d14laWwhCSaV7YdiILXEN11Yr3Mmfiyr1Dhz2iAB2WoABY2uABq20ABtW6AB&#13;&#10;43AAAQBWF4ABIGLkhMGYdKqBE4o5IUiLaAEjySAcl2VfKcyhfV+sMeuANa14AFxgoAHxhAADbhYA&#13;&#10;Aa9QCYhPM9mjFwAYpF69rtMq1BCEAQAAX+Qskyg1jYNiwzK+h9ZWAFCGMABlZirogiDRdGhDnF/Z&#13;&#10;1nd9WO7Fk55oNN1e6lQ1loWkUln0E6TpsqaI8tYwBp2qQvpdVarrMLQemEEQnrWwQVq+gX9PR/Yl&#13;&#10;s6CL5jK+prNx7bgAB77nLsTNMAAIbyABt74AB0b+ABXcFblvHBwyyyWEoZBuAAUBrdgPBSFrOAM3&#13;&#10;N4SGtd53rJW27Dqt+c90KHH70gAHp04AFAT5PgAdZ1HUAAkdlcWcgyDQNAAxZ4AAY9CtJegdh3mw&#13;&#10;KABnAQgATxOE5adqimKgqABOkkggCII24mBnGaZssGwbAADL8AAAmCoKsyzfRfR9Lv7G7X1fc9eo&#13;&#10;aNqf3/o532fr/Do/jqVZ/z/xhn7v/gEYhriEWvLCgHAkpUAWeDugcAAd8ET6N5LJBQlLZjWjdG6A&#13;&#10;AXcHQAC+hA3Juj0gABbhMAAVMKQADfhYAAccLzqlCH46UBbDgAAvCAEWG4P4dAHR84hzpDV4uZSM&#13;&#10;khzkCllOgiQ1mDB8hSRPRO4AGAL1ygeA+B8tYGy5QOHcY0Z4zwADXIiEQIwRnhvRToAAUTqwADqR&#13;&#10;SDoHwPgAAci03h6pLnut7W8OaPgAAwhiDEAACQEwJsoLVEuREiSOQMkVI0m7+z/NHkdJMk8jJKSX&#13;&#10;JJJBUUmJOEgktJ2UBG4CrBctKGUxCpPq8RAwgfAAI+DmAAOWWR9DgnClq0wjzpB+wxNG9oAAt5gM&#13;&#10;gZFKyOZwYSwnFZMkAA4pmAAi4RhiIBHKnoAk8QFgPAgAABYDqbIAppLOLM5deURV7L4lOpWJU519&#13;&#10;IgGqiwdLgBhjEGIWUgbd3Tj0fFIQAAGY6hICOEcABVysN3RWNQAC0RzgAGGMEYLbDbgGAMAAercQ&#13;&#10;RgkBIo5SBxzkoTTPOqjz6JU0fnVJqSVIp1UhpNKakj86UyhpRS2Tso4DylphKCl6tD5DLp0AAXVP&#13;&#10;QAJbF4QUK9QwAVDCuVl8kuCGt/HRCuFohaoQuhg3Me4AEQMQAIw0BpWJ7sjWbLoAAGAQ0XA0CME4&#13;&#10;AARgvBiZkCYF6AgRkLR0j8Q0ir0iMveINNULzpr0rwb43hvRtRSLaYI/ETACL0PRuMJAR2NAAEQI&#13;&#10;sOgFWTnAACwFgUUDpAALQWQsm0H0TcC20UNwY1rBQpAAtEK+2raDTe1kiqVv9tfI611s4l2xttJS&#13;&#10;2tuYE0yJlAi3kibdqmqpMIX9mxaC0AALm5hBQu3PAAGC6UxThVYIaiAcN2YwlOEBd0AA7bwRAIEY&#13;&#10;Kq15EQIhLNak3IGwSVnA8CcFgAARAwBkmMBoDzbgJkOSOujmq7zmuCgSvmAVO3FH2yyzIAG4D2l4&#13;&#10;5U3NWysNHkJIVtZBLij6IoOhFOBmWYQPQZto7G7K4ExIqa4eJX6W4xRArE+K31YqxdALFuMXRW+K&#13;&#10;I1/Gj/sZqcmfVAQoABp5BgzBsggP8jAAsjDoJ2S5DEJgw7q5FyrO2eW0NVQADL8AOAk+VlcrR9D4&#13;&#10;qqPAdVCSCAIAWW4GoSAnlZA4VwCQFwMo9R+XtiJdX2kiv7OSI+OT34Dz4pVNzAB64Kbjh5CdEKIk&#13;&#10;g0CwGYgFJ9ACI1hXP+k0pY70o1TGGl31aW000nTOnXRac1A0HGxt7gajc9qJKaIHXuwDhq+pw33W&#13;&#10;jrHWQUGet0cg6XZICQNJSDVglkOUAAp9ibD2KPRgIFCtgAAtsvMErR7j0HnG0cUGy8saM2EQLZYA&#13;&#10;IgXLkAw1RO8812nLXnVBzM/bnQ8iCsFYLrJn0kR7djpawAHtVejdW+T8aq30srT+/Wnb84AsPf/A&#13;&#10;2kcC4MrvUuOOEtJ4QkxcA8apDjAAGfi0zoHsrH0QUD3HXGgoBQAAQfI4zkIq6tcWMH4QjDniVUBI&#13;&#10;CDyg5myCoHEch+4HokPN3Y4hsZWLFfhHxbgSAuBsZxQQAzPE63G5uvHDTEbp6d1HqWMeH9TVLwXq&#13;&#10;y+eq9ZU51jrixOt9fUpwvU/Yli9hQstQdky5mhh7c6Z1BCDiHFeMAASHd9mHEITxEAAne/O8GOMc&#13;&#10;p8X6AgPLIDIIgTAAAwCEEggQ/kvj1MYN8aqLwHgTOKAgq+zAPAiocT7pd/9zdmJ11D0np/UU2KAh&#13;&#10;pn+d/UrF6969VnaPZIe9j7VUvtPcNbV+1239NPdqt90g2gtlrAAAD38lPIAS7AHsoPQeA70xqCAv&#13;&#10;9UAAm/sT7AznFu6ILwDtAAH78T3HvDklmCoHMcgSgxcY5FyaIB95gdyOqpoCEyFzmmArw2Iye+h3&#13;&#10;K+CJu9NABAHAI1S9WUwWQ9dAKVW9vAWUi+HAcQDAbAi0rAOVSbJAo6696gM9/AyU7AgQWF7BEcIG&#13;&#10;0AAEpBOUAAcyyAmeIHQr+Mk5wAcq2RgRkluTgTiRAqYAAC/B4b8cAH0hmAACSDEDWAAAuA+88AYA&#13;&#10;gNYPW/8z3A8JDAFChCnCo9nAsVzAVCqUjAnC0QpBBC6O7C5DAQXC/DGf1A2lJDNAqPiIoBZDcocr&#13;&#10;Ab4G2gggkPktEcmsmAUoCAYLcQuFHD+WyW25QUWA6Y+AtCQmWGsGmwUHkd2AKXuAAEtEkAAiuiwi&#13;&#10;0Lkyghe4oDRE4W+Hk2mAGmmCcDQMwAiAwdwAMXcPZCc6bDUIZClFdFjFkQFDLFmOVDFFsPrFrFyM&#13;&#10;PFxF4PbF3F+MA7I+BGEQGVQBTGSocPkmAFu+MsCyghMC2qQfKAxGsQ6ERGyYsTUKeKiA+BYBgXEB&#13;&#10;XHCG2GcTwHcHQ2EH8Hylax8vkBE89DcvimYHEAAcMHAAAZMZOH4H8MIAbCWAACgDcDwYargPrFYw&#13;&#10;BGFFhGNIZIaMLGDIcKTF9IiOjIhIoPAJaVAf5IuQDItI4J3GJI+PuGRJIdyMYaORAPkZiGUlcj60&#13;&#10;EAACbJijQSS1uBmQU3ml2u6EATYb2b6BG/YXMBiBqJcGYZeHWHGHCAAH0HoPE+SD2XMosAABrKmu&#13;&#10;2GvGeAADxKyLKAINOAgAqrcCUDKDgoCepIOcwrq6ZITF/IXJFLbLcVvCvATLePvInLmMPI9LsJTL&#13;&#10;rLyMBLxL4JNJDL+O7D+FG/IAAGFMQhEqqWZKUZYRAbW5A5CBhMmAAD7MsQVMYq7H1G6GcbqWa8QC&#13;&#10;U8WCAjMGkGGF6mWGvEWHeHOHIj87fMjJhJkYKFwJcJgE1NuYaAoOKAyBCRwR0R4R8tlCbLOv8//I&#13;&#10;bLZMFOTLtL9OUJDL3OaKROZOgI9OfOmJ7OlOslFDQpnOyMKPkwSFLPDBIAANCNEPkrA+YL6vITOl&#13;&#10;vMnHCENPg1MNy3iPYuLE0AADzPyRUGoytFS5gBiCECSAABaB4CGWyGSGGhWGke2HUHCg2CrQgaiP&#13;&#10;8CxQoAAFVQvKrBoFQfEA4iwA6BOBWOMCICWUAzPLMnG3JCfGNORO7RbRdRfRhRjRlAJOxRmILMDR&#13;&#10;sJyrBPumSFYAAFrSAoOWkTcIQtSoigwH6MobXDuKkKpBsTgPrB1NmjUFEFEliHMoSA0BIRw5oB+A&#13;&#10;ABKBmBxHsGmjAGuGSnmHAGojA10XYQQDjTeAAEbTkAAGlTqABJIGQXEBYrWBMBlTEBEBevqAKAO5&#13;&#10;gPfIQ9HFtRZRzUXUZUbUdUfUgphRrUZRxUiJERA7U7ZHrR6AAMgGA1m1q+cLUIyqyAGYjSMIkYSH&#13;&#10;yHuwYwOKEBYBXRCEFVnKgouxEPeHJVyAAFXV4AAFfV+jaHW7WBDHAUcBoXYBCBfJsHGGxEWGqGOo&#13;&#10;aG8GgNEBlWqhuipKxK1HcTUTWRcReXPKGBSBseEA4BQcmvVROiJRTFbIZUVUtXfXhXjXlXnXoZ3U&#13;&#10;nUXUrXqycT2wWAAEjX/KvPLMULmJoBiB+jMArEQAmA0XtVMmWGwGlHsGoTWHAGqTWA2A0ziukDAA&#13;&#10;AjKjM+qrcPWrAyDEXKdU0qs0gAAB8CkCzCMBAouAkn4AAHmHa7WGaF6FsYsGAF0kENWOM1xX+EjH&#13;&#10;yZMl6e274BgCCoABkCHQFCUwpAwO9UPIcICAgD/gT/AEFg0HhEJhULhkNh0PiERiUTikVi0XjEZj&#13;&#10;Ubjkdj0fkEhkUjkklk0nlEplUrlktl0vmExmUzmk1m03nE5nU7nk9n0/oFBoVDolFo1HlLWpQAfN&#13;&#10;NAAuqAAAdTpFVq1XrEJeVbADZr1PqIHsVZslls0mfFpADvtgAQlvADguQAbF1AAHBQKAAKBwPAAz&#13;&#10;IZMAAXEAiAATDQdqQCAVxarRADcaDLrrMY4ACwUCYAKudABR0AADejpD20wAaGpAB21gAd1tAoJv&#13;&#10;RELRjw+JAANCQUAD3ebyADNXa0ADOXq3vYKBIAGPNACN6AAOHTADP61MfT6AAyIhKAA0IuCBAKBg&#13;&#10;AAOMrAWB4LAAaCHlHIkxQD9Fn+33lUDgn4/n9/z/wBAMBQHAkCwNA8EQTBUFwZBsHQfCEIwlCaeq&#13;&#10;UaymKcqAXKkqkKQ9D6VK24CvGysENrEA8QRVFaFGnFwAGVGIAE5Gi1rafccOYIYlswDwQgAEQVw2&#13;&#10;AoEARDgCIKAIAgAdRxHAABzG9EpjlmVq9gOArvhoGgADlLwABLMKiH7MjquuaM0AARM1gABAGAcA&#13;&#10;AHAoCwACeM44ruBbygEqh/T86pfOQZ5elsAB7N+AAPA6xQv0aABQ0gABxHGcbcgkCoABgIAi0yIA&#13;&#10;jPM+rzPS9b2veAD4vnUMWVWmj9VZV9YVjWVZ1pWtbVvXFc11XdeV7X1f2AmULQwfMTQ4Adg2TBER&#13;&#10;K6r8NLusdlWkoE/H8ABj2wABgW2ABV29Qx7nuu4FPYGgjCcAAKg6EAAA4EgTgBPlkIWdxznNJhxG&#13;&#10;9bRWFGAACyWAAVYEAA+YKAAU4Qnh64WhB+YcABkYiABqYoABLYuAAIAsDAAAiC4MgAJQxjcAADSK&#13;&#10;hhomCXbUGAXIAHgdR0MGC06CZmwAFpnMmHWdYAAoDQPKeHwiAAFgeCC/D1PY9z4PkxbG2nqIAVdq&#13;&#10;Wq6tq+sazrWt65ruva/sGw7FsaVWGpti2eqd57JtiZ2ZEljRRtu5orZhVbuAG7lUABw76AAGAizY&#13;&#10;XB9TgMhKFC9geCIAAeCHFyVgCFHuejgHgdh1ZwTBHAAfR7HrjoI8WSXRuY521JhMh+2IABk9b1fU&#13;&#10;2vbNKUqYnazAGgcXSDgPr+IbvAIAoDIYbhnsobTLAAbxqGdeKDZpOh1ejqclAAEwZ9yEgYBsAAQh&#13;&#10;aGOk1JplT6c+mobpWGqfP9X1/Z9v3ff+H4/l+f6fr+ybbNDKo9P+/+oc29ZxYVov+awQMADDh+AA&#13;&#10;RwPsAA7YHAAFHBEAApoKOcOybcxQPwqBcb+BVjgBjZAAASydyBDB9j5HwAAeo8R3gAFaJAQyhh5D&#13;&#10;wZKAZ4QmocF/BmDOGrwiXtnAAPOIQABbxFhUwxaqMEZPRcw3AGAQgkI9R+CgGgOipAESQQscI1hp&#13;&#10;vJGk8wawyBgucHwuIhZeD2KaU+B8FKGwNuHfA0tUyqGnwEQc+mO0eY9R7j5H2P0f5AEAAECgcEgs&#13;&#10;Gg8IhMKhcMhsOh8QiMSicUisWi8YjMajccjsej8gkMikckksmgTWlIAfMsAAul4AAcyk80ms2m84&#13;&#10;nM6irynoAbNAl0wA9EndGo9IpNKij/poAedQADQqYAZlWqVUcFaADodLpAARC4ZAAZEAjAA9KZbA&#13;&#10;D9AABgQBAQABIIBFuANvhD/fz+AD4ez1ACySyLADxdjqvz1egARGOAAxyIAD+UAACy81qbQADLzo&#13;&#10;AWegAD10YApr/wzxeIAfb8fkrfT7ABELhksghEoAB4UCt3uUIeLrr7rcjhAC9U6eAD2eWqgl4uQL&#13;&#10;CARABIMBosAXDQABgQCVLjgWB4LAAaCAMAA5EgdmOY7/u9/w7+m0/x+v2+/4/P6/f8/v+f+AIBgK&#13;&#10;A4EgWBoHgiCYKguDINg6D4QhGEoTR9KTWStLUvC5MUzhSHofhFPTyT9QYaABRAHiCKorSM/YuAA6&#13;&#10;4xAAwY0cYvS9AAxo6AA949ZZMwdCYKQABdZgADsTxYjw+D4aVTl0XZeF5Qs+j4PcAC1JskQAO86T&#13;&#10;nYZiAAH6YwADCZgACyaYcANNS+m4AC6nEAC2nRomkQhMgEicCnjEkYRrWQIm4AQCIpW+U0GPc84j&#13;&#10;YdXy3J4lFPPA7wAP6LwDAaKQNBEEwAE4ZxvdsEKdAYCAJgt4XjeV53pesA3tiysYMfOsq1rat64r&#13;&#10;muq7ryva+r+wLBsKw7EsWxrHsixoWhg+VChtMpssm0rTiKJDZs6J1FtO23wi5bUEtBBT2uMAJuL4&#13;&#10;ADIukADKuwADhu+lVOqVdgvEESAABQGnrCYMg3kuTWmXNdV3ohCT7S0wSqKEADsOc5AAOc3jbAAZ&#13;&#10;sVmiahGxkAAFxxIcBSyzSvyIACsyUALLPrKUJAkDQOAAHAlCgAA2EkUQABMGQcTEBJ6QzB7NPc9I&#13;&#10;jMotSuAA8DtOuXDql++QeAAEAVBYAA3zWe3jAPHYKql5Hmeh6nsb63NjRytNk2faNp2ra9s23btv&#13;&#10;3Dcdy3PdN13a27LyC2Lh3ffYFtVQLXiaKN+4VDMpPrBMb1pAzv44ACK5EADR5S1kFATHQKA7LhHF&#13;&#10;8am5BUFwApunT3kyTmnlDikMPw++JMwui1wxxAANszzJAAS+6AAKO9AAY/AtmKUgwG1Sc8cAPHJx&#13;&#10;qz7bHAUIWFYwzEUSwACILQyAACwPdNFD9a0ADdNEypcOk6AAN40zPAAJgzDkAASBhYweCmz4dg3X&#13;&#10;Kr1+rqw4baWzP+gDAKAcBICwGgPAiBMCoFwMgbA5ATeUMkwb5A+CpInAIlKGtqCzaEepXNSaoXMI&#13;&#10;gAOILABE6YNIUlsReHmFq7l4DuHcpQDQJATFgAsBh0DUwTA0B0AABACzzgHAQApf7qGBJRLwQ175&#13;&#10;rhujQGWAAdI4RvFVF2LRi4LAAAji2AAQEXjtgMPOZdsRGoSjTjOAAVcagAMiFeXMB4DwAAWA4CBm&#13;&#10;4GmdD+fAywBoAAOgoBa/AsTGwDqnIoXwvqXRyo8HoPNpaX2cHrASAxlzUWpnPQe/lryrWwwcWFAC&#13;&#10;TsoJQyilHKSUsppTyolTKqVbhYIrNRNBSVkrIMOCg08OWSwR2y6AAOKXoAA8TAAAPSYbLwOM6DTM&#13;&#10;h7QCzxhnmaABaoA3MAABoEYJkfQTgqjlHRjYCVTyXII6ZgCT2BpSIbIcAA7RyjiYgxI4xyAAObZc&#13;&#10;B2eYABOz2hMdNnjPSNmjMCLSf6cE5DCoGWQEcNgVg5B8AAE4NH3j5dMj9Nkko+N+kyqxsCr4yS4Q&#13;&#10;/J+jdHqP0gpDSKkdJKS0mpPShtcrm9v3pTBaWi2HCUuViN6moABqU4AAI6nadjAgVp+AAKtQi5zd&#13;&#10;AAIao8JHwAHAUecHASQnpENuWB0IAACRDdWQOcMR3VTlIYU0vpwDEjoG+xM44nwAAGAImwC9bAAC&#13;&#10;QreeQDR2gIV0I6tUUleAADDr2VUZozotAueyCcGsPgQgtBiAAfjKi4lykJEWip4mu0Xf5RqmaBqO&#13;&#10;2WszZqzdnLO2es/aC0NooFUrlhS20cAqYODg3ahBc/4riwtiuhdTepyzzPXPp9FNgHATN4BQDjTw&#13;&#10;gBWC+9p7hbgBKHLcQmrTAauRKIgXw046hxDfXKKcTrRx1PnAUoUAAZbvgABxeIAAL7ykdRi0oOV6&#13;&#10;rdRUHZDEAAPAnhXj6CgFbNwNgfIEU451z2+0Wf3Jy1p/LMYCwLgbA+CME4KwXgzBuDiUEqb1aZaO&#13;&#10;D25WqlthU/i3gACqw6AAVGIAADaxHCRlRBITnTXDLodoAAK3APIoK8ITQrFzAZRQh9zJxxJYKRAd&#13;&#10;zDl0C2aMOMbA1TLF7AAEzJIAAi5MAAD7J7zDYmtNdhsBuVqsEChiO4AA5suy/mCOjMKPGVBCCwGE&#13;&#10;AAGMYgPAm1OBN/5N0ZwyUvAmcs652zvnjPOes958z6gy0sE7T5+WoT5wNMbWaDKOVCRrynkvIb08&#13;&#10;8gc5ZyznBGC4GYAASgxX8CMGINa0MDIhjl1M5L+kSHxIwAA5RurXGMLEVT5RzM3Amp0MGtgABe1y&#13;&#10;wwdg7Jnk+g8tgA2wiCo3RxiMbQABLbKsSXwADmo4hPDUHd0BvE8wKzfRh/uiSSZ023t7b+4Nw7i3&#13;&#10;HuTctmdAP2wpuZYOF0N0y3WSNgI595gAE9vYAAot8kxUyQUvZbXWvO2aQQFANgeAABVQkAAGwRgn&#13;&#10;qrsPUTp7m6lx4Q9KqVx3Do1kMEVgpHZnFAOAVPQUORgACfybLmXlqvNNiDrlro8rzxw5h4a/NAAC&#13;&#10;x5uicBcfH4naCIF4M6ojp3IsrATbFlN4Nl0j0jpfTOm9O6f1DqPUkV7oTX1NXG7XhdXIzlMAAyev&#13;&#10;xpjWLQWrsgK34uOW/ixTx34ssU4kgk1JrA1COE1E8krj9EIVqOJGWCI1fLY+AX4qKzjnG+Nxo75o&#13;&#10;tAjBEAAEHjnLJMSauGoQVY+z0TMDAAAhfN03pzrzXoHgVIbBFpfg9hK0AKsfcrN1kX9Zw211she3&#13;&#10;fY+09r7b2/uPc+66X1WWPu0Q6Fgzu7RHv2DPNAALz5PNucI3XPDRmU0QCqVH64njCX2DpNY4AYyA&#13;&#10;RAkgABkEJe4AgCfbq7jjiOOu+kYGEK0UpXBweHHON1iYFgLW+AoBQAA3P9rMcX9JyMFBMUzoDKAQ&#13;&#10;AAIuAcAANgUFdFFoDADQ+wDMDgAA/RIAAVvxA10ZgF8UQN7OBuB6B+CCCGCKCOCRA971oKCUgR1l&#13;&#10;u+Cl5EAAJiDAABQMMJTcSoC8D8EZPBrRi12cNwNA+QPoPcPYZMCsC8vh2c/EBt+p+dOJqRjsR0OI&#13;&#10;NcNNOhj8MQLAKgQJs0uFCUwFOVihUQqdrQp0N+GQX4yozAkNDw+8CYDEDZvsoZqZtd61Jptl3l7q&#13;&#10;B2CmHmHqHuHyH2H6H8hOCduqIAf2Ct8SCOC45EIpbMMg+EN5dUDUEiAEBABY6IBgB94wN0NNX+EE&#13;&#10;YECCEVPABIbw9s90Rd3tc5xQRYOoOMOB4gl8MAKsKIYoYxExINLeBwQQadyEnplZHwPCL8QIAImx&#13;&#10;DyBICQC9p8CACx5lKGBlnGCCHiISNGNKNONSNWNaNcRCIKNgfiIaLeCVP0AAGuOIABzQNcYYVEEY&#13;&#10;F10CJRDlzwcoot9MW1UxHw1l9s1l9IRiKdxMR0lWEMPUcx14LRG6KtdUPAOwV8BwCQkNOUz8ACQR&#13;&#10;9Ma5bkZYXI5oBAAAEMFoGMdgdodyKVJ2M17B7+NCNuSSSWSaSeSiSl0iNqSoUuN2CUwFosABrYGA&#13;&#10;+EN0N1CQi8E0GUHA1BDhPABRm0TePqE8SAX8YENAL4LhlwN1sgO0OcOM9Y9gQMXKJ0+ENQ+t9hfo&#13;&#10;acAoA1HEA81IACTuT0AhjYTE4yR+HNZOBqB6SOS2W+XCXGXKXOXRSiSyXUTiS+CRCByhrJMgGmQ4&#13;&#10;Otr0AeWYFIGwHY6Nb1VWBYTmUSEsRopYW0PMO9r2UcasPgs05pHyQ0PQpMACFaFgPWZ4PklYAAC0&#13;&#10;DwEFHIB1fkCkDhQoxw8OHFBaSCHZ7mW6Xibibmbqbubyb03GXeb4SOXqCNegAAVqK0G6ck0cPJI0&#13;&#10;A4pwAAFAG4Hg6Oc8UaY5+YSZ38XsadGMSuEJMI0hdYKB2tiwPcYteEEkFJHIB9HUBsCQzKMKIOMy&#13;&#10;WpgCM6B+becGfmfqfufyf2f4gmcCf8RqcOCINWgYAAM6gkAAJGgwQIqUkQB4CEAAD8FYF5s6V4Ue&#13;&#10;debISUfQfQXcaUi8a04lOmVE64s2iYvgvonsecAYAlEWdhKKbSCGfigKjWjajejijmjoRagGjsRG&#13;&#10;gSCEM2kIAAMekVvVvcAYA2RZwtDYDgE15VROhl+iE6Y8Ueh5Hk4kpYX098bEqVEWfFLijKM90qj6&#13;&#10;mWmamemimmfmj2moQmkCCAuYABCILkAALenY/BNsCICxYgCuah3Z6oTqhqKkUtOedoP0X01knpN9&#13;&#10;KymKfemSm2pCpGpKpOpSCmmypVr4iNoZauN6CAK6p8yQyYZqBMCt5kCkDZD4/SEYAWIcTaoJ1uo2&#13;&#10;W2o+pirSrWrarerht6pepWm979ysABXhx0KGsMVxmKa1QoC4D4EM/AzkzuPgTuq91erGBujSrmta&#13;&#10;tetitmtpSarupSr17cwFsAJquMAAJuuZlEZAEMEpNNNVD9Ux3ilKE13yjB1CtN8WtWtuvlAU3pGe&#13;&#10;FMuw+Q5QNEU8VEQSL0AACSwgegDk+8Cuw1PivqxCxGf6t2pOt97Zht5+kcckKCxwZYx0DMESusDM&#13;&#10;EM9VVaHCbUSetF1OvaSKrOxKy84YaALNrhrqL8PATUHOzkAAH+zxy9jeHw44pQBK0MRlhud2vqxy&#13;&#10;eMGG0sRVOevSzCXSxSpKxZ7U3oZ1FCp80YLIaEBNHcmWDgmgDwEKlUTiyp1Kyx7uvi1C2ssmccAA&#13;&#10;CG3AfezkHMAAIy3aHsOW3mAK0Ui+0evlsoJaOGOM9632SG2yXC1KpG1R7QuOEMLu48nMnUm4L9wo&#13;&#10;CYzICwDuakCgDUDsfC2Z1G2iHey64e6QtOzIp4E4E4gO06ht7u3lIpMYzoRi0a4ata4C4IoC4QW2&#13;&#10;366WXG4mpC4t7GzZslsuv8ycNcNgS4D4ESA2A8kFNke+5+vWfR6+yiuC6O729ksBsdQsCdw0gZ45&#13;&#10;HWGRdWCC6+3u7O4W9ara7eOK7kRO7S+q9qNe7+m28F1u0E5A5KwGI5FQ9NNYCGMooFDa9GlOvO61&#13;&#10;026F7kQEgD/gT/AEFg0HhEJhULhkNh0PiERiUTikVi0XjEZjUbjkdj0fkEhkUjkklk0nlEplUrlk&#13;&#10;Sf0vAADmUtmifmwAME5mk7nk9n0/ctBAAcokcftHAACpU/plNp1PqFRh6WqgANdXjFHftJpdSr1f&#13;&#10;sFhsVjslls1nkbWtQAfNtAAuuExmdoul1u13i7yvQAbN9t9xA+BvGDwlQfmHADnxQAM+NADmyAAf&#13;&#10;D6fYAJJiNYAC4fEQABgQCVfe74fAAgYABIIBAAAOtwuv2EnCwPBYADQQBgAHIkDsxrux4HBlkDgn&#13;&#10;C43H5HJ5XL5nN50hUHRABh6kgmyfABF7QACPdAFaxOLU3jACB80kl7+1mu5/t5lBctDosb8FKAXu&#13;&#10;/H559US1WrCLvq379QHAkCwNA8EIOtRrLYty4BcuQBwTCcKKevR5L4v0HgAwIDwrD6OvAw5+ABC7&#13;&#10;1gCAACxUAAGxarj7oOeMZAA+AADRG4AHcd53tMAL7iYMw4AACgOA81AFga0TSNMgTUNVE8QSinrZ&#13;&#10;tq27ct23oBwFKUuKi4kuzBMMxTHMkyuA7oIgAeE1owCE3AAds4xejERgACs7zVNiNr6bIABNP8zU&#13;&#10;CkcaqIDijKQ+1BUVRaEv4/zMwBREt0ZSlK0tS6ywXBp8r/CCZQlTFQwnE0+U7DjBVFD501WABw1c&#13;&#10;ABPVizwGNyEVbAALVcgAB1eTmWVfgAbFhAAUVitZFYHAmCoACWMo3xYCIJvXGCpNG0rTtS1bWxRV&#13;&#10;NQyo2zcN03jfWpbtzIZL9z3Vdd2XbdynvTCKOHVek7Twj62041TVo2RV/AAOuA3fUNCPmjUA3Lge&#13;&#10;FOPRyr0gi2EYXiWJ4pMdNXzU1P4rja0VJDTAVRjjlnFkkMz6SuUVm3M/hMAAxZeAE3AhOZV5qABr&#13;&#10;5wABY52AADAW2oIguDLLDCNgAAWB80rFa0mIJbMoZFLlvytcUs0nqNBXTrGt65ruvQO09Eo3eNtp&#13;&#10;JXItAAU+1IxfxFYBgSTnnuQAFbuu6bsam8zyeCEZk3Qchzl2YCBwgAAJw6v7keYAGBxoAFpyAAGT&#13;&#10;ydW1ehe/A9zIABRzgACHz7LCSJMWRc4WC0M+lJYS5vFbuVvXABvJqb3vs38BwOXjEAHCCBw3EI3H&#13;&#10;ceTqiZ9eKAAN+QknggB4aJX30kkpH1u69f6nY71Ne+IPv3b8F3Xed8AiUYa/+IdVr/0fT9Sw4vBy&#13;&#10;4419f4pRj0+w3Dv5MLnZYgAV3+gANOABCFaG5Q2AqAwAHnjPgUnBOS9B1AAA6CgFgAARAsBgAAFQ&#13;&#10;OnegHASAosbTFsJPbK/hAbU1wpYXJCRMDWoVQthdC+GBIGwtXIqN+GwAAQQ5JIdEUB0zqt+Ie9kA&#13;&#10;B1ycE6I+OuJB2TtjRiYSgOcTwACLik1AlQ4IrAACDFkAEVhwE8hyCAAAv4xQ4h0YN06hyttiOREg&#13;&#10;dcSgigAiYNGJ0UIpCLioRGEZGhyR7eO8kjcM3VkSb88sjZAHXAgARYKAGjCABCoXDIbDofEAAc4m&#13;&#10;AEXFgAAYzEY3G0tHgAa5DHI2/ZKAAFKJHKpXLJbLpfMJjMpnNJrNpvOJzOp3PJ7Pp/QKDQqHL2tR&#13;&#10;gA+aSABdTAAA6fRKjUqnVKrVqvMnlWgA2a7S6aB7DWLHZLLRH9aAAoLXarY6LeAJK/ZPKQzdgBYQ&#13;&#10;OAAXfAA3r+AHrgqcBAKABIMRqABQNByAA6KRaAAKBr1Zoi93w+AA/86AASCARGI1l9LptPVwsDwW&#13;&#10;AA0EAYAByJA7TpTqNvuNzV87nt1vt/wODwuHxOLxuPyOTKrQ/qdUJy0uiABb1OVLYsiwAdu3pa08&#13;&#10;gADfDPjp5AAjfPvll6gATfbxnL8AAHPnNrldAF1of2O13Mv3ngeJI37dsdkyIqBwAHWCk2NqDQAC&#13;&#10;eEEyeosnse5MYDf1Zn/eEDU2R4lkgSJMX2Sh+H5ieKIpiqK4si1wVGNZSFKUwLnOAOLo4jmOk0f9&#13;&#10;XTZV+NV5juQ2mPyRgAfA5QAKSTAAKaT4yPlnG9QuQoljYAD3lpJ2FYcMA0AAIAsDAAAfZEAAIAps&#13;&#10;ABbZuWZZtvGfaFowBkSdotaprGubBsm0AObZ3oGd28P+gqGoeiKJoqi6Mo1CwRpAADwpNPoHIoAB&#13;&#10;aplrQaBqdHGpkWgAKeo2+YI9QAAqqU2ICrAAIGr3GN+sphCAIHCkl8n0TWJKAcqoKiqRuqmqiqkQ&#13;&#10;O+xwABKykyBCzQAsc702eQdHmehMWaZuQktr+oynqVg6pApMofiEa0yryJqOuq67su27ovUdSZSj&#13;&#10;SWLvva90+j1Xr0tq+L+Qw+8BAA2MEsC3ipwhhAERjDGjXFJp1oWbI3AIBI3AealLDsQmPCgK2tCM&#13;&#10;JnGm+U6FaBokZnW/8rT6eWta9sWzbW6cszVVKEzbOc6zvPM9z5QbkSG5lVD7RblAAQdJAAFdMaWr&#13;&#10;CAq6sHFcynktrh8wcTqzQQkAADi18ADg2JOtFD4ADB2it3x1h9UmldydP1EgXG1TKURpAEaSpRMY&#13;&#10;bgFMN2TEL+CAA0OFS7cav3PU1p4BLNBiJMLoz/k+U5XlnAjCUddU+N+X56jb6j+/Fi5+iZaPcADC&#13;&#10;6oACz60AC4LkuQABQGm0AgC2wAQBgGAA7jnORo34AwEAS7MG20AkDtcBoIQlAAEAWBgAAOBMFMjZ&#13;&#10;rJZyyhpOl5XLp7zGfq9935ENzj5fo+n6vr+xZZx29udl0cTP0sS4k9tCybLTXggvAARkAAAP9MCY&#13;&#10;MSkBlqiNJsH+BYAG4ktPaE0AAtIJkyVqrYZ0GAAN4IinENEHgACahCTZur3DcNXV0TRyRxX8rKeK&#13;&#10;/xwcABGQCcGsOAwlIEQKgZA4h7j2hkwE/EAAAYIhkuIEOsAAFokoSPXBAlULH9k0gHDGGb/oawHP&#13;&#10;PAkmsCw/wNVaS2Hq523PjfbGSMsZmbOZXk5s58Z42nFdC11fsbkVDzjqAAVEeGztpGUMsZYAASgz&#13;&#10;McBIC4GU0AMNgNoZgyDCI3AwCAEhiwbA6emBMCpTgCl6ZUcpkicWTtVjmvh77ME+szlA5Z88ppUy&#13;&#10;qlXKxnMJ2snFfkLCWcGlIk1B/Lh1LqyYsIFSAAK0wIikDiSBaEbjISvmM8/AmbAR9gAAJNAmQIZp&#13;&#10;thbGiOMTNDbyvbaXOZZwpcA/l0MImUvZfzBJbEaJESiawkk0QqOo83pgOAdBVWoAFZDfJchhAq13&#13;&#10;sRyIjOCcU5GEzACtMKI8xJjHNcaR0j7QowzdjHK2idFKKm6jSjMprnKLUcKnHB0ZlqOnDUmPAAAk&#13;&#10;qTgAGZSpgaDgZhECVEgDwIXpgSesO0c6Sm7PDeKBN45eAFGsT+50/MnDPSeoZSJQ8ok+MyT/NmpK&#13;&#10;9pUVQqnVSqtVizTbOSJWrYAA1VeJcPasJey+kxi3F1qBNRiVqAAD2tpMhh1wAADyucHJlUSJU/Jt&#13;&#10;AwSbAwr6QchM16I1PNPVmFM2DhVhHtWM1lZYdReJpWoYlbK3ExrgMOuVdCIQbpITJbBeHSEcs23s&#13;&#10;lkA3CjQJVYmxZMqzQ7JnZGyYPa31xrmDwlUYLAn3qvbq3dvCOUYXnRqNlvbhkco+WC0FxCzDsuWA&#13;&#10;APtzmBsFHMOgdIAAfBTCyfIEzHwJgZlgouorJk51IuSiupb4ZS3kUXVK9N7L23ut1Ps41rLHkbFV&#13;&#10;fYAAV780QtyTm8ZLK8tpJHak+1GyIH2ATgiZ80SYpGH4ZMAphld2HN1YUmcKjgX2FVfi/VuJvE1v&#13;&#10;8SvAFeyIFrFAAAMOKCZC7xWAAImLiIzwnlPQmOKxd4txeSPDOGwr37w8TTEFeGjV6ttQ5yBL8L3v&#13;&#10;yTkp9tv411DyXb24yQbkZQKAnGdJEw5l+MAO1ZAQwtBjAABlkLzwKAXUbeB7Un8qnIvNKSp2bEiX&#13;&#10;rzjnTOudnLpxGbnpuUEoKG6xrjcIhEYmwTFoTJHxOndu8mnTMmLW1nrIMvg3SC0Ra6WxPiknOSJt&#13;&#10;NrhRhbCZwNCZ+JhognOigAaMWYs5/JELUl8sYTDEREcdX5x4TGZuCmFkj1FoYmOpScan1To7VekS&#13;&#10;OW3cjqDO+ytlrvyavTAuzKk5Ss/SHaM3EkHxC3toAFyx2EKAEjcKYbw9LJAyBsAABgEAJzQ9iTt4&#13;&#10;pkbWNxm6ptd94nGznvbfO+t9qITiObf4ABY8CIqRdsQ4CyTtIbX1MhCBoo502TGNQ4eJ8B4G6qcY&#13;&#10;1OMzV4OVXiFhNO3e0/YI4XC6/8ORxx4hWqeDY9V7yXhpLtZEt5fYBF3KQAbHyPsnfnPOenW2dcHJ&#13;&#10;/PpTbTn/0MkY9OkgAHJ0wAAX+ngAK1PEAu6gABRDeHmDT0ZnmU3YnCo2753dHLHvN8Vg+xm63x2j&#13;&#10;tfbO2nEao18cQAIbQ4KDZazFtSGWipLyjnZI3WizAAF7wbeu+HA5uZfCvLezm373w/vxC9aYcJgd&#13;&#10;EaR0zq6TwhhEmGgMXaCJb47vvIyIc5Jd4jt3qPUlA6AjXaHqn2dFyp68AA3Paz3VmHL3JnNwPTAp&#13;&#10;MUJoZw4gAAYBF4qdexKIzTUfeHsygdlvR8003avo/U+r9YofgAABO+2TpSyCUFtU9d4/0ZD04wt8&#13;&#10;Kcr05ZfFYd3qWb8Nwvx38IfGo0JoiYhm/yAATP/AAWvVtWxa3MCTQa6EcfwdCeifzEOelEtfqfXg&#13;&#10;PgQesL1gQOfexbVfNZ6DNAADdgcAACCgfTPAJLiASAYbnBHBfBpF7APNcLrfKdhgUE9fPZwgwG7J&#13;&#10;xg0g3g4W7PvfuErcJFBYxTzYzE0cyELcrTWc2eQEKc0cnFAQWGxA5GOVeBqWwbXY+GmfsbIfkG/h&#13;&#10;GcchIhaERhLEyJxa8cxZCYBEwhcfyhWc4ZFQ+c6hfg5hxevgSfihyM7gWfWcCCxXQDYAAChh/PPA&#13;&#10;XKdAaAkAnAAA3BKBSGfAMIdgtbtdgPbfIh2Evgyg8iTE4fTiXiaibPrg7eMEtWedGFAOINSEwhOT&#13;&#10;4cKV+cwEtaPDuiuPZGohrINDaIPIRQvP+d0Ayi6P2EqhhftifVYcghViWGXi+Esitivg2GnhrEQf&#13;&#10;ZfbBOEyeVNdWVWzWZEwjGErjIDuiwjLiWgMEsgOicjibLh0fxjjJDH2JxJxUbTeh4fVJMCkAAOZC&#13;&#10;vj0NLUyAAAeAoAsAAAwBCBJJoVALsguiRjnEtiVjAkFExiZkJkMkNMrgHE2d3W0FSikOKEwBZkYJ&#13;&#10;OJQEMLcLBEwg+HEkdLeWNRcWtEyjYemhJGlhYhvgKG+kiEykgHWf1JzFjjhEPkwExkyHGjfErk3k&#13;&#10;OlAXkjlgIlBIqFvDoAAWeH2fnQbEMjufUB8lRAADPlUAAizAAAmAzA4AAApA3WxAcAmApTPGVkCi&#13;&#10;PXhkElFEPkHlpE0kLlslvlwKCehE0iheyE8hkExfeIKB1ENjOfca+FeAmmCE6YxRYWqEjhQGOkTE&#13;&#10;QkoEtk7ExlzktjMjBJKNsTsTHiSG4l+jQmAI/mCMiE5mFHoavEqmJd4kniqc1FDhEEzmbaHmBmDm&#13;&#10;hR2mGmkmIhQmnEjk9Eqk/lxm9UclDm+b3Gea4MEh9YxH2KcKdAbnLJoJzYxaIUgFCOnAANUSdYJh&#13;&#10;1StJxaTIEAAQYDOAADnnhAAAqleAAAsA7BBj2UzADYQlldflnZrlwlrnBEslun0n3n4HIXxE5Dqn&#13;&#10;9NLNNE5BnoCQgQiE1aImfENk0f3EwaPasE4hpEtZZP/QBmMmphMEvjKEzRPQuWGhwcfmVaeEyR9R&#13;&#10;+AUolAAD6ooFkAforbUoJFKf2aqNcoOE3oQEsoSRTExC8o6EEEGFRojAAA0pBE2oKoxaUE6o1Ero&#13;&#10;3oUbGhteLn5pPUinApQG+WpdxoECaZbDeKeA6pcAAUBQDRqnQXHgXaaEmgZAAWpWpA1prS1N5gEU&#13;&#10;UWenhDnAAB6p1AADTp4nUMMAwBBBIAAAyBDj/AHgiEYjEJ3kDnxlvnzpTfloZqMqPqQG4auVkE8P&#13;&#10;yXOB9AAAzqaotRqDxqeAAC2qhNHE9qOEQk5oMLOlXNMSWEjP5NJnpirEwN9iNEPmNEsiohOEtfmL&#13;&#10;LWcYSoehXjCI4XzVok4KaLdpFqqoAEcquNKqxEvqzEyeZntFRm8EjqnEvaPrJqsrLLIqvcmFZFbI&#13;&#10;cZEIgUPi/qRrnRzpSroHdFbp4DTAACHrxAADXr0ENEFBFAABKr6aBAAaTpiZTF6JxNUEMnYEOJxn&#13;&#10;To6C8AAqeDxAAdJD0AABGsSZiF3LhUUsPlWIONxDWr1ALANT0AyBEBLAAAxj+X8fMKKqIZAlBqLr&#13;&#10;on2rrswsxFAm6IredY4EcqTawE3hOdPBfsOdKCttBcbE2P0BMOsOuICEXncE1TlBJtOGfYJooD6A&#13;&#10;AC9tVfal/E8rVFUksIol6ILatVim1E4s8dQsYtBCttDE1tFtHeBE5UBcXE+trfZE9s5E6tks+tmt&#13;&#10;CcstqP1tzOOpNrmsyuCPlrquDFXioCcuJAAC+uMAAn9DqENnLbnAkuUAAVmowpWL0pvnTDtudnUF&#13;&#10;pAeuhgTEOWcDJumAAuJCcfoH2BPutGHuVsSBGYPebSmK4j0CvAACru6AADpEDAhAsAxIPA0lbAkA&#13;&#10;wA2EKsodePZfLmZlFstrnsvuGvSvTExq2HWmsEueSa2HEa4pvEjsJo8r4IrmPofK5chIstel8Y5X&#13;&#10;3a1HGvdYLE4f/WUE8o/pBJgFBEAVUCABXgoAg8IhMKhcMhsOh8QhD7iYAAkWiMKS0aABrjsYhr9k&#13;&#10;IAAUkj8mk8olMqlcslsul8wmMymc0ms2m84nM6nc8ns+hLWoIAfNEAAuo4AAdKn9MptOp9QqMvf9&#13;&#10;UADYq4AQ1aADVroAeNgAABsYABNmAAVtIASFsAAOt4Addyo1IsYBuNzdF6AFUf4AFeAAAGwdJpcJ&#13;&#10;dOIACzxYAS+OADwyMKJ2UAAoy4AMGaAAHztSz81fmikclkgClDf1IATmsAC+1+Qeb0AAsHRAAAhF&#13;&#10;gxAAeFIs0HAj73fD4vlVBIIBFisnB5vO5/ACwPBYADQQBgAHIkDtJkvQ7/g8PAvt+8Xm8/o9Pq9f&#13;&#10;s9vu9/w+M9GH0ADR+/yAAv/YAaH+TRGiWRxHnmOSBgABuCUsCGDAAOCD35Qk6oTWhanmOWGAAByG&#13;&#10;4RRAiofAAdYiSiAYDGt54GOSCIKTc/ouYUA04SE/WkadP4lR2J4FgeCQbSyOIESqM41h2RZGkeSJ&#13;&#10;JkqS3rUE1lDUVRwujCTJVlZ+Tyll/X/HOXQAPSYAAP2LwKA4EJiPo+ViP8/gAEibwAB2cgADedQA&#13;&#10;CWeAAOGewAJOfmQZJZgJAAW6FZZmIMCEAGiPwADXo8ACBpJXFePqlkKB+mW4g0kadAADKgldNqMl&#13;&#10;CajdqcAARqoAAUq0AHJcpdkKkM0q1AAdx4HgADmhkAQFAYABEFoZKsBsHgAA8FQWqJMXDcVfVlcl&#13;&#10;y13sy1ZMdJ1HWdh2ncAN3rWuC4UHeS4rlua57oum6rruxJmLLMAGUE56ypvUABWvhPDEvsAA9v5z&#13;&#10;oTOqFQVTCpAFwdoB/wqkaTSsu8PsERBEeeGDlhqHJVh8iohiNK77MS/b/c3AcDUwTcnAAtMqTATM&#13;&#10;tYpjGfx/IQ9wCFFpwRL5AjqQkiaa7c/0DQdC0N7JOqVdJTUqMdE0zP7QZE8AAMzU4mXxCACUsDgT&#13;&#10;wQ9z0PMAD6PY9QAfQMKbooU9pAAItsADRhy3AADz3On6hG3dwADTem0Cxv0TPuWzQAAb+EAA7OHm&#13;&#10;JIkJW8Dm8B6xyk5EAAN5TTUM38AD35p9n4BfnnVBoGgAAvpLTQqpDO6kABpGoapf3QBwLA0ABNGc&#13;&#10;cLIBQFwAmUD+WQeznGX5yKxczvvGTm2HVdd2Xbd2NvH9BUbk9H1PV9b1/Y9l4bQKv3a3Hcd4OhBP&#13;&#10;wQ+UACP+gABe+uRFPi6bSY/HVU3CD9QAKP+AADz+1MID/mGCBJwxoAAdICvBSoSsLMCgACmgaecd&#13;&#10;8EAAASgmlYT8FjMmbJe+8AD8RMPzJs/UED938v7B4aAacKGkEwVqNIAALYXnOg3B2D5NYQwjFG/p&#13;&#10;/hNxQQ8AAGGH5LINqye1ESIsRojntaMURNSUoERIieehIcKBpuBAAISK6nwIgSd2A13puWzDnG+N&#13;&#10;xXY3RsloVcBxBS8gAAkjaAAbkcIrRYUsPospZwlx4AAEaPYAAfx+AANmQIAIWFZEOIcACbS7lVkQ&#13;&#10;P1RrzwMAYd0JqSYAHPO6dIdR3wwpNgAYqAAZsoG6nYVUBFs4AHypnco7NQTbihB9leWIAgBXJgRA&#13;&#10;mAAJYZnbgLTMAAApnnfPAWg8N00UIoPJW08xbq35izMIg9OZs0JozSmnNRaqpEUgAimVYrBiB0kO&#13;&#10;VAdgFU4myH1UyB8zkvz2j2nWABU43VHKQnWPYhQCp6gABTPgAAJp9zoAOc5aA5qAzwGuACbBCQJ0&#13;&#10;IABDYEdDHdz2mquyeU7VUKPoJRIhM9QFT3nzPsE0/aIEsolO6gYAKLkIozRsFM+p+Gdn9SCl9MKY&#13;&#10;0yOdEpKJSGlUzpyTNzAtqegAGpUAAAnqhgAAyCIEqqQLAYbyEUJjbhlMgGoMQX5Q2xAAAtVgAASq&#13;&#10;t0ro8OOr4AESkJMGsCfFKoFBZAAFCtYABcVup/UETtclUgXAyQcsg+yij2HmPEAAE1VlsEhKarCy&#13;&#10;3fCJsO5waMn5QrQpadkHIOaFP2AzZSq9WRvWYLWW0B4FFlgRrrLcMrtwDLSejME460oh06ctMd5a&#13;&#10;3HnWriRM+2NtLa22tvbi3Nurd28t7b639wLgkxprEym5hrhW3OIcUSlzAADaueAAXt0jLA2B0sU7&#13;&#10;gKgcG3HENoagABvDRGaAAb40xnllM830384gVF4HWAAWN8CFU4ZuAALt9gABVvyY0x8cIxjGGOMe&#13;&#10;NgM7IgEJKPMd47QADqHEN93YCJ/K5V1E1PFSGgOYggO8AAg8NyDVtQEc18ilobA5Kd80qnRulwwA&#13;&#10;AZGLDeAoN+BMDR3AdhQCvL0A1LnoWneFal4tyFw2tW281bzz8ftDtnkbJOSsl5Mybk7J+UMo5Syn&#13;&#10;lR6txIVU4yrNWiSIg63fszc8bTeQjLzAuB8ETawXgyAAO4cqKhzDeGwAAY4tBXJoTVBOLcTUwGzw&#13;&#10;BgEhpFgCAADFoQghBg96IAAOLReCnEA5CYFYkYAy7jtHMiob41LzaCL8GPTtj7Igy1C0GiRqcGh+&#13;&#10;1PXC7ypNAEXVkz5n0G4lm0BybcCoHZzgsB6EMirCLTHEgPMO1WWki5BmTbDYa4skbImjBshrPiVr&#13;&#10;QITsLZe1Nq7W2vtjbO2tt7cePleJuWduvXSHN1jmXtFjiAAOgxIPAoVpAuCDNAGgR0eHmO4djhhy&#13;&#10;DjAAMEVkOB8NeVeAdYCiQAXKm3nIAerSySNUbWsKAAAj8SfO+kdRcx8mjB+FUMGkkYjpHDO8bIyx&#13;&#10;jEHrzfi/QQeUgAB1yxoLUIqwDG0Nsbbu3ZEHJLIrgw955j+NHs0hCsixmnBoEapwFgPKKBEC8GZh&#13;&#10;dBa+Wfah4i1NxHp2La/InVEk7K6y9eiXQSyWO2mRFIcG2Dyz652jtPau19s7b27t+y9v3GaX3Boa&#13;&#10;WR5AAGV3oAGpw/AAHaO4d0vQDnKCSGNE4GgRUeAJ4SA4+arC3E4JMAA7x1DoblvdKi0EhplTO1hG&#13;&#10;I9R4eCcesdHoAHUjOkQeUCWMqtBkDYlQco20njJFsLEAA9cEAABr7wAAUvfrxMq0Cr++xT/GZevA&#13;&#10;dY7cEgiN0RUwhCRyDbzk13vA+tfkJJIjHxk/gkBgDTUWo5ZQGON7E5bHa0epd1Ob1bIcy/1np63/&#13;&#10;BdPmyRX94FP6lCrQKcdIVHQosaMO58s0c5grBigdRJgWVPZ+Z/OA2A6A+BCBGBKBOBQVF3I0lceB&#13;&#10;UuIyQu9WERsPZr8BEBZXYEEFlxx0dmgUp04RIUUL4KcJ138OcxZx8N4Qpq5wpBIBk6JwpoJx9g0B&#13;&#10;NBRKQ+IOB88cob0b8EAFUF4UkAQjEOgOGDUMMK4KYV95YocCgAAFiFovcvmAwuJSMJWGEAAMWGQ3&#13;&#10;IPVPMCwDwEEq8AodgAJLIXEOOERXt3gPsPc2M2I19587tLwDsE9jYBUBtOcAVg8WKIZ09sBj11OB&#13;&#10;oTt+1MpkWIweNtGJEtZ/83M18JsJkJlJU58CJQ0DcDgDgq9aUQgOoYl4F4Ia8L5e06818A+K8ABe&#13;&#10;sX8302tQ12aJSLiLmLqLuLyL2L5kmBdE6L8kZBsV0NUABogHsABzNzQAlLwCsbZPcDgzQA0BJ/yI&#13;&#10;sQgaI4ANcMcMJgpgxIMMML1fKHCG07MCMDEDYYJwNJ8L0LcXwSIrIkMBMBkj4DoE0FMAAB8CsbuH&#13;&#10;uHQAALUJsJEAAOkOBO+AkGeQkAAGWQwRURcuctAfdYoHGRRgohQANaRHoF4GZXQ6IAsBBKUkMPkP&#13;&#10;UbMPcPM1FphC1LJoJvMCdX560AYAlRqF5MBr9MKIqMMTKI5seTkT8QGAP+BP8AQWDQeEQmFQuGQ2&#13;&#10;HQ+IRGJROKRWLReMRmNRuJvV6PQAO6RABNppNAANSkACUTCYADuYAAEAkEwhvzcAO12OwAMifAB5&#13;&#10;PF4gB7vh8AAEggEAAQiIRAASVEACwWi0AAesAABVuOV2vV+wWGxWOyWWzWe0Wm1Wu2W23W+4XG5X&#13;&#10;O6XW7Xe8Xm9Xu+X2/X/AYHBYPCYXDRJrYkAPnGAAXY8AAPJYfKZXLWZ75kANLOAA858AOfRAAGBI&#13;&#10;KAAZEMlAARC4ZAAFg8Iwx+vx+AButFlAB0uFvgBmLpaQgCgYDgAHhMKysZDcAAQDAUAMdaK4APx9&#13;&#10;vqEAMCdIKBsOgAelEsgAMiOXVsBAB8PZ6gBaJpIAB0N9uADo9Iy/sAfsyqQmgAADAbLowe0DgAaE&#13;&#10;FAAOcGgAoShgKBQGAAJYxjYAAIAqDAAAUB4IIQfR7nsoh6KGcBsGo57oPMEARgABzlOe40Cruoqj&#13;&#10;oGpClQFAkax9H6zAsB4FpQCEKByEjwgGrkgSbJy2oGgknynKjLs4aQAGdLTNwWpynhSFQVJemIDx&#13;&#10;22zblaVZVt4dJ0gAD4QBBN4PA8AALzuABxHGcYAGybBsAAcNBAAMAxDEAAJUS0gGQpKtHUfSFI0l&#13;&#10;SdKUrS1L0xTNNU3TlO09T9QVCtTEmsxbGseFzIsnUVWU6ftXgAZtZM2zpGEaRr8ASBQAAwEMXiML&#13;&#10;ozPwBFdgE7iGRye6ggAcxumyABak6SYAH9WEYuWFIch81gWBgAB/n8fwAFkS9cHwj1voMCgNA5Xl&#13;&#10;fAAIIqi+rTix4gtwIIXBQEtZhum0AB6HedoACtgoAC1hAAJalwC4bSczgAYWJAAaeKgASuMKuBUi&#13;&#10;OSCwACcNg6qRCcBSYg18Wof5+gAfp8u1ewB4cyQBoLHtWopG9voFHSlwGAOb6AuMhSIDUjABJElZ&#13;&#10;NoOlr1KOmafSbGHzBMFmaZhmAAb2tNYEIQgAE4UBRMYdvwrKjKOUxSlKAB1nUdQABqG7nBHujzAx&#13;&#10;DhwbyABlmU3Zq7+AAwjGMYAArw1EUVqHFcXxnG8dx/IcjyXJ8pyvLcvzDB1JU2p1RVWacz0K6H30&#13;&#10;gAF/0+KYsS5LkwAAI7ulARBKAAhi2MitWMg2foWgiCH4fGpnOcD7l0UJMuufjtY6qYeiEAAOBKFN&#13;&#10;v1gWxPEkoh5Hnalq14ECngsDynhyJoqogXhSE5ZhvX+dx0HKAAoigKAACp+oABh/CrqzR1w3Fs4A&#13;&#10;BYQBAA5sU8BTkAUY8BEC4GUKhlDgsMpboiwM5RyUlnrNoJOWaGkVI6STItKgzCEhLToRQlLOPqFA&#13;&#10;ABqMWHEoMckL3kG3ApDM8xKiYNkSkACF45AACzFiLEACB0SBqDWGsAADQHAOAAw06UKDtDBGAMAA&#13;&#10;AxRiDEAADgHQOleOwfwt6E0X4wRhjFGOMkZYzRnjRGmNUGXNtSMcZBmca45ELMyPcAAh48AAG5Hs&#13;&#10;4AzRnP3CAEYAAFAOAfAACoG4PGau7Ikjlc5IByn2KIPAdxMlGJvBQVY7oBmWKwHSOAboAB3jrTcP&#13;&#10;UeQ71uAxKREiI4EQJkQGaLsWoAB1DiG8AAbQzjdg5Bwc4IMvwABVmEotRqVUIAAHLMkAAd5mTImV&#13;&#10;McFgOggSDA7IYFoPAhnPYdHOOhRmdEEgsjyRk3FWQbaLB1pJ65yOShJOstyOSHs+UfI6bwzBljLl&#13;&#10;om0nJIx9GNAnP8AAFk8Q3ZYuEABNzfi4FsLZzgAA4oOJoTWeRBxgOoGHRcAAL6NHmAzAwGoNgbTu&#13;&#10;pFSOklJaTUnpRSmlVK6WF6jaqeOCq6WwiRzEIAAfKcG4G7KEbI2htgABsEp+YEwNHhBIC8GhHB9j&#13;&#10;5KOO4dUpWBMaV2BsEjYiDrVNuPInYAB4DrHQUAeDAwRgsNeAZXUS39kOGiMAXbbBxjggGMkYQAAZ&#13;&#10;gyNeDyvAAAu17RhElR467AUHJwHKwktG3M6IKDEIQSKAgea8CU5pkQCAEpNBRnc4aJ0zUpOZozSI&#13;&#10;Pzqs0qydtoSKsQYhE4ADpB9kIAEgRMpS44xMnFbMw48rbVcHgPAAAsRXivKYU41jdRhDBGCciv1A&#13;&#10;gLtjABahio02KGdhyGJwb+jjkLGQMcY4ABkk/AqBZj1HYGBBCE860l5bzXnvRem9V672XtvcXCl7&#13;&#10;naYugve5CmxOyeBpv0swcw5rU0GCUGQN6GQLIcAcaYjhtTbj0XQAUrhkrKAHAUrsg6OR/HZtThgf&#13;&#10;rpQEAMAa7hmgAYQELHCNZLA7RzQ8GKLIVIAAOgbA2AAFOMwACAxsACf8r1HC+x4AAXOPwAC4yFak&#13;&#10;fq4gJAYA0AAG4SwpuFkKbBD9tKSWWnAjuzN9Ua2cnRZ/LClrR3pZ3DlHMbrUWoHwZog8cSZk1snZ&#13;&#10;QpUF2fnqdxaCRc4y8JtTcTonkP4gAzz8ajP4rhWitiPJe5FyngNTGcrNrUt85Bc0g2W6pCm+G7nv&#13;&#10;PgBemaOQMCMEcI7mVXsrpbHHLupdTan1RqnVTkdQ6rLnfGN6qdSauaDbYeV/L/Bn11YZt4CZWBSD&#13;&#10;aHiI6MgCplwSrBlx2gEFZzkXM3soX23+F8KYTyiAIoga614Rm26A3eSmjkV24QAJqTWNTcxkdjPQ&#13;&#10;bFUEKWOAMrt2bSjRM3yZFZyvrQwIFgHNEaMDYEeMQCYjSdPLeN7sv2hRyPXhTACPgAHnw8AF+D2G&#13;&#10;af+Ps21swCGTANxs55k7XoAJqxtIkMzT5vupnMumrRcC3FvxGwK7F2peJQSoUYohRaFQpoegmDD3&#13;&#10;jDYmSKSpWDjhWCuFc/HHCFjR6UgkZ4z2UkETvckJXU3K02bzXClqYUxb46513r3X+wdhLs5vsRaK&#13;&#10;dyhtQwtz/ZVP9nAANfuAAICinuXkU8zsgAA8CoF1DoDQHslzoRhcLK5+naTKcdAfgS3j4HprerTb&#13;&#10;z4nzAC9wCAD+/h/8xt1j3QkCo54e9oWnoVoC1lmPVBGR8Yg5Ch0ZdadazYUgxSYfTwN6eHkX2wvY&#13;&#10;EADs0AmAg6QJQJpEAH7FJ7hjl/Gyxwelb/Xtri1tbi3Q7/pH0NHHU9k3h/M7nlwE9Z0JOJLPX5wB&#13;&#10;cl1GIUxhjHTKRMJq7zaXD5k/WpipFQKgnI7WBhAvGAD85yPLAAFCFAFANIAaw+Au28B0JiI+JAGC&#13;&#10;dQeye05MCqYM42k4IWuaM26WtUTsTwCS6oco8+AAT+UApaBrBG9xBLBNBPBRBS1c0vBULAoQwytW&#13;&#10;boRe1nBaUmSuSyS2uIuKACRYNaBmroCOCeksmKK6WqXEZcKO2WoktaLoNsO0Hm/sh6EsEWMWPcR0&#13;&#10;OOpwD480Ng00MuRysAHWAAoWoYx+FysksoAuRcAACIC6DOVySIWMvopWMYRwZ3CUZrBqLmAaAMZ+&#13;&#10;AgAMPWBEAaKXCYUeJSyS/2vq+UpGZ21a4UPe2SJysC544c4aKCKGYg1a4yxCQI4K9ukY844+Q+RA&#13;&#10;AdAGiPFKiSiUO4sotkLO6sb0GMGKGKKIQQvEecAhFuiWYcFZF2Q600AscOBpBIf+auawHasDAkYO&#13;&#10;0jGQIWGk6XGaGiRmk4u8Y8vGvIcmjdDApmA5G3DzG7G9G/HBHCjCh3HEIuG1HOuWhSxmelBpHKMs&#13;&#10;RyYhDKyCyGGzHqQ6NkAAsUCSYUBmByiWJmLA1aHwqWQ6AOok+ILc8GYAHekqFsE6EpIWJ4AEZUAA&#13;&#10;D3IsxcA6PCA/I2QKYgb+GqPg9EF3JGdcgWoCA+ReCACqC8skOkxE8U3k9m+bIKJqXtHcLQAkAUk4&#13;&#10;AoAYOOBYAuNmSWzsSfFQr6iVESngpORyOyO0HVEk4aHMmUZy/gtS4ujjE05OzkzktQ1aYgIOzkOK&#13;&#10;k48s7+2uRAA3G5GQoiLQz0AAiqisHOmVJeAACAmAtlAwFs9IQ6wmUQoArsNfAxHqWeHKhgO6OkC+&#13;&#10;DADA5OIWGg6bAtGgAgAiNmu6Y8BzMrJvMvMxMzM1M3M5M6vK1gc9HbM8L+pqQQE/NOAAE9NU4c4g&#13;&#10;kIkMCKC0cIAmA4TqO4OkK+WqZW3msw4ELilMt0F4FGfSHYHMHEtSHsJAD1OUKgKkpApCMvAwyEFw&#13;&#10;h6FmFmdMiiTeBUVSAuA+BIaOCY3avQyoZ4ylNGI4y0aOg8/BPMnfKSpM+YzOjsHQn0PcPe+klQ4I&#13;&#10;48Ky/aAKsm6Ok5LkkYH4Vg/eMaYhAw3mAO45LVLOXa5M/KLQ4lLcmQT2hiAATiTkjiYhBvLDFMw+&#13;&#10;bCbEtkH0dKGq3OnkDRRQKuR2IW0qViauJWJacKcOBco3PZRtRvRxRzR1R3R4UdNAvnR6Lyjc6VGg&#13;&#10;t6t8FlOrH+V2fAa8CGCyDCKQAc7+K3DkI5NyPYMbN5JgLiHuHoe0GQFq0IHKG4WeHkHUHOAAUMUP&#13;&#10;RAAACZTcQKjcFHTkAAF7TqViS2BUByB+cKmqoyB8CKvTPGsxIRSCIbPQs9PXUKLFEUndEa4aHOHQ&#13;&#10;q+ptPiNI00w8w/MgNm84tlFYIU1aRzKo+tEc15JmzlQa5AQzFwLPQkowHFVdFmRId4oMHUq3PXQU&#13;&#10;k4BAa6Rg/7G2XbFjFk1aDgDiDiJlRWIUioisu2GQABAObIAocOKjO9UVWnWpWrWtWvWxWrR+1kpl&#13;&#10;WyLZAS3GTUdMdQGMuwTsA+a8V6dmCCCsXmLPSvN2ytN6LgHyRGAAGqGKikG8Goj+HQX8AA6mNWBX&#13;&#10;YGAAcGcIMuf+VuVwuwuyG2G4lCBqCOCckGA2TqBIBiBrUCm8gqytUJWzUPPVXnW8IjUYnW1bPq4j&#13;&#10;CijcOwtXLU/XAEw+tk/a/aIXU+Z3ZYMWhSqYqaJGyKXEsQ0O85KKLOmOGmM6zwobZqVhHOX/P6sp&#13;&#10;ZeBPajZgxwoAF1as+uKPRQDRV27+tlXBYZRcawCOCQsY5IAAToTrZHbVbXbZbbbdbey7W27XbUtQ&#13;&#10;+e+fXA+YIPKLZebuQ4+Ytyt0JMJOGTcIhUcANaNfO4KeBsCQfnXeVhXiZ7ZELc9mjslyuyG4Geaw&#13;&#10;HGGuucB9c+AAKqKsDddIQK+sEJdQb2nuUDQqB2Cc6MqIXaA/O1Y1DqyqzhbfZAnTbgkbPcpK/ehS&#13;&#10;tQIO84jizk3u3uIvd9QOdLAw/azlLULPHg4vbyIctQFQFMFNL0V3WeOXMrH885EgE4JNVICkCmya&#13;&#10;A6TocQAk7eMUS0j+G1HsDPRTbMiRKPd5fvfxfzf1f3f4czblNFWm1bGyVkGau1cLBuf+nkbkOc7U&#13;&#10;6K6NAwNFTQv0DSNCNGZctWCACvJYyOXaA0PQLRXhSzXlS2LgNqtWHWHIrgGmGGF8gGGOrnV6NQrs&#13;&#10;ABYUQLVHa1A+T+4c9MQqDGDaQzJMgUgZPFY2svY7KHZHd0y5f6hHd8pJKWdLeoIKtk3uf/K64uXB&#13;&#10;Z+ZOIlU4Yc85iuNu4IK5GWL8tQ5q5u/TRkOWoIOMOOjcFU/mnyTcBMxo6iQy/6G6j5Ugq+mOCyYT&#13;&#10;MiNnehiZkHkJkLkNkPkQQLf/W7Wqf+b6N26a6cQUGgAAG3ksoankBZk0JWBKdmr275AwbcbesIDk&#13;&#10;KAHmJBB4OkCKC4P+AewKURJNcfN1hFclhILeqwQeHYbeGgGAF0YoGEF6dc2uroz+EhmNP+MI+ZA9&#13;&#10;TUj0p2yIXECcDPWIAhleAYlddq3pUHiRW9iVUTkNZKvNAxKpgiQeKFNYe1EhicIcUTfXbNQw5QR/&#13;&#10;jM5tC4SI+QoIzWIQ7gGu+pTROkQEIMtk+sBVYJdEMco285kToToVoXoZobocLBkXSrSC+ZlEQYQc&#13;&#10;UEHC4iq3K8IU/bbQAACzpCk6ZXcAABNOE+OfIAAiAsgYCODCDUygNnE6LHhCanS0LwwsVgGYF3Os&#13;&#10;GaOEOun6oyo2ElqJC3gBSEMa4kC3qWNDUiPwY2YIDmD+RgwRFVmxY5dxbdm7cnfznAvKjdUoT2T4&#13;&#10;mPA9AwwqIkxzC3BlngR9Aw0E0JZeAiUVBHYzoQIM6ubYsCFy5ZpG5Q+YTATFk0BZRgYYm3ofsPsR&#13;&#10;sTsVsXf7oipM1a1a+tP4YdjIMCf/Uiq+Dbs0mcfeKE1uAQ00nk/fXsvAAACbtPJnA83COsAUAhnb&#13;&#10;NodoCwUOAVSkLZprPJLkL2XCIIGcF4oYGdp4iCHqe0BcKrhoVuefG4/aRzpmLkptork+losCAUlY&#13;&#10;CoDlqmAawQK3m2pnUFiPdySGg5PTd3kPq8tIHdCjGzBvKoH4oMANP9JsIlGmV4o6xkxpuaRrA8zl&#13;&#10;Vtu+IPZw1aHitupsjdLKJkQC5NsrsZwVwXwZwbwdRtscpLnI6AAAF5wtuSXbk6dnTZwSL3Aq0axq&#13;&#10;xvXAWMsoBsCTYmAJIMYAHcJ4GoGMuKwuO1jSwsoNVGBMBmBwxkBubIA6BPsGOg0mLTtvpuL6IIGw&#13;&#10;GWGM7eGQGGh0G1n2A+A8PCDZym7yry5MYhjTqOLYmSffksp+DxzAAAHrRHJKgYCUDEQwAZHxvivN&#13;&#10;u9qzbbq3ltf1vMtDoqHQNHAriy8BWLzeIje5C27VvwVZAxwGMaAlMiK0Mn0Fwf0Z0b0d0f0g69wi&#13;&#10;pI3MRVswABatl9IyPDw1WYize0RWsoL2GN1JkrkuEX1RKqZWAS/HWY9WggKAJ0Szt8RKe0OwZeIO&#13;&#10;QIOKOOBSBwB7dCB1T2AnYrJbttchlpz2L+G4GgnwG2GbWWG6Gkj+AxF/pBpEoI84Yhb7VQ5MIfig&#13;&#10;tWjdeeQD0FxAc2EF3OuXn+XWPCCKWCNgAcRAvZzdPLbXzjkRzos1owAAHAJxrFC2AyJVnZrYIi85&#13;&#10;GRQgcg+YRzy10j4Z4b4d4f4gtD0mjXVAhSD94uapkpaQ/bkAAAEH4/IwPDEQL1cEhU3P0yoDDUA8&#13;&#10;BSKsBaB0CCVyJq9mKOGQFuOsHeHOv8HGGzJAIP12KYW6OYbmBfB+AEO73pllSxpthGMAHQHClCHK&#13;&#10;G2WeGUFut8H4qZQ8/47/v84uC968ABTZgX1CIZXBMC7e7jKKoJLH7GIPkfLaiqABTkFGQ6AkOWA5&#13;&#10;jobhCCJl1b3liLdv6RiTvCnPvHiXm/nUvSHCb1Bfy4hqyTo/rT4WIVKvP9rt4j8t8v8x8z81kJ4m&#13;&#10;jU1bXAQaDnBwj++enljTdQEINYuA61pwZ3hrBvcIGSxd5YKgBiqSBMBlH8ANIB1uQSF65aHbLgay&#13;&#10;Go6dDx92JqBKBjB+BCrIxcBRsGLnyH6YL+HYHOh4k+lCGIFc7pS61uRz8rQt69JZ9Y080/ZoINAx&#13;&#10;pLfd7Pn37Xc+W3nfZeIOovyYx5hbtWOQ3fQvdoBeIAPyMAAOCgWAIRCYVC4ZDYdD4hEYlE4pFYtF&#13;&#10;4xEHu+HwAH/HwACQQCAAAZNGZRKZVK5ZLZdL5hLgsD4OGggDAAORIHQAAwEApjQaFQ6JRaNR4vH5&#13;&#10;BSKZTadMXJUQA46oAHLUgtWQAGQ0Gq2GQyAAJY7FZIlJgDJZPP6BT7db7hcblc7pdbtd7xeb1e75&#13;&#10;fb9f8BgcFg8JhcNh8RicVi8Zjcdj8hTGtkwA+csABdmZ6AwHkcg89AAGxowAhtMAGvqQA+9ZarSB&#13;&#10;tgACZswAK9sAC/ubrSgA+t8ADpwQAzuIAHTxwALR4QQALx8RAAEQyHJ6BALHn+/gA8HW6gA8nc6w&#13;&#10;A32mzwBbIICASABCLhqAAaEAjIQaDbq/n6/QA+MvIpIAKfsCfJ7nqAB5ncdgAFoTRJQMd52gAfh9&#13;&#10;Hy88At4hQQQyAAOQ4AA3Q+ADYAM3rfnNEypqqWsVAAekWgABUYAAE0ZgANMbAAEccrKAgAFjHwAF&#13;&#10;bIIAGbIgAA6FIWgAFAaB0AAPhYGAAAKA6SM9KyVo2jreP810ry9L6MJmmqbpynaewDME0zUlilH/&#13;&#10;Nc3oic85KscpygAcRwnCAAJz4AALAuC4AK6rwC0LELYrOk60Qqts4UdR9IUjSVJ0pStLUvTFM01T&#13;&#10;dOU7T1P1BUM1MmazKsuzIXM2ztRLed1XAAZNYgASNaAAbdburHh/V3M6gBnX7mheF4ADtYsupQ/L&#13;&#10;9V27R+Wa7E3UW9FkxZFw52sABoWyAEsgAGQhiSAAZ2+kIHAhCtVoTZYAHqeJ3gAcJrGg84BuuAyR&#13;&#10;ycFcorG69Fro/D9P5CkuQBRq/Pwfj9nqeYAFkTBHgAeJ2O8e56YWn90IQ7L9APjgAApj4ADvkUpU&#13;&#10;My0KG7lAAHBlcex+hQE5gr6wkJmjkhbJNCuuVedgAVGfAAbWggAEgZBu2odCArYRBKsQCxHVjFW5&#13;&#10;Ld737qGrKPMVBTInSeJ9gur7AuU27CxNXHcAB17SABnuKfteAGk4K0Bkjr5yiYHbwAAH72AAN79Y&#13;&#10;+ycDwXB8JwvDcPxHE8VxfGcbx3H8goVSVNClUVVyKUKocee5+WXPbQdkIA+FdUnidZ0gAd50nOAA&#13;&#10;GAWg9hWGRfZuiCL5vQixud0ABs96ABpeBCNnAZ4kjA6nmzAAX3l6BoR7Hue4AAcCYKswHwhuSHro&#13;&#10;M5Hi1IYkB/H4fdtnqeiEUUATOgT4qTa/fz8v2/uqTQv83TcfrWmwZZiAAdx0OsG8NIZwAAKgbA+R&#13;&#10;5Xh4DxOmdQAA/AAEMggS6up6D0YKtobUQo9DHADgADNB9oYJASEEY6LmEwAITC5MqPp8YLwghHW6&#13;&#10;EIJB9AHLncwXNqRIGBknhu4lrJNicNcV7D2IhCmxxFLiPCJQAB2xNVgMgZC6x6oFN8PpPxWixo8O&#13;&#10;sdciTHwKQEAq9UEUY1GRIjNGeNEaY1RrjZG2N0b44Rxjkp1ybJjMGaM4xiN434+AAE1H8AAwJBHb&#13;&#10;Hm+YFgO2kjrHInodI4BugAfw+NywjpKN9b/HkiZrHxjPk4AAZcnwARQijJp1rxQTynAAOqVQABXS&#13;&#10;tIXFsAAGAQQjBY0gAAKQcg+Ukv9+LAn5vuL+rs/Q6Rvjef6OhOz+n+AaBC0wfkDx3v/AAOcbw2ny&#13;&#10;PmOydoh6ii1vpPOSc3izXxhXnIAAD054SQdGFOsAE6xhAAAQAsnAMwiBKXCuMASU3ARzJbDlN0Oy&#13;&#10;0z8U/D9raZmvUCcNEehBLnkyqO8MtWUFx+PwdsfOLLl4uxhAABcrQJUaO4oXSGkVI6SUlpNSelFK&#13;&#10;aVUrpYSiOqp48Gcjm0GawjKbHDOKPeFgAAcBMClEwcw5AADoG+Nx1M0oRAjZCyMG1TZ4L3IdKSmg&#13;&#10;ABjVVAAMSrCKHNrNYRByMD1UWvmGrWMha9j1gqBxLoEQLgZJOBUqlSMvGAkhl+YU3g9EHgAHsPMe&#13;&#10;TaByDfPgBF6svEDoJGuMl/jETvD2YVAibRIKzIhXuBECxYQEgNAewlhY4hsDUjuqkCFoXLsrHAyp&#13;&#10;PJWwQVKBYDxpIKQby6Yu+egNLSHz+rof+HltE4UEiDQZ+lulN0KuAQ5tJ4k5OsGZKCKqzz4PFfSZ&#13;&#10;0AVuSIFZAtLEsCSgUgpjLcO7l3bvXfvBeG8V47yXltpS9ytMY9RurGNUAAfL4AAG9fMjwAkeBGC8&#13;&#10;GaY7rJqDbPGNQ8wGKOAAC7gUAAVsEHwPqQ+KaBRbYPhRCcX+EyY2XhqD4KYW6NgfqUBMDIG5dvwr&#13;&#10;mwO36XmDsJfMMYWIqahjhsAO4dI5oHLOTcQgBgDz5gMPkexKCewNAedTjEAAxcVkXAGWQFUuQAAl&#13;&#10;aKk4FNcLzEIttQDKJj7eJla7iXKqarhXhRNjJzTvHfMwPW3iGoEG+AEpk94iR9T7ANbyBjOU+8t5&#13;&#10;1ztnfPGec9Z7z5n3PxFL0WfoxG1dS2V5Bw0QAAdmi0pAJIOE8NIc0WDvbOOocdpRnC/Fw60kQAAg&#13;&#10;afqWHcAAEtSJduKcY5EfxNAAcnaQAAC8cNNRGAhGI+zfklIRkc64CwHWZAYuU5IQIYAOAiBM+h9q&#13;&#10;44ifkf/LSVpsoR1sVMbF7l2NnYows7ONUAFiY6vaDtlCvWXPsPAdTrBkC1FedvcpvSOHV12A9cwE&#13;&#10;AJ3VBYD45gFwPgiAABACpYct5TapdLP5fsrxCoPwMyGXbwJ5T0OCPuX7rFheOTxPmxpMWzIlJjI6&#13;&#10;PKvcI49x/kHIeRcj5JyXkyjtAuWkxG5acnxlgADFzE1ZrQFgQAkAALAdBAGVHuPZ/o6ahC+FOKGB&#13;&#10;w+0KI5qVqqjbc1FuTvnMYPvUVqTYISBcD0Ep4k4endUfDFbZHpPWBMDhPMdbGrXW17ilq5bLJLs1&#13;&#10;ShS9cdxIs6rGQzRdC0vlgCvQ8h4pSSpRsDwIW+gjBOc0IRA31n2JNeu8nALccY5OXLgtvpgeRL9w&#13;&#10;q76dU7FRqF5yr6giuyxznRdqpED0KLov5b1Xq/Wet9d6/2Hsc78pvVGs3g7/cJDSKGz3h5zrPSeo&#13;&#10;AAKYcA9dyQOhAWwnhKrbHn30CID4arW0lxVy4xfrJ3HEOJ5TzAC60dbqUE6TCQ6/II69CJl+4661&#13;&#10;fr2yR6wIWVu2pTtcvtmeV7eQnyBFh8WNHKN2awdbS43rnpEIBIBR1reRvT4IDAESpQAg2ItL+y8L&#13;&#10;xzOj2QorybLMCMCouDzC7w451B/51gcQqrUjm5QBQJDg6huzlcDUFkFsF0F8GEGMGUGZsL2hVMFa&#13;&#10;NBdTzxIgZo4A4QBTYD94DAAAKANgOxQ6DofCxhhgSgRRiAdo7x/CKwKUKh6RvJuxFQWqaZOaC6Ar&#13;&#10;IADAEKEYGwJQKCeABg+y6IoBC4hYtIAJuAtQoAnzxhSb+a27tsDJwQj5ZgfZhAeo8DGY/Q9UAxeh&#13;&#10;EaWC+xfjgTf7dpqbx8GgmEC6IcRwt0Di7qhyoYdAdAAAbhoR4gnACLUpQZKQ2LNUOaV5QxuzMkSU&#13;&#10;VUVcVkVsV0V8WEVcGzQcHJXiqaTg8y+APkBJ6oCIC4sIJYMwOCyQkgfTdoXYUQTKY7GTch1gHcZ5&#13;&#10;F5GKTAY8ah/r3Igw+0BZpgDgEq7QFaRAgkApxsOrEkPBxMJRApjUUQ9bi4nzhECb0sWIikSDg8eQ&#13;&#10;oUSi7kSy44AAZRWRacUiK66qWEHAh8EhPZkCCL+Me0hchkhsh0h8iEiKOEWcgiMyriqiqx4AaQAA&#13;&#10;R8jorYELDrD7TwK4MTvyDofp8TVgZQYqVIcSwAaQYAXRujOki79QELHoEYF4GY9gFoGKyUAxgkcb&#13;&#10;ZT+kO6IkNb/ENrkceERMiQhEejt0poisfC4bU8TETIZoZgZjmZ8YhSipy654iaLzz6ESEakEqMs8&#13;&#10;tEtMtUtctktovRaa5ZRZEQ0Q0iOzlTNaNKUh5YXwAAacvwAAS8wJDYE4FbHw6gHoKILMUUk5+Acg&#13;&#10;bRUqRT7QaAXoWxbZAjXAtJpxEZ9azIA78wD7J5voErwoDRpYzZ7sphw0ciustxSUpb/MqMp8c01o&#13;&#10;gICAP+BP8AQWDQeEQmFQuGQ2HQ+IRGJROKRWIO6MAB1xsANePAB8vh8AB+SUAAMCAQAAGWSuDy2F&#13;&#10;hWZAAMTUACecAABTuLT2fT+gUGhUOiUWjUekUmlUumU2nU+oVGpVOqVWrVesVmtVuuV2vV+wWGxW&#13;&#10;OyWWzWe0Wm1Wu2RF+28APW5ACMO6TgMBgAKXsAN2/AB94EAC7CXe822k29+4anPrHABV5EANbKAB&#13;&#10;UZcACYZDcABUOB8ADIiksAAQCgYAQSCPx8PkAO91OgANFgrgAORtNiVzwIBULgAQi0YAAHhPfhYP&#13;&#10;CEAAUEAjS6eVzDEWd/XDW64E83dgLp93vd/uveRamBADs86WAHwev2U0LA8FgANBAGAAciQOyeee&#13;&#10;3+f2poGgj/QEn54QKuiMm9BKQPGfi4AC8rooS6SEgnCoAAtDAABHDadP3AcPxBEMRRHEkSxNE8UR&#13;&#10;TFUVxZFsXRfGEYxlGb2IGAB4xwACRJGd8egAdsgOWAoCs6mcgHa6L1BjJbGRQecnsAwS5HqAAISs&#13;&#10;0qUvMBIEqMfMvAAUkwo6j5XzKAAVBuHrOg6EDBh+IrnyIhDynmdx2AAapkGEABym43T0uICoMQ0F&#13;&#10;oYgABwJgrKoLg1DruRoprqsW67zO0AMPUhTNNKa8SRxs88k03USqve+L5vq+78gHTFR1arsAVc7z&#13;&#10;An3KNaHwe57gAfp/H8AFeV6oIDWEAFhNQBdj1jZNlWXZjwMoayQS+wgXSbZtrWugp5W0ybKhVb1D&#13;&#10;gcB1sXHZNn2i11p2rcl11bbR5W5aFvBVcFxXZezvsUuK5k1fgAHDf4AGhgSSJNIciAjhAACVhYAB&#13;&#10;FhwACDiMsJVEjHH0AEylevq/mDjoACxkGG4eH+SKNHYAEXlIAG3lgAGLl4ABmIwmAAC4PhEAASBe&#13;&#10;GqTyyhdJAAfVbpIx6XLulQCAO1ABJRo97oroFKVBS9H6fq0XU68iCanCer3vUr5Po+z8P1quvbOh&#13;&#10;1YbQrd83zXFc3zX+tJ9YshSIBW8bXvW975TVzS9dDCrww++8LAd3XhM9v3DevDcdZzK8AwfBLxx/&#13;&#10;LPZxFzXlenLu+kp+AAenRVrUPGYnRytRtfKXpbwaISnA67Ef2YAG/2wAGl3KEYMAAG98AAqeCm6c&#13;&#10;iX4u7IpySD9d11AKzG2T34TQAG16gAGF64ACt7QABT7oACn8FQqDt4AEH8wAG59IAGb9gABuJYpJ&#13;&#10;oEARgAD4VWovGKc6p+oy/qarH9wBLI1lT6lmuwCU22BU7Y1VQAgQuNtUDykj8MExYAA6IMAAHkjk&#13;&#10;eSUHPq+QgRJhAEQAIVAmAAD0KXUQShZC2FxS2/rSco4SF8NSsOZW64tcMNoeFThi4F/DlYexDKlD&#13;&#10;heMOnGxEK0vkckTQACsigAAcUU3ThhisfIDSjQJRbK05IdMX1dFwAPGOLCjSHjJjQ9Z7Aro2I3Ry&#13;&#10;8kgygFAJLUMht+gfo8JaS4RMZ0fW5wmJoTY5pzisuSHZIcAAZJFG3ic+RKwEDQgyBkAASUlViLDJ&#13;&#10;22YijsAzydAAOCUAABzyjAAEQLYZD5AjBMAACIGANwriUT5/p2FLQOljLcoEBDytcPVLhFcCmxKp&#13;&#10;bLL5VsEZiERgsSEkcTRyAAHgjkea21ZtzQCRAvYFEiqKYcziTMx5vTfb7D9ycQYaTgnMRGIzil5u&#13;&#10;mnPO0hk4l0uundPMhk6XNzsnoUtyTthvgAFBP92rt3eBpoIyJnAGaEFWckPahkjJmr5bwAp+oHzQ&#13;&#10;N1UAvkYFGQAC7o4AAW1HwAD2Vwc81CER/q8aIa4FFK6DAAETS8AFESGI2gsMamyvqUTXOACE5Sxz&#13;&#10;4zyKpQwewAB1VFAAFypEopSPKcqDOpwAHo0xbzUAiqTx5gADHVlfzAJDp3COF8NMqQTqBUUSyTU+&#13;&#10;SCyzUqeiW1aJvy6a3AaXtbj+zAVQ2RVdZ66ImmNW4eCPkjp4GqNUADWZpkpf0RVDAFpAqDpWCiWF&#13;&#10;e7JWTRTPCGdlJ5z2iRZicFlpyWcnbZqdcO7QFBGVadMY1wACZtZYWkbdQa2xAAE22gAAj23KlNMX&#13;&#10;Vu5PyhF7b9uZMlFMkB+AAItx5WMJZYNsAAsrnAAFndEAA7EggNAlNgGAQE4AKAbJAdw6BzAAGQLU&#13;&#10;VoAAGXnAABy9U/qASPdOQeL46QAW7F1c2575G6hmv0ZkE0qwQX/siU5BI3nEiCwMj9ILrD1PdBSA&#13;&#10;APODwAAswk5wh7coPyjHOACKwYalYZH8eUJ4aQ5gAA2CSyAAgDAHaNZStT/69WliJXCtb4sYGIrt&#13;&#10;AyYeNUQ19rQOuo0GDZO5Gkrokw/yWtKNQ80iVi2ak2sfgHHWUcpFms8urKcSrRYUyvD3KtVMtxDy&#13;&#10;zPjL5DxaZlAANTNAABN5rd2kNDSHAt5xY+yGbpSW5PkFFnkAA2M+AAzKLQhBNVBhG0IAAK+h5sgA&#13;&#10;GnosAAsNHZ+zMARYYFQOmgB+FILd5gIgSAAOkcOBBaicEniuLKjUwikABFvTjvHJRTHEZYzDGV9J&#13;&#10;UUAHrWwAAYa5AAC3Xjp8lFLsHYR9gzZKSWR6O8gpMDyx2ABJ0M4AAcbRhKhZ5hLVAVCXPQ4AAatu&#13;&#10;EaHWncAsZAoBqDqfIElY0I2gxbLXF+Y4H4yl5u4s2N5hV53kjVG1khxxUX+OG3o4ISxcAqhm92dS&#13;&#10;JAIS3VKiQD+GY03vw8gAAgUDgkFg0HhEJhULhkNh0PiERiUTikVgzWjAAfMbAAujwAAchi0jkklk&#13;&#10;0nlEplUrlktlbymAAjDWAAqmwAB05l07nk9n0/oFBoUPmcajkeF0gkVDplNp1PqFRn0weUyjM2FU&#13;&#10;4nVSrldr0GP1hADcsgAZNngoBtQABVtABduAAL1zAAUu1KAcpc97ADfvwARWBAF7c4AdmHgoGxQA&#13;&#10;CeNAAnyFst2Ewd8dTrdgAEoxGoACocDwAF4/I0gAoEADqcTgAC9UydADxdjrAAPBoMACB3W1B4PA&#13;&#10;D/4AAV3DADo419v7q5QAfvNgo76AAEXTuV0CPXAAJ7QAA/dAFqAMpYPjAC88wAWXpAD3e747lue7&#13;&#10;0egABAIA4ADn5AAy/gAC7/pqm7rgi+j6gAUcEMMxB3QYABsQe74BtQCYNg6AAhCuMDPA6ECvw9D6&#13;&#10;UH85x8I4BMDACAQBRBFcWRbF0Xva9zgH+7MTrXF8cRzHSDAsB4FgADQINwHISQsAcUx3JMlSWg8Z&#13;&#10;xpJkoKEcC/r8b4AHJLAAA3LYAA6DzQsaCYARTFSIAJM4ATO1D6gRKM3TfOE4zlOc6KaoqNnyjqPp&#13;&#10;CvM6z9P9AJcqirJorCtAdQNE0VRaiIzPE9KTPlGUnSlKoHQai0MnNEUtTqTjXUAAG9UYAG1UyGi/&#13;&#10;VIADBVkgA0DU0zQlEqgAa9bAAQFcgAdteIiC1fgAAthAAd9igAfVkN+tYYNIuoOA+mocB6gp1nG1&#13;&#10;hflSUDDHKcYAAXEwADpcVDuY5xJ3O1Ll0GhgSXbLoOwsON5M8CoKgABl8Oy7bwJSXV/AAWuAgAX2&#13;&#10;CI0fZ9rYBlEHoeJ3t+fx/IKGOJ1dWAb4u/0ALaBQAEJjziuOeORIKBIFtwDIRBKAAeCgLDGA20NP&#13;&#10;ZkgcRH6AESTzE02xRMuZ59n8cxi37g5078b6BpEWx7H8gyHIqQSRpOpTdJ2pz8cesAAcOtgAcssg&#13;&#10;uDAMS1Lj/guvGzoZMkxyRNWrbdt+4bjuSFTuo89qXue870k1MKum9N73wPBUamlHqRtHB8TxSEb7&#13;&#10;Qu/q3xaCRncubHxy19ATxEV4hiL2HuAFUi+AGsW6d1jAYCECRSvLZHUAAndgAApdmAAadtAs2pQY&#13;&#10;XdvK85Y9+AB9n7iLP2gA4FR+fB7PmcptmwyWObVR4DATjgFAfAgcCWKLagps3ioKeB1MKZpelvUR&#13;&#10;omY5h8vcHX3AAxQDaHGizmSAB7fwo08g6E6sn8PwfgAB1jkHETg26918g5gUuRAYAAlwPN4b4BcE&#13;&#10;ySirgsAAVMGQADVg4/B5AAAQArBgqUZox1juXIIBmFUCDcH5A4t6CiwgCgAGHDUAA84cP6IKA8Cg&#13;&#10;FgAAtB4EEAAKAbA8AAA0CQFHIpuZqzdEqJ2oxLik3poTk2ir8inFkhrS0gJCAAkRI0UYtRjJG1WM&#13;&#10;iHxzRpSulkcjWV6r2AxCtLYG1grDhlGePEeY9R7JG3VPLh1JR8kEp1xqASsuAkHIlRMflIOakVI9&#13;&#10;P8hVNOQik5Ng7CFisOAlJuOsM0WyXAAPCUQAApylMqYUARIgMAfBEmkAr8hxDaJoD0HkRgiS3de7&#13;&#10;FfBuCUCkl8gdBLWxwnZAcb4FIN1pgPAq2Z8Q6AADKFuLAhoEQLgZAABYDq0AgBVdEAqYpAmjkCHq&#13;&#10;w0AA3X0gAGc+ZYg6TCkkByEwKjwX2K1GSMRm7yzmQAZIdsu0ShHT/XehaN5JRO0FAAJyhCu1egRA&#13;&#10;wxYJQUAAC/FQKF+48yqlAmwh0IAVgvGeWe/B6skCvxNZwjVncYqRUpSjFVoiNjw0qcVFxpsX2npH&#13;&#10;Z7TCPUZqcE+HXT0AA6agK1g6ARYb1WONhbE/FWJqCGHaczBNH8DYsU7qpVWqyIJGSAbxVeriLJJO&#13;&#10;PU5V2sRXast3T7WOtBXavyHkpEsXtb0FGZG7XMAAP67AAhVNYEFe2103KjDgeYABs2DAAG2w0oR4&#13;&#10;lViQmIDQIwTIRLyNUYowSOgtBYABi4NwABms5BEipzWbVAHSAAVFpQACntQAAeo9nPgSAzC8HQTg&#13;&#10;rH0gOPMdw7YNjFGBKF8YAB+D6YRN43wFwQAjSAyk6QLgYrBAO7k75BR9D4c+O4dA5gADBFaKSAQ4&#13;&#10;5hj7ukQYtYCgGANW89gAAHgUWXBCC25d3nPjfGmM8AA4BrDStUPIeE+YAx3l2AAM9/zNAlZUEDAh&#13;&#10;EXOShlGKDBQABQ4NWOPuAIFpWAAo3R0ZYuRZGxHXaOAcBURQBcmQktYDAHgQLYA1RAGAQsqqIagB&#13;&#10;gEV7AlBkZ0BYDsTISk9WknlJIn0nr9jrIBP6WI0ivOHILQKZRejA1DH+R29U6ycRVkQ8aFW4GSMg&#13;&#10;ZAAB6D1Hqscjiv4fNtle/IhiYV6L2OnK1tWUc2ZtyDWVSNW83ZzJRWtcmdM8R9Uc3bONZ885/Irn&#13;&#10;aREUw+aFLGWUZeibC2HBbo2utd22ldMOZk8dlBD6XZvcCvFyAOAmBXOA8IxhZCpvOfoFepwAB91U&#13;&#10;YwxxFFkD6AANPWUGINCtOJeJRFjQTwODKG6vtFcqDgGrfa+AzWbj1PmBQDiHQPgpsu/wrIAgCPyq&#13;&#10;mQhGjEEaC3E8JQAA5hujay0PAdxAjgs8AABKhp/gPStB4FFlwCgGm+HyPfLo5xvDbAAMgWwr1djm&#13;&#10;HJPI9xBI74ECBD/RyoA1kRgBAEcHDQACi4gAAUophTMJvIBoEgKAABKDGGwmU9TDQEVqMgYU8k8s&#13;&#10;QZsQjcwFwPIdAoBpCwMghhKuYm3ab8pvYm0ASrHjOYoZN530Eg+Q6TNGpf0JRWSWnRh6B0hmWUOn&#13;&#10;EFkyrsxAyC0D3fzKACcnI7gDWGQyfuZwALtBJr/qPZ+0N7zhI7tPZ9BVt7b0Htcge49o7fWFwOB3&#13;&#10;PAADv305CVkHvPCr4OQwAAseHfgYsrpxpnMBFqAASvkbfD/PCB8FRSQNglBSb/zgwRU0UAuBbGOA&#13;&#10;gACI9MXUu5FO9w1GGeg9QuBci53OBiOgGrkBCC0GNtZ4R8ZcOKOAbxgxvDZhO58CAFmzAW3XNdDh&#13;&#10;SqmZGIRthga2Ti73W3MN1fNYQAqBaYzmEPwfBDPoyV4I+k8jt38TIZHrTZWjH0/keY8dxj3osAAG&#13;&#10;Z/QX/5AAHX/nbCDlHhpQAgABVQCAABXwDgAPjmxPbLHghguAymtBrr7B4B1pnBxBrBprfFkomusD&#13;&#10;5h/GDiCtdAAJqJrATgaAck0jFscD6GTO6iJueuitzQXOhOiMiujwZk3ulKaOmQcFLOoO0qejaPGA&#13;&#10;ABmNFB8lkh/mIIjl8lJM1iFswD/GwohgUvNwnQewrwsE/O5s5Qss8O7wus8Qts/QwM6QvnBsuMul&#13;&#10;aA0w1qfqgrQPUIlAPw5AAKCjYAGw7ivK5huvIPJBdw/H4GFAAAYAgDSgMrHDmB9tYBYBKBFiQKXq&#13;&#10;BpfLtK8uzCHpRL8hMRMCzC0BqiMgVgdOCgKvmgXAevxCCjgnhmbImnJm1EUC8pUi8wbiJhpLdIBB&#13;&#10;yDWBqhhhfDswWvjmzAhgtvdHUAJLmHMosDgsDh9p5oAGEB6h4GHBphhhetYhihfi2Dtj+AZAABJR&#13;&#10;tojw8NqiCrANaNSBgRyCzBlBlgAARgXxssJJWgbAjgnlysQERJ8uUiBxktYBxBsL7RmmHLonPoiA&#13;&#10;djsw8AEMamjCCDwxvwyCCQYIrqUSFsjwaqXSIEkwdMlqbSKE/wfu0QhhyyPAABqQBF+ADDvJijfQ&#13;&#10;miHpNxhgJi7gPQ5wrSMyYyZCpQxSZs2QzSbK0yaycsjycHAspgAQAr7FxA6K4iCmNj8D9BPSltWE&#13;&#10;xKlSGQlHLD3H8B7Gzr+m2yFEmjgvAgANLhDwiBmH1AGAJF7AbgmApJrgNkOvzD3RFhEgAQPtYAIA&#13;&#10;IDfQ6ykoXr+iIEGNxmPBCSQBqBqGtBxFugagjgmi6mYOxgYgbEQBuhqBoLeDChuBmMsgELxwEgKo&#13;&#10;fTCgnD6TLvsiGPpOUGbh6CqhphghdgABohhBeRENYNGvuhEzYqAqliExLQ+BKgANEx0BrBrnngVg&#13;&#10;dohKMofoguFREvqw9nliqmDk8gQAUiknqHMpXj7yeCFSGufzqK0SJGdvoTsCuSLKayHzukdyNuzh&#13;&#10;xGuOGjWEsN/mykgEuMzFJRYiFKiIZo7qnTxT7z8CUSdz8quSfT+KYT9z/qqz/G9DKPHAABLUEjYm&#13;&#10;RyEC1woJ/hHDpDqQoCCSqAABxUMNDhuHoODPuy5sTI7iGFHhnUSAAA1UTstD5D/MJgkgxOEgFrzD&#13;&#10;4j5hYBLRGh6B3rcC8kaBGUeAAAQ0f0JJWu6CDQ3jKFWENLRHgnhoHAyA2wEgLJrQSEQNkD5h+COR&#13;&#10;mjaAExAt4MTHqTtumiHEaHJhrv1oNhjLKBzhwUNgPl4L/MAAlU4UOSoGI0kg0U7I1t/rVnPghvcw&#13;&#10;RvaAAAMAQJWiIxTx6GhtyJwCRF+SszxTrMfUBKdztOjVICoTvweVKEXzyOo0MIChwuHI0rrGwGxI&#13;&#10;XQ4Gzz4iExXmzjuzp1MVW1W0A1XKRUCVYo+VYVaJFVZm5yPBygABW1fAABP1ggAB5Icl+HJgKDHB&#13;&#10;C1lIQK+QoSpUUj51OJyq6SkAWVrAAQ5FoSkNIiBnJzbBm1wAAA4Vxngp9VArjOOUnUtLyHlrAhaB&#13;&#10;NhIreJnLfGEA817TZq9kOw7ryL+F8u91QAAAw2BFdkGm1gAAmAzA40nmxAGgIkxEPu9h+h+GEB8z&#13;&#10;SRdryTLLyEUuj1TiLBshmITBsOQBxBszAgNQpAs2UgAAtWWIWCC1njKU7A0Q2nXB9B+GbAjgvAzw&#13;&#10;RpqtzgNIX1bsdkRsejvzw2go8VJVGWjiV1LMmWliv1NOnUk2AI2luyVQomxI5pOv/LwTuWn2vyc1&#13;&#10;bWwI8Vc2xopWxWzIx2ym4lTNwBG23gABiW5HgsID3kfh8h7MujtE2gn2+prlgL+nduSupwhuF2t2&#13;&#10;r1xg4AAQqPNlXlYF+JQBbXJS/zA1ghPvZlYPbGVAhAtgyNfvesupoMMhyBtiaDVPg2rm2qlAk3WA&#13;&#10;AATXXgAAo3ZFCFRFSA93by4EUIjok2Dgz3FRhG1wxiuoqwlADFhiQkVC1Ey2vCSh0hxPghzBuHnh&#13;&#10;kBat+ABQk1sQ5hNXtmMmzFJNZQMw9FcFdB9wlAFgIRhgnA0A5IjgIolEJKmW0iTVHWi0wX5HE2k3&#13;&#10;mX7iK2myMX9imWoukDlHXDKEpkrDejfSWIlWtI71uCFQmm2FZX/4Ju220YKHFW14Lm84LYNHBYMm&#13;&#10;3lbBrgABB4SAABoYTy4LngHgJofB4h2nXACABDwq7AftzpOE2AAXBFiFjFeLcCCG2r+g34hPCkvm&#13;&#10;YiBlHhaYklSlTj0sMwRMVOygfgqAuCC28MuhphiRqthTIByJZH51Jl+XWAkvCi4Aup0US3xUeBGC&#13;&#10;QAEHMgJALlYAkAwg1LykCEW382OiWrqVeDVErBhhWuKr3YbECRMBMGxo6IG25J7Bt5GAAW3hGkxy&#13;&#10;SUnmzOOA3l7nU4OiR36QZZMnB48ZO3+EfIuul2nZQCd4AuhYBpTwiNFHJjTjUTMofOuwuCDnUkCW&#13;&#10;r4ixKZTZdsgYOZeG4YP5fmkZfZhGrZgmkMD0SBnAAOEAAS92FgAAbAkqIJoJpB3p2UOVFi1lHsDh&#13;&#10;/EnsP4wC10PoYEfzXodQ0UND1j2LVPfAdgoArvvDQgRgXRsiCWJIAh4B01eBpYs0zLdxEtYVDiCK&#13;&#10;oVmEOi5qO5FNuo1YTzIGUGVNmvugXggAj27EXZPigRlj1ochahNhH1hjZtjj52+x4lDYygABL6UX&#13;&#10;KLrjyALsVoQAVikxRgiaK5iiG5N2jaamk6L6ciFX+6caeCJZUOgwg5Vhli0JQF+YFTaUhiEszZYx&#13;&#10;0gRrjSYagaqJFZiaqmZ5j6sFJ6r6tpCCYlMqwG9tXgAVwNjWZZ1HPkKELYpYqBiBYNSB2ORREk8o&#13;&#10;sC1gDAEGOCQjUACkDB/jnWJGEN6D5wkmbI73GFjlkj5D5jKMDtpj7gfgrHRJqFYANgRmVSoGbB7J&#13;&#10;yBrOSINhjuSt5kZQlDgGIh9OsZDnZHaTdQ2rRphLzgUvugSAYAaXXAaAdH4Y26LHLorSJigHJn2H&#13;&#10;PhdBQhLJ1jCh3BzrrH3bcbEAybnaT6Uiihn7p1sAVgXzFTGDNzGa8HM6vSGWhufVH7vGgad7x6fX&#13;&#10;7bxtrMQu64eoBKfBqzAMvE83DSSD7l+YZKX3manz2XXrH6p708AHI6u8AlFatcCE68B8DlAcDFOn&#13;&#10;J2AZlAAA58JKQKj6XAkAwA0pnhcBYrtz0htYROvE1i3L17agHJOPlJWtrzIgABnhfPZB6RnS4J9a&#13;&#10;CHJw3wjmEGSoWgTPNgcAmApi2MbD6IPxTEabA5nBz1eB2BzFu58jC6ya6EHBlBixHCBKkMEL8rgG&#13;&#10;ELgIAogIhaZZJkxkJbdkZKWzt48iXcip9BvBotjB0BwvghmBdhaQRy5q8IVgi88HezWDKB4GRxRv&#13;&#10;xDRjSxe8w347x6b70cFE/by7vbz9EiGahMj71tQDwup5n22odWJmEWlC0xYqBwob+tf9JdOcz9Hd&#13;&#10;SlFcE9TE5cGdUkodUdWE39VlKsDiyUN8IXbg9ojyWEtARtd0WuPBoBfvZa5JhhuJzz5sTjfAVAdA&#13;&#10;fTMVRgSPNjvkaa5IChghXhSliBzpnR/1u36mjEVOvIZgG30OxgXAZgAAYgiOaHjkfiIN6LAh7B5M&#13;&#10;qP0N/xknP7TnPsLhZj1h6rAomyEEkHkLyAYAg6KAY6Jk0lwXlcx4vwbCmsDh3hzt/00t8BgBVrtR&#13;&#10;kk8gJDsAbeOay1wh3pRyDgZ90v7AiAl7cmOZOdDbwQY6f9Xk49F6vdG+XnJdRMjsD1n1nsD1V8iE&#13;&#10;aKLCqw35vEniR4cT7I76AW6GEKlG2nkd2eaen8EM9o/qzeocC6wG/K2O8eqk5dXetkd9YlKJQBce&#13;&#10;x6VKEBOPtikriLjLYrZh50cCNH8nxLrNpk268kf3zkCObvx92KXt5yqsOmtBrBon7h4r8pQWGxhr&#13;&#10;FtzgLKkjtt4ECIkIlVUiIZwH/oAlH7SjfjnBkhc8OB4B0DChxhshqvnQWDcRRghEugUNPwRZOdSC&#13;&#10;peYif+h0rD3cYNxhvzHpnpojmPzRuryRwmI8qvl9ldmJjlpzP39agdD+vE6fY6seZ+odIKuQ30LB&#13;&#10;6Icw3qjWto73DdRWldRHJlJFJayVnn2D3L+o7sUetfmf1kdeu/2EXewf3kPf3f5EV/4k6sD3DZ0D&#13;&#10;hhXCAABsQMAK6DAAUDUdAALB4RAAZkUlgCKRR/P5+gB7vN4gACgcEgADAiQxWTSeTP+MAB9vl8gB&#13;&#10;vNJmgB6PB3AB9PqXg8KBcABILBkABQOB0AAMCgUAAIBASUU+oVGpSdnLxbAB2uVxABtM9lAACUkA&#13;&#10;AoGg4ADcmFOGBsPgAIBehVO5XO6XWKvd8PgAP++AAEggEAAA4O7YXDRR9Pd7AB1uStrpRJiaPF3g&#13;&#10;B+TmTx8DgARCwZAATDQcgASDEa4fUanVavWa3Xa/YbGTxiMviXX7AYKmbLeb3fb/gcHhcPiXK8Xq&#13;&#10;+P/cYHBgHi8/odHpdOUBYHgsABoIAwADkSUYB7vqePyeXzcHk8rz+v2U9++8APX5AB3O12gCXS+L&#13;&#10;v6PWICgMAwAAQA7NgEAYBqPA8EwQ5rBMIfkIAA/aWH2fYAPejMIH4/Dbwwk4KAmCYAQIzYHAeB72&#13;&#10;xTFUVxZFsXRfGEYuka0aQ4l4XRxBcZR3Hkex83h5SCAEaGsAAVSOAAHSVH8mSbJ0nopIkbABHAXR&#13;&#10;1KEsSzLUWSCeUhxrI4VSTJctsNCcugAbs1IEghhTcABzziABqzoAAbCOJyhg4toToUk6+P4fjbKW&#13;&#10;AinKQpTCr6fsIncc5yvwfDF0WjIEgW7AEgYswFAcCClwUAIBOc6RzG2bKaJsAB0nEbywUKjwEpCE&#13;&#10;AVBiAAGAhToEAYBsfuOva+r+5jCPWfsKvieJ4AAYhYFQAB4HWdFUnDVkHQEBbuBqiQAA4EwVgADA&#13;&#10;QhJMtxXG2LaAA2yX2A3QBXJdt3Xe1deuS5cHVFeF73g6zsO07jvPA8V8YDgSoPTgcnw8emEzgcxz&#13;&#10;Pi+Z4Ygj0AQFAgAAji8R4qA2KxIpbdwa/LLQie2SABkjFnvlKaHmeb+qUwDAg7mS/AUBQARPFGDZ&#13;&#10;1neeZ7n0XylkMqyvn+i6NGE0SlMMxrNo+nae82gtvocDwRqGr6w6ekzBJElabnkNAAcuxgAXOzAA&#13;&#10;W+0zYbCcMwkwii6M6fgwDbshGEuszNRdznqeijrEpkEAJirnXtJl5V+3MGxcaJglyxhxnCABpmIX&#13;&#10;6KMIBYH06JYxDYtyggABYIAjvPSvXc10XpUF2dN1vXXivNfOVdXF9f2ze307Ltu676j4B2/gOjgv&#13;&#10;gupCeQnZ5GTPmdJ1HVC8I3mpKlarj12UKp1qV8nFi3nsMJw88N2V1XevW8DAMJFidYJL4n2/d9/4&#13;&#10;NfqUbxz6n4/v1+tyLpfy/x/zV35pUfqgp/8BWrv6SM11MjPGEt+FbA8AAy4JAAGfBUxg6x1rrLGi&#13;&#10;YAARwvBqSSBQCySUQv4JUoEfY+oNOrQS9hLDiHZuKWEi0dA4RugAHkOyDI4BqDPKOxsvy1gAAsB2&#13;&#10;ECIJZgCm5gNEsqLqDbu0d/EyKTAoYOqhnFN/DuV+O8X+6yLEXyUPDjAbJCax1kMnAAOIcY4yaMKP&#13;&#10;kPVC6xUJrzPU7JC58FzR1euq0pwBixAPYwBSQQAEQoikEBRHT9oxyLkZI1J8AWqQEkdJNLMCH+QL&#13;&#10;kpJlHskIBtWk1J9H0loFNfZ3BiDIdpUAAG5KsADDGGkmAOzUAAFU9gACQ510KnHqygShFV2kV0Xj&#13;&#10;5HvHAdY4xwLVO4f8wIDgKAVQdF6Xj8InLpcVFGaM1z2S+hk4abDWItO7X876aE3X3xinIXJeZeS9&#13;&#10;QphUPAeJHYGsOjgPRliFELIVnvHIi5lj4FMXYqE5z6y/KwoGSECcg1LHYoS6FSy9ZdznohRGiRKJ&#13;&#10;OJWkVROjBz5RJif7Rmjxv6KtEo/SM31G2mM6neR2VwAA40tVSOkdJ8R7F6BEC4GCtQIgSlmBsEAA&#13;&#10;ASgyBsR4A6wZuUkPXNqoiO1iQqHqPJZBYUAlNKcSA7DtajNXmm6qa1V6uGGqRQ6rrBpvr9d6+GsL&#13;&#10;eZzVdjoX0nMKh7HzniO4d5lWUj3UgXqt8cB+z7Q8f9AMewHANV2+MAFgldogREx0sJSqrVnsdY99&#13;&#10;1IaL2QsoVKk1HbK2ZIrZKSVmrPEVsvJhgI5LSAAHBacAAbbVE0PnMoAAPwqhbYsBYDSegPVCqTZ8&#13;&#10;6dX7GowOUhN2rhZgW6YNVmKE47iWOt5cO5KT6xxcnFc1ndabKthnUud2NKScG3HyZgfTsa9n8UWh&#13;&#10;sAjE3qALlkzVmwCqGs4j5SK6V8b5Lks5J6+djrQykvvUa+t+7H35Z0NPARMBvKsD5gdC56nMukCA&#13;&#10;FYLzNyeluArCN7N/jhXLqLhaklxpq3Iw1RjDGH0fXPnDWbES5LqWeXmSZCZUEPR0n2gZBhhJ/UOQ&#13;&#10;bb3E+OcdIpv7juj+AMfUSx7kGjGQGBiryQAAa+SwACnycW5ujdgTJ2CSFEvyuqH5ENliHLVE8OHM&#13;&#10;q3l2UGXMxIpxJWXMOZUZEBCAP+BP8AQWDQeEQmFQuGQ2HQ+IRGJROKRWLRF/RmEQMAAKPQgAyGLy&#13;&#10;OSSWTSeUSmVSuWS2XS+YTGZTOaTWbS1rTkAPmeAAXT8AAOhTeiUWjUekUmlQh5U0ATlrAAVVMAA6&#13;&#10;rUusVmtVuuUqoTuez8XUGh12zWe0Wm1RKmvKnzqpiqq1e1wp8XeEAS9AC9ASGJnAABqYMALvDAAM&#13;&#10;CESgAQCuxi0ekQAAcFAu65fMUp73iOAkEAgASEA5nSaXTaeUP5+v0APie57QAGP6jabXbajNvgAZ&#13;&#10;3P6GRbfgcGYhYH5YNBAGAAciQO0HZ8LodGbwOCdLrdfsdntdvud3vUSvzx8z6gUIB9/0enu2231G&#13;&#10;43MHer5fPgeGw+Wy/T9fvTeyvveqz4swjJ/AAc0Dt80YGwWAEFgbBIAQIAA7woABnQuABxQ0AAUB&#13;&#10;sHSpByH4AAyEQTL4AoDP5FSaNy3aBAA2EIRXGcaK41TWNc8cYtkAUax9H6iRa3jYt/IEjKM4jjOQ&#13;&#10;5TmOdHsjygs7qSjKkqytK8sSy777PGsSyPPLUwzEgz/LgqkAzHNMrS48ixvNNU4StMr3TOui0n3P&#13;&#10;DWrwbE+RcggH0AxgQBAjqPn1Q4ADpRULQwd53ngAAVh2ICfB8IYAAkDANqCAgCzjKkhRfHci0/Us&#13;&#10;fRu1rXt7HlTVbFVQoJUbR1dV0kgA47kuW5oBufWlfIdKdf2FYdiWLYzbzZL032PZjrTmqU6wFZtp&#13;&#10;trZL8TBalstrZ8ATstBt3AABp3GABN3MAB63SAAF3YABFXfGAEgTDMNkdewAG2bhuRgBkHhgIQkg&#13;&#10;AGIgCPTi/N9bT01hGFV1JhOHwG1dUx1Vde4hi6zYXWWMSjW1cSZXeLY5Mdg5Hk2T5RlMsWtNz85V&#13;&#10;l6i25aOYZommWS/mucppmS5TQtULmcABkaGABOaMAB6aSAAFaYABG6fpemm9qYAE/qwAHCcRx0wD&#13;&#10;IMgAF4fCLSuxZ062NYbWey7UllURzhjY5Fte5Irs8ibTubv49JddSdvEjZLv3A8FwfCJPm9l8LxK&#13;&#10;F54+HFccgvD5dx/HcZnyutW1hS80ABRc6ABx9AAHMQgIXSwijWpm8AB0dYgoBPOGQiCWAAPBOFkR&#13;&#10;hGxfJsxusZd3x221VuEn9/wfetF4rob1XMm154nku/wHoWBF6OIP5G7+v7Pp+57r58jbHvbxytvf&#13;&#10;FnXwfNv3yWkrjxarq5O/iAB4fp08CoOGX89FiRwf6AA9oAAAAKAkBRygmBTRGiUAAFQOAffSVt47&#13;&#10;DoHs6eCxR4cE2dQRe3BgtTy2QN9g4dJ6T3FDj6LAeMe8KQAD3gC8hpkBQDAHAOoVHpHkegFhxAKH&#13;&#10;MIYeQ9LQ+iHzNH1xBZTECIjKohlahKAAasTQACrigAAV0UyCsOIyQQBRnk/J6N0AoBwEEGgTAoAA&#13;&#10;IgWwygAAYA8CIAADLyiOkEziom0RvZVBVt5oW4x0W1BqPRXYPN8edH01EI3pwAHsuhdTSR6AAHmU&#13;&#10;5N6aAERuTe8gz5oJKu+kFJmTRFojSbYfEmTy1JOyhWyewwY1FIgrBW415BC3rEKlaRIjieB9v/gC&#13;&#10;MaXAABaS7AALkXQumlgLQewhCQ+R7SLI48gCgGzmqZa8EILYZjJyRkxKQlMfJrLajsjuPM2VfzYm&#13;&#10;8USP7zZuzhKxIRxQ/J1AAiWhocQAB3TxAAO+eQ857GTAMikDQG1NxZXm68849oVASoIAAClBwAAP&#13;&#10;LpBKc1DYfSjocsOUFEVfUQoor4ddGQADBo418F4L4FgVAqAACFJSEISPY6MjlBAJQ0IY6NdI9QAC&#13;&#10;8poAB/o4AADAp06t1o8B4jxKkDYHsAoCFBAKecaIwReOiH3CYBC/QAAzdlAsDsDgOAkBQR0AbB6L&#13;&#10;klnBV1X822KvPrAqWr9ZSWTjZDWStBRp0OJlpFwAA2q6AAHZRodteZGT3kuB6v0wTLPIHpPcC4Fg&#13;&#10;LGIa6pgCYE5q1tsc7ui1j01UTskmOyNlUxDps0ACX8wAY2fAABe0VIaRkHQlXkdoAJ1D8i3aIC7O&#13;&#10;CF2rAAexzQpQADXtwAAX1uwAVxU6ikGgRgmr8QeAQAynhhiuFRaofR4wFgQjWD4KYW7QgfBDGgCF&#13;&#10;jJY2YIfWe7iY6xQXu+mK714yAACBQOCQWBhYHgsABoIAwADkSB0AAMBAKDReMRmNRuOR2PR+QSGR&#13;&#10;SOSSWTSeQP+VP+US2XS+YTGWvOaAB4zcANidAB8Pd7gB9Pl8gB4UUAAakAAL0sABAJBIAAGpABzO&#13;&#10;RyAAI08ABamCOvRMBgOo1OZWWzWe0Wm1Wu2W23W+4XG5XO3Na7AChUMXXuwWK6X/AYHBYPCSF5Yc&#13;&#10;AXZrAAVY0AA7IYXJZPKZXLSjFXihAC9i6+5fQaHRaPAP7TABxakAN7WABS68ABnZACvCMAFHcACa&#13;&#10;PObThc7/NUOw2IjcUABTkAAO8uCuznABhdEALbqajVN/sAABAMCAAEgwGgAgFYvAAFg8IxMCAUAN&#13;&#10;9pM8AP9+vujgyHCAVC8AAynAACgSBCowE0kCQKwp7nwfD4pU7wEQCqQAwNCUJwpCqQH8fp+p4zcA&#13;&#10;QeisLRBEMRNHBEFJXBsHrJEcVxYmCEIUhiHIgiSKItFsbxwtSVpZHMepE5x2AAdR0nSABqruAkkv&#13;&#10;9JR3yaz4ISgAAMNnCEjGmaYAAayIKy4AAaBqGoASS7qKxtH0zzRNM1TXNiZMyvLOL44c2zpOszsO&#13;&#10;eTEruxoVMeyM7UBQMKzezbOs/QVEUSyx+UYABi0eABpUkABIUqgoYUwABHU2qhzHMACrKuQtRgAe&#13;&#10;tTAAA9UgAO1WAAEtXoeHIcoKblagASdcAAY9dgAdtfIKBAFIUBgJAoAAnDMOL9giCaJgK7p8nse0&#13;&#10;BzFVUyoFFVFW1A8EwWlkOrHCNt3HcjBwxDR8Q5Byow/ct3XetkS29FFw3hey5RehaGoeiKJ3be+A&#13;&#10;MlHeAwtT1PnKqwAHHhYAAkCL0ygCDUYYfrT3AElYALjQAGcZhmPU7oF5EAAcVlVFVTHgmVZXlmWw&#13;&#10;LQi9TksOXZpmqCTxPTFz5PwHZtn2VZhOLPTnn+i3LOBNaSABs6YABb6egoRakAAz6qABtawAEiSK&#13;&#10;XeuqAfR9TFJQi7IAAWbOAAybUAEMw1K8sD9uLrHEvB9PoCwOhA44Mg244Ng8AAThwHtUASBTtQ++&#13;&#10;b6IIAQCLFKtsaNySDXlE9wchyfM3Jc8NqHy9/810NAcrBnL2z0XJXzGN+Rp0HUdejGB9gwJwdq9r&#13;&#10;snmowPA+D4AA45hqGqauv7CggY+Pk4D10YxjODxCLB4HvCAV6ijqT2fsez7U7aDQ2ie38Eb5wzOd&#13;&#10;shnvw/REHu5kv30/c0lTHqAA4fp25v/sgsuAqAAf/6AAz4AAAHdAMohRkTpVKeVAGcCwACRgc8QA&#13;&#10;Ay4JAADTBUACjB+H+AQAlswOgfnKBQCx3wJAUQaRSmZ97r3SLfXW5iFML0COcXS56FrroYQ3MnCt&#13;&#10;ekLocLvdUvtGa/oUQ9Z87KIhMnajgfwPFJwHQPOAA5FEAA1ydtgeKQNTAMHkgAeY82K0QgAPRem9&#13;&#10;UpABojxnjRGkk762hszjVG8ub409mOfNHCOxbI2KHjvHslDbTdE1DXIEAA4ZCAAHPIcgrEQAAvkY&#13;&#10;AAbcjwADyJqPluxAyWJVAQqoGEjRFydghAA+AcpRHaSUAgBZ4QZBDCSlIEAJG/ESAIAZ5UPI+MEh&#13;&#10;06ZcUtZdEyhkupD0Q5dzBJHLeFrp5hJqh+jJfqNZjrwiNM0jY4XbDgOyOkdQ6nfRSA3FIbw3RugA&#13;&#10;H3OFbCEQWtoAOUkY4yBkQXnEes9kYgAPUcOxo9k0J7T3aLHl78+J+EZjkzqOif5+0DIFPqN1BJjv&#13;&#10;xa0kQAAYaHKdU+aYfxBUqspj8AFD6xFjLXZuOybAJlYB4pEACiROSdiJpQAACYGQOFYAuBkAARAu&#13;&#10;BlKO4Y7RFEBS5oQuOYiKadU7oHL2Gkv6gT9p6vWoqLJkusjBUlOsz6djlqkqBhhqW6HIWMBOrTCm&#13;&#10;GQYnG4EEwJj/MbGkNEaNNyxTyIeDoHQAEHIBZTU6uVc0z0GfbXSaE/zGUBfPXiYNdq/GETgOuwk4&#13;&#10;JxJzAxYlsSZIbIiSA3MAAbbJAAHWc8AoB0Aonc4PsfKCiCSxjMBwEoKV5j8bAAAdA4ZvggieAANV&#13;&#10;ryCzem+Ja2hsQRAlb230H4VwwH+llYGni3XLTFp/cCXVQod2NuNG+o8tLlmiqXEGZlz0c1QoQk0d&#13;&#10;6vVfjRGgNBtijR/IMHiUakqcwKJdZSr4dpx6tpTpgDB5DKbnXUvpfUulgL7R7r0+WgV+Y0X4v8Wm&#13;&#10;krBgACywMAC7Fbl1hcwYAAB+D8FIBRuNfCj/4AqbEcAAe8lCtgfBDSQflEx8D2fkOwco4SCgKAaA&#13;&#10;8AAQQsW9HwPQ3g8B1joAANQYowCsAPZ6EnHz1ozDoyEAAWORQAAoBtW0CoHHegwCDKud2AU6XNmN&#13;&#10;lKI9yHPzAytDDKlxctmDujMu5WXzSXWoIziAY7sbpXw0T6CBNx4rzmYVkqCzzujzVOBcCwFiFgaA&#13;&#10;0AAFJjr5ZVzJoXQxHcAaHhvfuvmioX6J0PSVE5BJ9kFJ8T+QmKBVabgKPDCIAAq6hpVVsBupbF6n&#13;&#10;ATqlCdZqzjJ1cAATOsS8D8Q0BoEgJztABLFiN+Q6BwDbpuyEB7EgghWC/hoeo9MEDoU+M4XwtzHg&#13;&#10;LcOEDakW7CDrAAb8XMHQgAAAqB13oLAehDbFPXRyN8u7nhvliGuWt1PZ3Tu8umYXW7u3kwLSdRav&#13;&#10;ThPoawbyQprgAHZYUeCTo/EEASyOc8ZilgXKVYrhrDStXz3vxXLekOLPa0Yn2OvGXs8YytSUount&#13;&#10;JIMq0s2jhA5QAAY8x8SvL22IZeefs+wAASc3VcrAEPO8+5/2pt3ihlGui7OmdUXnR0xAKIcCsHW3&#13;&#10;QMghlcPsnpiRkDCKwBhvoDQIHpBS4PDRNR4DpHOAAXQoxM0kH22GKNLcH4s0ukZ4QAAdhPCtKyVw&#13;&#10;HATJ9O3XfjyE9499e1uyongHYd/8IWnelTfDmDzNQOP1XmFjj4BNhIaRbx6e4OQODcHJZPKA0bMr&#13;&#10;nDn9M8qR4v01xuQencnxv0nqnM+pvqglBUX6rQXUatfP2f6380IcMD3wANXDJAA0kTRHWpAi5tzj&#13;&#10;neH3eO9CZ8872quUmWFn9UAAsPsAAnVOsBADj0gwCFKsDmt52FDGyMt5oEgMZ/POVAEALD9D52ST&#13;&#10;YdaRRaCbElBfEfEioR1TgOwfuCACqC6tsrEAsw8cQ749cMu8NAWcm8EXY3tAcZbAbAmJQ8SunAsL&#13;&#10;g8an634sMPoZwHpBEABBE2UHkJwq8pKrUjKKaYenieqrU1Sg4ZS0rA1Bsr+LuTge8oPBuZ89Y47B&#13;&#10;6Zc9gvo+2fwFBCOAAWkWmZSCXCa5ytwCfCiUoUs+CAAGVCuI6norGPYZS+WAADFDAViVm5OMqq8E&#13;&#10;9DOAAE7DUgEgIAmA4cACACwDCpU/WrGjMs4QU73ASWqsyQwJ4xkAAFaEiEOkiHa2wH8H4PoSqRO1&#13;&#10;oQ0WQDkAAA2BKhKAOZG6DCCLnArEwZZAgoxAlE2XfE1FAI7AwzHFGJdA4n4i+i+zgzaJ/CUN0MQj&#13;&#10;8pLBlC29I92swQCrVC0ZS+nFPF+hTCHGAXdB+v7GGXfGEsCRO6OF4aWaa+JCSWlFsCbGor2T6C1G&#13;&#10;wAAEVG3CtCweEeGSSPYSqQygyRO3yIEBBHSAADBHYAAOKCMKUKYLUi/HOyAXqTgE5HyAAE3H4VKV&#13;&#10;OAsA8w+CEpmYaAq4csuwkJCJYHyzcFaEgEKKI/qLwxIIMKnE8AACgDSDohGhKAGhbGOMBFFJAXLE&#13;&#10;7FNJGURJFJOIFFLE/JUI/FSnwN2JsKMG2VsxkN5FgAHIsLIcS5kR4i24W0/FqAcwg7a28S6TnBrJ&#13;&#10;dKXCFByUKfZKYXfGKr7KiUTGSrkj87eEDK2AA1YAAiS5iQ0Sq9G+OAAC3LOABCOFAkckhJkBYB0C&#13;&#10;CPNKIkGGyGpEKSCHqiYIK1KPCBRL8AAD3MDGsj0JNKyzcF9MRDYzVFqB5Ma9JLAFRMjECFaFaVQA&#13;&#10;YZ6AuA+NsB+CzDmAYAWIcO4O6JIs4KGF+FQE+V6HOHKtQHAG4IKtAP2P6CQDADU7sXYy9KqLRJTN&#13;&#10;0TtJLJbN6TTN5JPJZOCJFJgnu5Gu0vWGozYkkN4J6J+92WuWuTgpKWuVSeVFwVUgS1GWa7Wt8jMr&#13;&#10;jONPIXdKvPKTRKnPQe5KcZijbAUn5A9EYUbBYj8ZwfoDgwsPgbtEUQ+AEownYPoOWpaCvQLMnMqV&#13;&#10;CpIQY7mCwSyq2G4GcGUwQHSU+Hi4GnAs7FtO6EZQ4AAeOBii2JQi+zSAAFZRMtQyGrU+eCY/4imw&#13;&#10;qwMFkacFwFwYa6wSlM07kCoC4XpD1NItOGQFoFY4EHK8kHAGqu8IIAMg2pUb4AACECyDEK3IDPWL&#13;&#10;XOHSoR9N/SuTbStJBOLS0IzOQnsvUSEoY5aKAnEly9HBoSU8uecHmMQ92cMcPOyKOVVFqrCrEZEI&#13;&#10;UYePTS/T8TbPPT+RXPVUErrPaaFMInuq9CvQkmumxG+AACRUkPMZGVrNeEpUwPadsAaAmf2AkpeM&#13;&#10;fU6SMGOGCO0QY4jUcpIIGAhIMAAB8CoC2YaAyIkHuHmzis4bCHw/mGKFmFXCSvGnAHufkgqDSAAT&#13;&#10;ATCBxWSJa9qFNWaUcUhRIWuZ3Fq38oWSKHeKMBQBqraAmA2d6BQByg+XBR6JHHIPaGmPgHStVCsF&#13;&#10;uFiIKAcAmWM66cJLe27Xgz5UKJhS5XyRDSzX4RzX3GHS9X/TCmg2utQkRTMvCJYzs57FtNEwQgI9&#13;&#10;k8m+ig4AU1U82WoAGY2BQBO1wS1MxHlX/ZGRGIA1oEAHzBQALoQAAHCwBDYdD4hEYlE4pFYtF4xG&#13;&#10;Y1G45HY9H5BIZFI5JJYq8pQAIE1gAKpcAAdMZNM5pNZtN5xOZ1O55EJXBINCBdCoZPaNR6RGX/S6&#13;&#10;A+QAtKgAHHUwAy6sAC3WQAEK4AGvXwApbEAHK5nOAAuHxFaBBawmGA2AGOs1YAHs83kAKW/ogCAW&#13;&#10;DAAGLaAB6Ui2AAoGw9FH0+XwAFsnUoAHe6XMAHg6bOV84ABvnwATdEAAFpY4/tQAGxqwAitcAGls&#13;&#10;QA8dpEA5twABd0AHDvQBqL4A92MyESQAEgyHAAHhaMgACQQCNJRY9qH6AHU4G8AHQ4W4AGGr1TDn&#13;&#10;/WwqGAAMSERwAIRZzgWDwhSfp9ft9/xOXu+MfS/K6DpADAT8wJAsDQPBEEoefx+uufCDQAAAAtNB&#13;&#10;UKwtC8MQyiz9v6pkIwEAMNRFEcSIsCwHgWAANAgwAchIDqFQpEsZxpGqKP88sbR0+p0x6ABzSAry&#13;&#10;wAVIitq6DMkAAAklqIAbZtqe57HsABum474Dyw54EgSAAJgqCoAHqeh6AAe8zOWDzFgcB4HgAEE3&#13;&#10;wtBrruBJsJQHECSTo/06x3Ps/T/QFA0An6CqcoU+UFRNFUW+yULyn6XBUmCZUZStLUuktCKChKFy&#13;&#10;dTFPzLM531GABIVMshynLVFVB7VoATZNp21kABgVqzB5HmAAUBuHoAAyD4Rq2CwLvAVxTAAeZ3HZ&#13;&#10;ZB4HciAGgiCYABKGQbgAGAgCNV4K2IiZ+H2fQAGUXBYgAdhynFKhoGYAAX3cAAZ3iAA03pSYHSVJ&#13;&#10;iJz2d1+AAal/gAQWBO4dB0AA/jHoemN706zB4HhO0QgMBEuB+KwvPM9AHrg57ounTyPT2eh3nayj&#13;&#10;NAAaZiF8AB+MaAAGWiAAVhyIDjgyDQAYnLlQZ5nqdw4vUPY9PGfaLo1QQZB0IaHGWj6dp8+6BPcP&#13;&#10;wHqGrRpE8UxXFsXxiAWr7BRccbDS8gMucm0LJtILgw9DbuVJAM3wAmIgBMcyHrvIAGeZxnTrLcuB&#13;&#10;CES1nPIJz8PLoJ2kCAIgilqXwqffJAByR9gBLAD7q0uvpHOTftS3QC7J0fSdL0yG01Q1OOp0/W9c&#13;&#10;nlHJUgdI3t1/bduk3UoP1eQdxC9RneqSqDR4gAR6dLbNwBnl8vLJu+eAB+wmAAfCmw602CBwJApW&#13;&#10;hUk+AB2nPVRzm+76HgkDGcBqJAnzcFShgUBz5onzxxGuabuO0ABkFoVc6qHERAEAAG4CJaZ2RJOj&#13;&#10;zxugAb634PUDySADSYAkBgDQABQDYHZl4EFpD+emhEATrCSD3LwVIbRLB8D0VyAkBpgARgwWsaVE&#13;&#10;JDYZu+hs1E/jQT/tDarDeH0PyLNJYO0tALTYgRHh81JoSAYexIicRxrKKkWAARcjAAcRonxZJM2O&#13;&#10;LSGByFUHFGFgjBgNRlAAB1NJaALrEYanhMw90wt6GaVdzYADonSBICYE0Y0fqpAABECQEkjHzdof&#13;&#10;U2g8S7N6GzItMqUgAD6cmnhxjjpAyCj1Ht0LdW7qhjglU78KlctAeWYAC0pY1LEAk4o0kWIuytld&#13;&#10;D93Sh2Gyvlo6R2KkCXsLlrLtqEsXeS8KQlY7405iAAENMcAC/FnMKJkAaZzczKMPZyAowASgxhsY&#13;&#10;y5cBSKRujQGVMkdCqhtjOGWblLaXWOAwCCewCC3DcgHOkvof5fB4DrHUAAdY4xwP7FoK1ZCygAAW&#13;&#10;Aq9wKFBQABMoQ4laQ0KGLIHmrmTcCgANoHIAAXtF0unJAAtCQRyC4joHAd8e6Y3KD4jgA8Cx6AKg&#13;&#10;cMWDQIwTnLgJRSPtBrHTpQhd6SRlpTh4jtHWyxlwBADOZfQXFokwKkM/hy1OHkNak1PaRTVB5TkP&#13;&#10;ysqhVdQESodxMqdViIEUWtxUa7FdzlXqkxcrMUg3o4QADgG+N9cw7FlgcA6jBN4IDEAUe5LMhyhS&#13;&#10;7SOGUMkZJEHMEtBWCsADhyzjmj8rCQdhrEH1jCume09xZiyFkAB2LCCIRoMW4MtYSglhLAAAu00q&#13;&#10;2vjpYLMlWYuBci5nwOqe6uFcgQTYAAFtuSDrvBICUEpuTd1puFcNHcvih18uJclGkt3Zy5Upcq6C&#13;&#10;GbjKIuiSAZV1wADCu0WEsbsSNpLdEA5LwAAqhyD7HaCqEjTD5HuPUyg6CzjQF/bABbjGbFxBYDpm&#13;&#10;pIx3DnoqMcWgrqJjaGqb9cFAZTB+wVAOAoocHI/SDXJZY28KOUcmQ8EwMwcK+BFb9agNgAXyF1e8&#13;&#10;y49B4rOA6CgFh7QVAvMDh2VaTmgQghFdXGyBqtU2brjfHiCohVTx0hOsuPciH2xy1SruRWw1ginF&#13;&#10;Vr2SokVoygSKihUoxKpVVKUCyKozAUS/dSRqU0pJTGoNXAqS26WmRSB+NNsp7sFYNlpV5XQT51KQ&#13;&#10;ntvjfs3JCGub8pgAkB2cjuTABsFglmjsdoMr+fcJEqzNI8g0QiiUBy+3EAANQbYgcBmDKendPEXu&#13;&#10;ncjT+oyb3MJY7SXWpNVO5IHX6WWNdV3Zu2LvWgALMWZHsmdiZ0h9Q50kQ4BgD3HTtWIEwM4co7Tb&#13;&#10;IaANEI+0HrIZIAAbgz5vwUMAA0CSYD3AwJIPKny/hjDBABOMZDBx5yIAYkUL+668vcF1u+uKy2Hs&#13;&#10;Qywywfg/G6gtB8ESAYI49geBSC3aW1LNDuZKPhMVAQPAhV8CBYNHk7Nfxmx6nGseLEhyPU3i/GyQ&#13;&#10;4/iJerIfHOREV4zVzkbPMmNcitVbk7T8pctIgrJkuexpDRGjk/Xavo1kKSYngd80rODwVIBOQKXa&#13;&#10;9cgMoqQvBeQSx6VfbeuqMCdp73vvgTYmRM2JcQD4H4PwAAf7Ar6M29RmFXmI/gKvaQAAVlNGVnAq&#13;&#10;BTineNasE4KAUAAtBlxnFb64GxGltLCoZAzBmoVRvQvMPEXD1DrDxPMNTOPUlqnxvMPF054sKzzA&#13;&#10;ABU+bX8wAAIBHRAWA9XgdQ4p9j5Hte4h4IgXHOMSYsGoSQos5meQ9PZe3o73bqgJr8Em6EjQZvjX&#13;&#10;qUxgirFJYkbw2zZjsnvoNPA+voOfL4ntOiePeAACMF7wgGwS932wmAfvuvcJ7jrxWOqDC+cTpv4z&#13;&#10;yfF+S47/b4nj1VGmch/jxv99R/7qA5TWLlb+z/ZUDl7xqQ58BWYazR76BcIh6SZOqGqh5XJyrezf&#13;&#10;DLxMBxRaUCR2JKJKa3q37QqCxto9AnZz0DYAATcE7eIAAKMFaM6uoxDL545/YY4Y6BhvoAAIgIYI&#13;&#10;btbL4DrsIVAUxY7RoH4IIIJNAxbOQcptIZIZDcoaSYoLUKDtaU0EMAMKqVrysKzk7x7VC58LLVcL&#13;&#10;DixOkIBY4UcMoACya9CCwEgGLEAcobgbAuyEqeYvgEwGjDYCYDQ5QFIGxXqCR0RBAphBrfAZoXQW&#13;&#10;gsgbgbMM4bIagvQ1L8g0z0B0UPz6QhQ3YBQBpNowoLQtAtQ569L4Cmr9Rj8Lziz/KJsUjWL+bILl&#13;&#10;kVDJUUzJMVpEb/rJyskWJS4gIIA/4E/wBBYNB4RCYVC4ZDYdD4hEYlE4pFYg+4wAHxGwA3o8AHXI&#13;&#10;QA7pIAH6/H4AH9KwBA5VAgABAGAwAGQ0GgAFgqFQAEgmE5BIpRKYOH6MAARSQAC6ZForG3wAHO5n&#13;&#10;MAFdVwA9q0ADlXQACqaAbFKpYzGWywBZrQEAiEQADrgABIJRKAFosllGo4bjgcKXTZnNH7gwAv8M&#13;&#10;AGIw2GABtjQAGMgABkMxnTstl8xmc1m85nc9n9BodFo9Jpcs1tQAHzqwALtcAMDptls9ptdtt9xp&#13;&#10;nluwBqGsABVwbfcdzxeNx+RyeVTt9qtZrhdsJny+p1YTLnv2QAmu52+6/MIGBAIwASzGbQA22eyg&#13;&#10;A8Xa6wA+44Kx2QAAEAsGKQCwaALEALrIKgiCnkdh0gAcxum0ABgFSUIAH0fKon+lgCgOBAAAaCQJ&#13;&#10;AABgIw4fh8H0r4HAeAARBeyoPhSFsSAg/yxsyfzCHujgEqUATpwDHceR7H0foRGsJphG8MP/IEkS&#13;&#10;TJUltrGZ+o01kiv8AQBSZK0ryxLKHyElsiKVI8tTDMTagsB4FgADQIAYAAchIDrYSpMc5Tm5CBwH&#13;&#10;Ok8M0wcnowfYAHJQAAHZQdBUIfDtJWfyyUUAM4gKAgCJqDIMgAn6gLYtx500kzCIPSdKANUIAAPU&#13;&#10;jTNWfKgvgYRgmC51UC3WAAANUqDpcZBjmOABlGSZIAA2DgOQ6Bk1gxSbCl8Xz4oyNg2vQBNnxhAC&#13;&#10;D1ZVpiWs4AUhSx9jBzbs82/cFw3FcaCubU7Wte2NyXXdl2oa3Z5N61LghU4YHXdfF83Fczn3THV9&#13;&#10;SxRNCnYABO4MABP4S2FZzQEQTPKMo3T+bRrgAep4ng+J9KiEIWhlDq2JjhlpR+e56HnQRyHCABll&#13;&#10;yvOL4ylcngWB63AaCKgAWCEXn2fURgSBj+g2EltAsDoP1GBIFM9JwAS5KUcppgGp6pLMuJdKUwar&#13;&#10;reuSVpp8SjL8467smyupq8vSNGOzbY5cyzPNM1zbN4B7Htu7yTO28TmlyD3g9p4niAB38IAB20Io&#13;&#10;dOSepMMALxyew2t4Gv6Bq4gHSFo8zxnM600eBOye/AcFgQN9LzKD59EZf2QxDFAAIQhiGAFngTCG&#13;&#10;fAAbHcv8gwvDAMFR1ohRkmQZAAGSZT2Amttt0oIYiCJvfo+l6ce35VDoOlqXqe37inb+5t6Xt7vx&#13;&#10;/IhnrXQ6N1fK3PUgAaf3gAVX5AAVpWlcnti4auohi4Mr4msRmoogqikLO1ai6dJDAmNuhHgOgqo5&#13;&#10;xwjcAAPwjIHARgodm0FWTSkukEAC3UAABWGAEceWJKpnWmtPRwv99cLXutoII1ltcLoaPda+2FIz&#13;&#10;doaw7bxDB2aX4Zw8iEQlt6aE1JsTcnCE8Q4mFOb1E06pLmBKaZQPCKwAIrMZHcO0dsEyUOKKQtBx&#13;&#10;wBXJH9LgveM5S1hgASolVI6kFIm4Jc+1PsHUMuTUXHkeDhRix9LSWcAATAmhNVkqIkg7gADgI/Ac&#13;&#10;LYXAuKyeCQks5aC1FfAU0tT4AAjBHCPFCT0n22Pnew+qUEpV8PfXmcKNMppWLjlEv57UrTNFQeMr&#13;&#10;wAAr5cF2FqLUAAFwPAhMeCEuoQQrhfX0P6L7JmUDoHCN6CbPVfAkBO0lM6FgDnIhSjaFcsZZTdTl&#13;&#10;D6GTJJvTjTnDdVDWYdTknUlacEQJxTre3EVuMSG6TpnhEOJ89zSugKyPUeoABuDdG6e2K8VIwELc&#13;&#10;69kAAFCdy9AsBYAAJQTMPjaj9gRB6Kt/cOwQW9HSNHahJGQLAWQsu2RGrdXLgXBObCqFYK0hQDEM&#13;&#10;GmNIaQABo03WUn4C9OwABKCWEufVQahHUle+mFlQ6kIBlQb98Mq6k1POTUWhVUCG0GFPVcAAwqtK&#13;&#10;6kACgGoOicgeBAAAGAQQktTIIwIk6fkumwhFGxRpBYgm4myVFqFR6qV5NrO1tU769V/SaYRsE52x&#13;&#10;RLsBYc0lfIEWIarPKI7c4lWMe7PmyRFR6WXAAPJwLuBsjZABQYe5WwBFjTBXMhROieAXMiCYE806&#13;&#10;Kt5JgVoe0WHCjqHSgcXxh4xn3Z2AAJ4UAoNOO0MNVlmVN0spdTCmT8BpU4cTTsC4AAkBJrPDuObt&#13;&#10;7K3ZNI7kbCrgAAsvBVO7V4zNt/u4AAFF6XxXkvYRa8657wAsvFYylQABQ33lqr0aQ0xqAABaD0IQ&#13;&#10;AAKgcA8AAFYOT7XkMGooe6EnZoXOlYa9uE0t4OaxhChOFMNEOwWRpCOD0MJUr9hvEhBcGpDhjhi0&#13;&#10;2JU6AVAdJgCC9waAguiASeyeDYxwxYQuymOyC22QOOYco5QADUGqNVzKoaYxpbrG7G5CS2luJ8UA&#13;&#10;D2VY2ZPOo4mfgzhmjNT+oEdWYQAAeA6m8DmZVfLAUkpRwg7wAGKMWOkc457lBbC6F14E1yFjRGgN&#13;&#10;Cm1OAGFNArQ8AAPQfA+h5bKRI4BwY+0cQmgVA320TYfKTR+JbLj0ABpEAAI9PLCTXpfDenNJ0Tvm&#13;&#10;20lzfSDJHwyaCLJ3hNEdI+OkdR8AcBNCqAACIGCcAbBMvW8jMkINgVkAia6VJuaivYxtVBLkL56x&#13;&#10;Xsq9mwkIoj2ejDCW0rx7MjttdGG2kxgQAOTQCYCIyAlAmmcAe0U5E7J5u7aWPcfDlUCOLez7n4O0&#13;&#10;fFlE2DmLR4jITGkB9vXSgbsWjvRVBhhDAGAn/Ibg3Cg/4kXIEgJMxlHSPFyLsfRigAHHvfHQYAwh&#13;&#10;hzyQwaAzxn02z6pUn+AqGg3W9Dug159wYsG/zenOndP6W5reSf0/+bjfAACHohf0z89vH0HnOnjy&#13;&#10;c8a4nuMEtCDpHNibGitFUj2vIcS7NoABJ9fAAOjsVnx62zB+FbPAEALqUAoBusewR+qKNWVFUmIY&#13;&#10;QdIu13OO2xnau77xe2AJqmNlIAO7VRvAO/1670S7vlcvEpXAaAZAAEADJVBEA3EPiE5k3166bZW8&#13;&#10;sdjh0YADpXYh0ZrABmdN+/OnENx1jpUmekesCGAYf0x7TeAdzUUZpHqnZrQc2QdjDGeT8py7l4fx&#13;&#10;MFmHo+CQpXCuZJ1kBeC/lxPAUnCh31Dn/j8J3nfa+HHX3Ls8zd1emDDkz+/isP952/4HMNsG5/EA&#13;&#10;A2v6AAFn/fnOOrWzTkzdD1D9BXzzwhxv7IbIgN8A73BeIAat4KANQOwAAB4CiiAA4prBQliFRDDJ&#13;&#10;r9Sw6xTVsDavLuJRSwaH7zLzUD6oMDrdkE45QCYBh2oDAB5NYGIDoCgmLLBOT2Lkrz7VTR7RjRrp&#13;&#10;Qd6LgAADrKwEDopSzK7bJPAlzqAVgVIVIAEAo/ZM76b6h7Cpyqo3g5pVZVo8BJ4N0BCS5pZI7qAY&#13;&#10;pa55A9jQzRDeAEUNsFcN5gCqT1sOCoapY4CVQ4kOipEOSvBJjqEHkJMQJWomBxL44ADlDlJhIT6k&#13;&#10;y5QGERwAD3kIbNESLfgugurHRI4lz24cMTgAANcT5KCc4Bhe4KgOAPZDICQnkBaOK8ausEiNkPsP&#13;&#10;SeEFME0WSdac0V5RsJUWydUWkXg6ixxuSJMDUX5Jj0DFjObOkZMKJQKh6iAmwnD/zHUOZLRCJVAk&#13;&#10;I+AV4rAeCzYJUbwnLQhnZF8OaA7qCgwUgUYUZwYkoKwLALBNAm58Qb4j8QwazI4AB3p34CkfZyBD&#13;&#10;kYsf5McPjZMgCdUOypsPMgiccgRML+KCSgz7bKrAsiIhC+qm4aIAEJ8KCzqzxQAciPKisABzcHLf&#13;&#10;TfgGMky9C9RYZNaOoWMlr0jnC85DwoDAZpAIQLLkgBQBxF8DyxEVyu8gchKVkX0oKeEXCdEXcoiU&#13;&#10;EocpI20YKeiyMphHkY7ErMIdTsLsYcgcYccfonKnjziEJx8ahqw7TekjwWEs5iyfwAAMUtjUEsCM&#13;&#10;gh6kIhDqATIS4S4AC25A4KAKIKMSAo4Ccfgah+AZ4ZwZw9IbYbYAANMUEfcGslUqMyBHkhcyKbsg&#13;&#10;0PBe8yiUsyZLLPrPzrpv7/clCDAg5QZgirQYQAATk1TTagSLwogzBDZDgGs2YxgxwB826701QTkl&#13;&#10;7oQg4CgDRN4DIELiwHYKEd4BJyrDUnybczKUspc5qUsoyws6CT8586g0EpyyEYk6448qbEkqsq70&#13;&#10;8ezJBWaa8x4DCni3Zy8VghrfQphM7fkng3Cgw5oXYXIXLiDNwGIGRj88sqAhSir/0cSiLUwXU+8v&#13;&#10;C24loljgZF894qTOdBRRUHIJKn6O4/rJU7lDI2kzdDSJkyxesLFDqGlDhH6OrroUtFAAEThlaOoG&#13;&#10;lFwAFFwGghEKUs4WAAEwswwepGrXTtcCACrGpzAdrh4e4eplBQ6f4fIeyf5zcr7gopApRxMRE/MQ&#13;&#10;IEAFb6gEZFIAAEwGisAAwBDvrCc5bu0oFER8k61MqGs6SHMpFNB7lM9Nop07MYcG9OA0E7zDcbE8&#13;&#10;IAAY4YwYyZ6tgsb/xR5SM9YiEJChgnkNoEUQQ5SQ54x4h1oxc0oyw2K+MSAECsYJYJgJigD+T24V&#13;&#10;4VgVgl4gjHR9oF8R4ygyr65etDFOtVwzVElV58lD69dWR7tWJHrRTpQPdXjfAaYhAINYJ14ITAJI&#13;&#10;7pRgwTohABgCBDgEgGIGwAAEAFQ6KESa49Q9gdyByLBAwAAeiLYshJ4zNQo+gIIAAF4Hx2QCIC7g&#13;&#10;1QrClMUWFMlWyHojhrCd1eR9dNRKdNle5tlN9fghtOSetfdf4y1O7DTjQkDMT4rwREZgVBw2MXQi&#13;&#10;ExqXqnkS1Rg5KfkjoAAcUTrRQpxI7/025Ey1iadRzTIAAaoai/ofJ25poA5UUr8aDATQksVglflX&#13;&#10;FmxvFWlENnKUI1Jc6UcWJHc8AXtopgpg7pQg7oiYFRRzLrsQwCgDhpACYDbAoFQGysAB9H6hQdoq&#13;&#10;YjRk5pwexlAehwoe5TYdQcboQfFJVcChQBCDSERDACa1UIYFC+QDoFAFZ2YBZe9iNdxGibVMdnpv&#13;&#10;df1wZs1fNv1w1ftehtLg9xQg9gM/9x9gsQDHzrodxQgax3SWhnpEbrDqavyIMZ1ii6L81i5OomDq&#13;&#10;BxNyoizq5Rxx5polzsq2b7Zc4CR5cHMuVmtydV9nF3hrdnchF35qt3xAMHwAAUF5IAAXV5lBBA4g&#13;&#10;63c9Q6bqDRQE6r5XwEqDDA4H5KZ7RAAf4k9UYlt8IeoeRjIeIdZA4awZAYizId0qytcsCa4BwCo/&#13;&#10;QBQBpF4DwE6DDtRSkCK6LETVc5VwCu05l4ZrlwuA5gFxFOmBRdeBNw1yM7eBwiNgzCgeY3i+tFcU&#13;&#10;JjREcQCcSIJ9pD5DlibSkQM+RrjLQ7R9tkUQLrWClf94uGBdt4MzGGZfOGRzwlgqgqpxJgQyA/Ur&#13;&#10;UrYSWIhXR5AkYkqhAsbqw6aAq74HlcoDJhzoYFgGAig7FItbod6RAb4ablIe18wkyL8BaMl/EGsC&#13;&#10;hM4DAD9RZnRF9+5EzR1d6A+G5fOCGOhceBlgeO5PGO1nuCWBuOmCzCZxJxKWiOgjJxKtohcEJwcI&#13;&#10;UuRzYEMNzHWF56OD8FWPd3tn5fqo1eOTBcOGuTxdmHIzz7UtVFAUtKafgLWVZ0QAFXkU727qQiUn&#13;&#10;JEwD9uwAAGYIyQgCQDFdj94izVJCmMQlJvpO5aS0bJwgwARSLf9xzEmOVoWUJOmPuaScqwSHFfWa&#13;&#10;pcealm2P+PWG+QS9uQiL6gyWlzgjN1ggok4lId6K7Yya9B2E0uWSmbWepduUeexMOUGfJPOfAzjV&#13;&#10;728RVKZ9oKmgorIrYR2hMBN8QB4CaiCZRpweheMuQBwCYnl6wHY4AHAHsVEGtnOaGTufhK+bmkRK&#13;&#10;2POkuadxiGNe2B2b2fmcLZY1iWgcLe9RyPbNx9ol0TImBgRk5lEwEGr/wGdF63eemlGo5MWf2pBJ&#13;&#10;OfepZLWpQzUQ1PtPwUmquVog8kwGKOwZmriEIpWWgAAGoItTgcIay/oboaTLxDUmeNYAAIAKSR85&#13;&#10;A/tdtm2kGpxMOkmu5H2k+vRLGvNfml2fOmC8hQ50LRQboj+m6zI3mwpASDydJChRT7dRB5mXGohx&#13;&#10;+o2vuzR6uTR66WGzZLWpu0BJOqAzJa19pZBZJ+oVtbqzAg90wg68+uRDpD4AAHAJQKjjwbLJAcAa&#13;&#10;si5m5DjAbAoHAJe3NLya5RukNOuu20ZJWv+5o5Wvm6BIG59eWwOe2wa8aLaLtPIa+7y71zq4xlAg&#13;&#10;+R6SJpwjgDRYzMhN4Fmz+6e94620u+A420W+ZAO+QirqAUW/a+y/EZeRIg1Vogx9poaDGXjgwHgK&#13;&#10;Cl+dYjQrbwp2uMgpABRNbw+AWj+AkV+Oe+xHe6vDY226XDw6vDtWW6+eu7K7QdbMQdFCAbUxFCIh&#13;&#10;FRwlwAhUUx+Zqg09C6JX5YIFgFpFt3fEPIAz2/HII2W+vIg4/IYh4lzRWgWgQektQlYgiivBggSA&#13;&#10;Qgxjpj7tpN4G4JQKSyJGYlIAZkeS9nu5nI9jGlUXPMnM/D+a6wlNfNnNDFHNUWuPxMyI0YVgWl+d&#13;&#10;LEuDd474ccCiACyngbb+rqAAxx4EENy3Ya41Nl6mJoI/oGEk8THNfOPS4hvJPTAz3I3TdDezp9DU&#13;&#10;4zpc9KW1YAEloWO2goBWZDG2YdQcTRttaf4g4GoJAJ6XutoEQFxj5uomggiDxtfOvC5J8DFeHTw3&#13;&#10;PEfY4zfEHZQ2fZNV3EubXE67N44cDnAeRTdJyTMjbnPRCMguYuvb1XyyJpRpYyYyvSvYXZvT3TXd&#13;&#10;Yy/Tvdw0WqDqCjBOJI6fm04AAvAvIW4XAXB/AnDwppdZYtwcoba7uiFiIHAJgKfXA8gDrX/Y2avM&#13;&#10;3eKffNKcPivNpJ8Eco/jI03Z9OvaOavaayr0TRvazoQeJTZYBYNJwbJ3Rc7qAFz6b352rPjPyOo2&#13;&#10;IHBb0HPH/j3M/dvn4iXeHoQzeqFjR9sMUrj7YSPptG8wqzizwFQHN7gByhhNE4cQ4YE/AeqPZDIC&#13;&#10;MGoGQIas7XfgIBJM+FGGHinooz3kHtgh3Znt4zft1NvkWaXkiyXPz0fQFJwDR0wbr+WxtlhEcR2K&#13;&#10;1L/mynEa0QIHYHgHjkr8PuXdnUFoO5XyJ70LSVNEF4XywzF3y65Efbifkx7/1k4Q/0wAHbgc4dBA&#13;&#10;4GgI/W+XhSniCDAZgXQWmLSRACICxSg+g+3qyiGlHtfzgy/un4Qg3uP4oi34lMvu2UPvCxlPL28e&#13;&#10;aZyNJTAjUtRLjWo+EJCA7IFJ5DCNIHIHVLpUXn35G6HoP8xAnzCpky/9Iy930vN5d5rhjhtSbHS3&#13;&#10;bqDpXwYgo6YgBJMRtAAQCgWAAMCARADydrsAD9fj7AAEAwHhMLAADAoGAEfkEhkUjkklk0nlEplU&#13;&#10;rlktl0vmExmUzmkifz9foAe74fAABIIBAAAQDAc1o1HpFJpVLplNp1PqEgnc9f9Vn1AAABrVRrld&#13;&#10;r1fsFhsVjAE3nL4fL5q9BAICAVkuFxuVzul1mVTAFVf9rrNbu1/wGBuAWB4LAAaCAMAA5Egdjduw&#13;&#10;WRyWTuN6veUzGZd+bADuzwAa7WawABQJBIABYMxQBqU8ADl2AABGmrMgeTzeYAB4NBoACQTCYAGo&#13;&#10;2GwAA3HjdEzPL5nN53P6HR6Vx0WjtNqF3Z5NF6fd73f6Ty8QA6oAFXnAAO9Xg9nt9118vXAHZF3b&#13;&#10;mz+fwAcH7ACg/wAF5AIAHTAiXI6jAFggB4ACeM46gABoJgoAACqw98LwwyizJ01yfqCobuQzEURx&#13;&#10;Iu7XL0vitNZEsWRbFyTw2tC1Q8rLIRfG8cREvEURpFUcx+77CMMxDFMYxwBxtIElRGy0lxYesoAA&#13;&#10;ekpgAbxum6jYCAIAADuQjqPJ4npzNifJ9H0sqcLK/AAAmCQJAACoLIQFQVhWistL7FcnT3Pk+z9P&#13;&#10;6ovitL5u0okQ0BRFErE8R5PI0TzPQ9QHUVSlKqdQTsUK5UUM8dwAGxUAAEfUYAG3U0pSoloJAwDQ&#13;&#10;AAuDwQgAHYoiw0gGghLMt0tXb3w2vEaRBXlhWGl8dqtHq/WJZVlpRGNBx7JNmWlZdjL3ZE9WnbKX&#13;&#10;SEw7EsWxrHrfbVxqZJtyMmfl0gBM0znNdyIzSvK9tSxT5HPd50QKfczNQBbDAxgAAAwDIMgADuDz&#13;&#10;zc+FYXhmGpPTFCPrQ2HYpPlGUc0bzhU9L14rj0b4g+j7Pw/MrywZ+UAAPeV3kvcUJaEAVhgAASBg&#13;&#10;GgABOGodOM2eP58qNfQ6rFg5/osdRPY6sR9o2mRFZ0Z6VaOm6m7tqxTZOqWVbkiW/I+pazhtzbAr&#13;&#10;uSXgnJ4bQAB97WACJooAc8XYAB47SzZ37bdSgKDCUJuA4M5IRpex8HwnCsjkNNUPw3Fsli7y41jl&#13;&#10;J8Zya/8RiTlbkVPNYwABV883wMA21AH1wB4JgqAB4HadW2n2fjUAdBYNhIE4AA4EoUTYDUjgIAvK&#13;&#10;cnoKe2A5Xf+KuOrWv43lLlp8U6/5foKf5Glax6Ml63b0jXD61lbF7ikPk+W5Hy1ycJzuR7fTNT8y&#13;&#10;1LYH/e9P4UlhPv/r+3J8s+37/2pHHUe5B+b/IBEwfyxN9I9gAB1gUlUbw3gADaggAAEwNAcAAAsr&#13;&#10;BgwJQUgAHENgaoAB8j3HvBYDoHAAAUA4CBNgGTHQDao8EvjRIXQzJS9Mtj1YaQ5JM81aC4odQ/JD&#13;&#10;DZ+kQEMvYSKuBJEPoiJKe9Et9bZm5tpLwmFtS/B+prbcABGReU1twS2BCMAAAIxjTgBV1DgonRpj&#13;&#10;UnuArxI1w/f8xlSLHY3tMgOqgegAB1x7TultwCEDeR9bU2wY0hQAG4NyCORSXADkYPkIWSAAByST&#13;&#10;Neu8GAQAjKuA+CKEkKh1DiHCut8hBQLAXN0nE3QEyER1YXDB4bipWP3iFGiWMA4eNRiVLV+0s4cS&#13;&#10;6OdEZrr25fIlibEuEUI0oD1gfBEeQ8R4yHNwy0j5VjLzTmqSArYFozKuYCCgFMGy3S5mHOOchzI2&#13;&#10;ywnK9aOKkGNwBnSwwa88QADSnoAAWs9yCxhCjPsAAMZ/ORAAO2gQABN0FP0fwBVCaASNIwK6hyUk&#13;&#10;ogFAOUEJAYA0mHBGCYioBzTj/JvNYvJQyhACNZSScU71dyuaHG6lDypeLYpa9CW5bHn0xcZS+mxm&#13;&#10;JgPaiTTk9hAQgD/gT/AEFg0HhEJhULhkNh0PiERiUTikViDyjAAd8bADYjwAe0hAD5fD4AAElAAA&#13;&#10;MrigVlwAC8xAAlEwmAACnEWnU7nk9n0/oFBoVDolFo1HpFJpVLplNpTWqEjfL5AAuqwAAdZp1brl&#13;&#10;dr1fsFhi8ZqDWAAqtAAB1rsVtt1vuFxir9ugAYt3ADAvQAY19tVsIeBABLwgACOHADOxQAVONADk&#13;&#10;yAAAuTAAMywAA+ZADEzgAfsCwwWDIAIJYMAACweEVYlNy12v2GxuD+ur3koABIIBE3rWy32/4HBt&#13;&#10;+2k0D3G6lUs4XL5nN51E2j9AD4qfH3YBnPP7Xb7ndAHEAHG3PX5Xe83npAWB4LAAaCAMAA5EgdrH&#13;&#10;Z9H3/FbgcE/P9nhzQAx5xnGABqGkaTJM0BUFsMxABuy8qGghCbDAkCQAA5DKbvs/0Ow9D8QRDESw&#13;&#10;rKqSqKsFysN7EcWRbEaMHkAESrQFS/gdF0cRypjjHrHoAE5IAAE3IYAH3IyTpTCYIAARMmgADcoA&#13;&#10;APkpgAbMrAAecsuSAMty7Ix9rUCYKgAFYdiAAAUhuHoAAaCQKJVHU4zksLou+27xt4Ac5z3PjfPA&#13;&#10;8TkJXLk+0JQq5Tq6iqTw7ABUNR1Hq5P7QUXCNIUsrj1PY9z4Pk+kH0bS9Qtg/dRO6ckBgAcNVAAb&#13;&#10;crgYtgJMQCELRVPVBogBbLss+ALV7LtS2BYNhWG70SqnE6rqzPViWZZqExhGSoxpG1nWq866OkdF&#13;&#10;tAAT9u25byD2UADdN2NdzAAl0xkvdYAHPdzptuAoDt3bAAH82jcAS9gIguDQABeIQjAADwTBW3AG&#13;&#10;xva2FRbOrwTwAUV4XiVHUkglKVvieM0dRDq0XDmNZBOOKutX+Q5BTL2ve+L5vrUGTZeh9SZgtxwZ&#13;&#10;qABv5wAB1W2DYOvoD+gAACeh1qiicUbo+i5npemabR9jOrFGladqj/WhGa0rXhOq64pCSpMZGwgA&#13;&#10;WGyAAWezoRQUuwtC+ko2d4AH5uSVYgAAJAw0Z8nqewAH0fG+A0EgUXQDgPAAGYiiaAADORiFl67y&#13;&#10;C3YbO/G4jyPLuFkeL8xzjnY5RVA4/zvRtdzVA0r0lH5RTeV090XU2dmXYKIcObZwb4AHZ3QAZ8+g&#13;&#10;QBCEIAAp4ep9n43j+Q1+oWRFNxeT56v6vaWsrZ6HkpDvhfe0ABa+6ABdfA1gCvC0DaH4iADgU9nG&#13;&#10;N2CgNg/vp7nr+J7yeEvBgmDQOAAFgeCIhtjD1oBETcmSZh7loBwJKC6Y8kAYFQPKC59kijIIQVJ9&#13;&#10;AxksFkWOrZUp1lsGlLOyhAQ5dw5wAIAHMAAcpkXhpvAxC89qUTJvjedCOG0N3jvLKqsmBEOIfLPL&#13;&#10;I9NGrWoftcWgKWJAABhxLAAMoZYy3hP6M8PxMA7h0QmIWAQyjiHFAVA6CAAAGHfkFJYP8fxBACAG&#13;&#10;AMioAhmAEgJINA6Irz4CskcdHOPEGG1R4j4vYuqiYJuvj7BqPTqJBndg4pxlin5Do5hFAo4zcnzr&#13;&#10;3H8vZe4AB1yZAAtodBjzIgRQoBQl4GwNL+ALGpJEbSHriaSSiVUjZYSxRdDpqUNZZQjekWZacRJb&#13;&#10;lekk3FuaX18xwbVLY2A8ZkI/SC2EZAABoDQGi/YE8fjpDtHOOWKaYFbgIAYA0AANgkBQXRF81AHn&#13;&#10;gtJl7COOsB3HzpgVIWOU7oEwSY8y6eUA54T3OdIl1sH59H+ke9CSh0x7v1HVJp7AAFoD1HoPRLCW&#13;&#10;hzoBAMZpXJ8ALq+hmayV5DYiAPo8k9KMe5/0jpIa6WkPJ20lehLks71Gt0qKCvV3Q7AAIDQJJwAA&#13;&#10;MadGVMvR4B5v23gAEVUMAA0ajAAG6N4bzhwjOKlPGse9DQADtHKgSM8lQRgtBjGEEgKQAAKAcksB&#13;&#10;tH6RUwjobVyhu471mePPmtlZzpSAnrW941bq6Gun5B6Rldzt0BeevUe1UhxjlmwPRLUmR1nTOqPi&#13;&#10;gsmB1DqTyZIyivQLSpeKQwCbxF0gABFZ1Dc9q+WhtETqk7zYe2jcvSyXb1bUEUmEN22CrBtjbVSq&#13;&#10;sH9t27K0SgBs347bfAAEFcFaJZhxDkmwD8KYW1xq5mAmAc437aD/LqCoHAPgAALAnZUAoCI4Obta&#13;&#10;6OdblaU3farXa8jl56OhtBedp15r2KYPWymRTrr13vNdX55K9aG0OdqOChRGbH2QH4XVOo+R9D6T&#13;&#10;hGQg1EwDpdAEcqQxBQKq+JiBcABNSbTovthu0VpbL4cabaql2ICELHkxJoQuKYToBv2AAEmL00Ap&#13;&#10;q8GnGji5UVlLbgEAAcMeM3ZyO8eKMQkhhDUAAB6YjcAOp+PqxpBJKgLAeBEzx/G6QTwjiRl94a1W&#13;&#10;nywxm92XWYXpOvILMDEsv5lKJXmReZM0Fcvw8i/VUhxKrWgOmx5ni6kHniQ440FM9Ess3ZTC5NbP&#13;&#10;5t0NOnD0xtDsZxFEO1mWFoWEmwGfSlU7f4HwQBnTS/wXgvAAIPUFPD4SuLiOnUwANKBnk8OQAA9b&#13;&#10;GhMDOHEAAEALAYyNdkiGZ9FsLy1ZHXeZjbqAgbr9kGYm6X12IsTXWySLZqvpszNxxoEyRSPi3Ew7&#13;&#10;LfzCl+Avblknx0Za/MB849yRVPaKruYe6YiY42hu2CuicubuWDo1amYBj73tlbQR2+9Wo+oGZnBo&#13;&#10;IOBAAC7wUABgQhmoV8WLTEKrCAAC5wYd3EyVADjaFUOQfMjAUsq4wBWudgqTdPnveSwNe1r5KsLZ&#13;&#10;fKVRbGz9yxYHK+YEL2dP7mZRc30CkvtpufEx3ImSKkenxmDNUZoK/Xhthh5mYORRmIlGdSRqjXzf&#13;&#10;qjyd4Xj6qpbekvMui368lVK4muxdAIXbsAAT+0AACv2tDCGixYmMhqwK3bB5kZAKAnj4WA6h/TDZ&#13;&#10;Xiz4yH8y6yoTk+8fBpz8F4dPfLs2eKZFyFi3I/HEM5rXvyZPOcvPOMlnpfR7ajh3FgkAAH+B7cPY&#13;&#10;uSh/S6EjpXeZ8gi4gKvEYQjf0y4zkeX9w1Tq/uVHdb0fiQUHwQADV+I2ZtABwFzeygksdg5RxGV2&#13;&#10;61IOv0wAAn+tZYr1OFVegDOGgNDfUjgMyj2cNoeE2ARAnoXwPkMrck94jnwvWP3ou8T/NEfjNkf2&#13;&#10;RH/XqvlfGv9CEPMoBLEL/kYhrPiozJKqMgXgYAYC1KPvaqgvOAABvBuBuKFKpFbnel0FfGhv0o3o&#13;&#10;4QAQRGFPdwRk4vfKXsSBEQVqiqjjFBnHhAOH4IvIwBshlhjF7IqNRAABKQegAAZQgOiMGivBrwiw&#13;&#10;KKlAAA8QlCVJTjQtbAlAyA3LrvxiJv+QTD+v4wrkWwrQtD7v8Quv9v2LvP5v/P8wuwBHYJIm5rYB&#13;&#10;ugAB4Q3qkLYgGjLjDspFpn1D2QQPUiQEfO4pNlth9DqkFuPgLoYIXtbRCtbN2QwRGE+QSxGkRQUM&#13;&#10;SDjPpg6jEjFqbMXAYgbLOAXAZAABlhchZDvu6l7B9sEAsRUsYqvAnRWtvIMiji7hit8gABGRbFxq&#13;&#10;wjUAOngggArgvKvqxiKQuRIDuQsxiEOxhxjjnwvxlD+xkuWQyxmnyDQJ5pLvPBpxsKpndoUIwiZA&#13;&#10;OGfLOARgRt0upF4CTNwtTB0sfHcOlLFCqJSl/AOkNARsYMNRpR7kQxHx8D8RJMQF6tUxQIngAMWg&#13;&#10;ZAhgkiqgeuEhfhVhQgAB4h1rISHrIMXgSAAHgHghFyMt0tFCinuhaiOiPhOyRMjALreAOH7pvgkp&#13;&#10;xAEpuxhQxPJR9j8xjSYjvRnyaDZRmSbjuSbOSxoxmw0HUpfsWpnhoCNOKR2gNEogOgPHDOzRyqMu&#13;&#10;GuGw3h4AABxSrSBqpR0l0CXgNNNgVAVmDFxRFydSyDlx9Syjtx+r2DjMWsaA0gABmjFoziCAZgiA&#13;&#10;ll/gfAigABjhbhXCNKIjHhtCzNBRDgAA6TDvqvrgGzFwhCjjGhUgAQihrjGDHAKRdvRgUgWAAAYA&#13;&#10;hSDgEH1SXDiuRNhy0DuyZzSjmSeTUHJI/mOr1TVjmzVN3SfRlSgHSMTMdBopnw9wPAAOBIwPSIwO&#13;&#10;ACKKBypwCxQBkhkxXpupvAeAek1xyx7TYTpi5SzzqDgy1Lzpfw2QkwlhqBqBqjKgJP0gZAhAkCqy&#13;&#10;8oThvBtJNroDNhXhUEuqMx4TuvzSwGDNNDRyxidhIz+gAEDkEDOBiPRgVtPATAZAcAAARgYAaEEj&#13;&#10;dwqyXzSTrjlzT0JjYzZULCtyc0MjYUMNoTaRjzbHRtwqcBpkDt+n5xEzfOBymHDSOCIsWsWhkC/M&#13;&#10;qPUAgAgggsbI10X0OUeiniosTJavDUfC3TsryOG0AAABA0luwT2AJAMreAXAfy9AWAd0ch3h0oUh&#13;&#10;1hyPQBlhbhYyHB2rIB+kjzFpvMeA4H+AWTNNOtPUeCdMUhCwWpoyiUFRNizgbgeEMATmDJTwhiJU&#13;&#10;PUiCkUK1BC3VA1Cii0N1EC21DtiUQRiURHOvPFTkCBtVLRzPRmggNkNT8ifqBvPBhhhBhR3Eurbg&#13;&#10;fqvkGRy1F1VihzrVWCxUjLvqEhcVaAABMVbyqhxtWAQAVEUgTgbAciZgZVgqBh7B5h4zAizBkhbB&#13;&#10;XgAB3JrkughVpNBibA2VrPbUHigg21ty4BmhmmdM7gWgfH/gYggzzgIMJjeKNuQTRPI0JVXzWDpG&#13;&#10;HLxV4CxVG16ieVFV8Ct17td1HxIVInOVJlUVLT2NwmgH4VNn91OifVPrG1Q1RjwG1AgWKVUOP1VV&#13;&#10;92MiI1XWNCnVYrWken5myBYFvhPjHhzITASAXxPgSgZ0EgRgXgasSh7H5h0BwqlhmRRKphzNWB6h&#13;&#10;5SqAb2gsXMYA82it0idDjMTA32lxLwYB4JkgYAgGBAYzOjKlZtfVAUIxYWO0NK0IDV6WuCnV+2wi&#13;&#10;ICAP5+v0APh8vkAAkEAgAAEBAIARGJROKRWLReMRmNRuOR2PR+QSGRSOSSWTSeUSmKvd8PgAP+YQ&#13;&#10;mFw0AgGVTecTmdTueT2QBYHgsABoIAwADkSB0AAOHz6nU+oVGpVONTCY1SsVmey2XOivABrWEAPa&#13;&#10;yAAMhgMAAPWsABsOBwAQ+ISODwh63cAMViMQAPu/AAC4EAD8gECEgkE4DBVrGY3HY/IZHJZPKZXL&#13;&#10;T2wtYAXUAC7PUsBgPL6PSaXTaeJvLVWCxCrXAAHbHUbPaSh47cAJLdABcb0AO95PMADIgEkAB0VC&#13;&#10;u2iQURSYP4AP2/u51OYAPB1OcALVNJMAA3wWq2J/yAAH+cAAT1SDOM73ABD/EANlstoAAaFcMiEs&#13;&#10;ADP9riATRJokCWJcqyZIYmqbNrBkGwdB6RoEgkCwQuLQwhDEMw1BkKQOhUEprDcRRHEjKwkgqDwq&#13;&#10;hy5xLFsXRenkOpjD6aQXGEbxwiygKEoijKQpSmRZHMhyIjirH/IsNs4dUmAAasngAu56gACYJAkt&#13;&#10;QPg+AC3rgwICopBSMROex7nuAB6TQABjmMYyXpiA6Zh+HwfAABDEPS9ckz1Pc+T7P0cMyzcUs8Fz&#13;&#10;QQFP9EUTBrVHk1jNNcFTYNlRVKLGsq/H3KK8AXTkzzS3RJAAYNRgAecyAAGojihLYTOaDAQBGjh7&#13;&#10;HmeIAHidZ0gAVZHEG9MLg1YAAFDYYAApYwAAPZLooGijQ0OiMyzMXtpgASdrAAbxvm+8wJgqAAYC&#13;&#10;EI9viAJCURlJEaTDSt13YykTwpGkA2fdt6XqqFzxVEN7X3finROgyEXSpt+4JgqTXxdN9YNhadx2&#13;&#10;oaiqOpKl4HhmKqzI+LMagaCSkABpGgaAAHdkcorKty4LWDwAAvljFS+9QCAAfWZgAfmbU1KZzZ0A&#13;&#10;FGAAbhtm28wIAgAALaMAAbaTPGYrljOnafqGoqnQLOUJQ2paxhee0DSFJAdrMMUwABd7JbBvG8AB&#13;&#10;bbUAAn7brwAFZuOfG4bgAH9AIACKLYySoDalAeCgLo4f3CTOeB3AAWBKETUp3HYAAINkQ3JgAEvL&#13;&#10;LaDYNgAdnOQAiDzgfq539GABAdMABkdTM9ThaH4iAAEAVBe44TUik+EJndWwd3et3pbCt5d54VKd&#13;&#10;xEEbeH5FEX/FOBSF5PnyJ4sa+h3eHR7iMgYp6ntoljHuJTjYAWjjxomi3/SZHxAM2DLizAyDL7gM&#13;&#10;A2XZlmmZn1M55uEcv+VL/QABxQBSosctBaQZQHaW9N78C4GQNRe1RQZn1nQOgoiJrZrTXmxa/BUy&#13;&#10;T91dCrFWfM+gABZQlAAFSFAAErJXFrC2AEAgAgFfmEgMAaQAARAw5oBoEQJkgHqPEd8JBLiNZEOg&#13;&#10;6wDQFgKAAH+JgAATxPcw5pnR1mmwrMOYl0cQQ7RbAANOLxmx+EEBoEcJ6rDmgZBACRczv0PO5YVB&#13;&#10;yOCDHfEuXiheOMdzTPSd1HiPhpHlsBdy9qPsgzIR6jfIRdr1mII/Ym86RDGXvSPIsgd8I4hwjhOu&#13;&#10;PAeDc26oHgmBICcPQDGCS8X0v4+i/jyNwPQvDhDoAMU6sADRQ3MnHLeQ2QUkpdS7l4RmCBCGrQTl&#13;&#10;7MMqMF1HwZUnMQnCB39HCDXM8AEl5MFeHQytlrMAADtm0oIhACgHgRhOG8PYAJvNEAKsoj4+B6nC&#13;&#10;GKLKEI3hojMLiQIAAWZ7JUlCshZTZBdrLIJAUAAS6BP0DlQV/xwgDgMAaAAJgZA4HmAqBYhIDYNs&#13;&#10;HjYjONzx5lUbJzHN4EdqOUhdvRddFGaRUnJTH9FUuaUUtI3IajVLkcSKR8xJINMl6SRo4gcdNPWe&#13;&#10;GrGqNQajJR7MyRTBp+kE4wkEbEPM1bNh+SNlo5oDktQNS1lBD2PdOKuVdadL8zsEqQVerIRSYwAG&#13;&#10;u1II22J8L4YJtNfk/OST4YsgACtXcAA5K9T+I4AM9YD1ugACqHIPydaFIWXmRsfI9kpjPF+LhJwx&#13;&#10;hgnRHxUUJFlwAKcKERMV1na+PvfgF+0VmVOh4tMREhx34eAACmG8PRCTZAEhlGtA1GHjVltwROj0&#13;&#10;dbE25pdTC31uaVPNuDV24FxUR00exVK5Ce6dUnfHB6vQ5JszbfSWNNI/iYpIe6khMLTXQRXAAB8E&#13;&#10;AIHINDO+eGuNzb2XtT1WCYNY73UorPWmZJFSuAAGZftRwABu3/AACvASW5bhBwNAqPs1L/YADpg0&#13;&#10;AA68IJuu4RoCQGJZgRAu/AI4YQ1H3TsQ3EBHx+M0HINsaoABhiuFQb8dA5VirHaamGnquUDrJAO+&#13;&#10;5+E2GgNBVerHCsswfhVC+fc/JNZHEiuPfOltuyZvByVSHJOT6RXDkDkfKUu8o5XNncqRlN8tIvuf&#13;&#10;SJ8NUAAJMHVmVJuEB14PSaP1m4/XCtNpunAhgFgKreoVQsEAIQQ2kKEYgxNW8v6D0IZa+FYre6Fk&#13;&#10;lfWZFFSKlkqKLrSTqHVDS0sAAHGmQAAm04AAK+n8ER8mlf10wgHNudI+BcD4Iobw5AAEQLQYjAJw&#13;&#10;JJm5TI7BySYF6KYTwAB0jiW2U4EAK3ZgUA0UoHATQqmAfkTjLOipdZMIZk7aEj9n7VkRlRBNLNsR&#13;&#10;32vt0yOXKbbc3AbTMNIZXYSU8PRnFB5MybH4X+pZS0Q1+ZiQshlFGv42nxKLZs2Ny8B4EZgsTVdE&#13;&#10;cDYtmTdO6a3lNmERrRika1ESx2AAc/F4PwhHBxvX1PgO8f03p0M/IwAUA3xHgY/KVRKkFRy0zcqH&#13;&#10;IAWLSPQdw7S+j6IQX5/AKgbg9AABUDt5gXA/CKekxZIh/z0HtKo3gnxK8WG+3UfbNCJorLNGlu2b&#13;&#10;mRHZZqinGoCYlAxCGfwCwHUtAfBWoU0LMSb7f4RBXaViO3xx7d3OBu2pcZW7s9zuveyobiez3rvx&#13;&#10;lNz1kzGzfSEplMtignBPQD8X5+Nvl4PynlSL6H7V5Pyylb8vhbFvyCd6yN8RbeRMW/p4RDZAAJr1&#13;&#10;k3CMRPBOACLYdlvgwBhedokdxW+7AAKr30XYvgEAOYkEOxAADmG80Eew9FGzq3YD0KIWOSghjUBo&#13;&#10;EZzdqEpFkJiIg5RuDYILKx7pSzBAwB+Ebm7+BvDTGa+J//SToANlBq9vfJVYGATuTamNFra0ltu8&#13;&#10;27uWYXgya81AAeG77AMeE7w6tASehARAaJS8AuZAgMi8Kq83SQOg8fC3Saaaamwgmu+3JApBG2q8&#13;&#10;wavBISKSWSaF/BYwewifCqQvCCPBmAAAZBs8grMNWa4Ne8ePo9UFTCAk4AAPcGcZqZuIu4+KUruC&#13;&#10;sAAChCcKGWCgqM4FHCoABCoFGAAK8VyAg5kAABuCWVWHoHek2H2RSsqOEBIBeBmO+sC/kW80EJMG&#13;&#10;gGAsgHYHKHEAAHGGyM0AWAcaIAiAqLSBIBkBsbscKHW1y62mqH+WYAsA4ZUBKBkBwO+/mAEtkxC2&#13;&#10;cpIXy/3BQbA7i+zE4axAfFAYzAXBFFGYrFFFOI9Aky9FUKpAtFdFjFkq5BM4fFmRGZ6qEqGcmEMA&#13;&#10;AGvF+IoWMAowILgETGMmscEPAoWNTB0gwUigmhKFkAAE7GoAAW02CI8isaTEIDhG6cqcugYmYf+9&#13;&#10;YE09W9au8KGBGBMbYDUDmLiACNESQSQsq3YAUAadCr8S+KcHcxaZ4ccAAGeF6FuaK6CVYBSOW+wb&#13;&#10;wHunW18HCW23ifwA8BOBYyIMTE+J3FTFuX3E9ALI0X7IzI8XpFK8FJCXrJBJKIjFZFNJQJNFhJZJ&#13;&#10;fJggpFrI7JiMuM4xmAAF9J0AAFFJ6mikuIovCZYcEDnKK5DHWZTByUaUCcyc0fCFPKgO2hcp6zOA&#13;&#10;YAiSuAM1otkS+HXDtBqU6BZLCAAD1LIAABRLOQcM4M4zUWaQvGEvFFsKefC4uO0FBLsWEFCFE/wM&#13;&#10;S+tHWCWDIDcJoLmu45wqKAQAUKEQC7YJ8HlH+6WVqG2GcGShuAsfgArEcWLMwyMM2sqxYmqIGqiA&#13;&#10;vIKnOxvAYJ9JPJqT9I40TNSeJEyYTE3NaXZJHNlJNNepNNqIvJVJJNyI4ICAgD/gT/AEFg0HhEJh&#13;&#10;ULhkNh0PiERiUTikVi0XjEZjUbjkdj0fkEhkUjkklk0nlEplUrlkea0vAD5mQAF01AADnEtnU7nk&#13;&#10;9n0tgYAc9DADTowAQNJADvpgAfVPhABqQABFVAA3rAAKFbABNr0IeVhAEvawAsLyADrtQARFtmMz&#13;&#10;AgGA4AFo8IQACwdEAABoSCQAWibSYAfb3eoACGJACWxgAGOPn8UoLmygAceXwC0WgAfudAAL0Fdr&#13;&#10;4k0mf0MrfGpADI1gAWGvwC1WoAC4eEQADAhEoAIBXLsGAMJgQAqXBlb+f0EoL+fj64gCAYAAXT6X&#13;&#10;U4nB5b/f0IAQBAXX40qe+qoIJq3FyPp9Xr9nt9b+z3jfAA8wI6U5935/X7/n9hz5AA8rzqm/0CwN&#13;&#10;A8EJ4+B+gAfCZvq57vwTCcKQrCyJwBAT7PRC8Ow8nYLAeBYAA0CAGAAHISA6m7rQ/F0XvSgaCRhG&#13;&#10;kaxtG8cRzHUdx5DqyLefKaJsnDox7I0jp2fklAAZkmgAakoAASMpwC7yCuoBYGgeAB4nadSCuQAA&#13;&#10;SzGAArzMAAqzSAADzZLh4nioqjmzOYAMocwAFDPIAAUB0tgWB4IJoHoigACQMg0+gGAa1xKkUAB7&#13;&#10;nlOAETaxhLAAGVMTXNr8yUflHnue4AGVUYAHFUwAGDVLOM8BNWt4IAgVfWIK1oAAC1ulB610ABbV&#13;&#10;6ABdWAABgVUD4UBa2gQBHFAmipJD3Qy4cIQ5Z1qWrHMF0e1UIOhItrW9b8LWgglpQJcFzXPBFsQd&#13;&#10;INpRbdF33g9VxPpAbw3je71RDEcSxPFMVgHd18YFAsZYHg2D4RhOFYXhiDx+mUgpqFybvxhuLRfU&#13;&#10;FQj/jYAG7jwAGhkK8A+vYGgiCYABMGYcgAZJbFeAB3HOcuKOiL2bgAL+dRIDVETfOFRmUABO6IAB&#13;&#10;vaOAB4aUAAUBuHoAAqDYProHog1suSnJmVxIkJpJ1nSp1QAAR2yAAGezgADe1P0ph3gAcm4ABjY/&#13;&#10;zqyulHghEiAAB2+AAQ2/yFia/L/aaQ7aABGcTkGRG3j4YiCJAAAoDmphSGwd4uj953Je3M89z9sQ&#13;&#10;BbeK8/0uF83evTdVi11Qe8+A9X2N49RDdy9l26EX1EkTRRFUWQl3HgorgvheL43j+R5NqYemeJZr&#13;&#10;5XoJGzsGLOAA8+uABv+0ABue6AAPhSFgAAeCoLgAEgYhuABjlkVYAHYcpxMIfUgiz+wAC5/IABH/&#13;&#10;k3TgMOADQ2itHG8AAfhngXA+UIXkvYJwag6JuAQAhMR8KhFgJMRDSR1DoAAPYeZaBEwhUupkEUJT&#13;&#10;9DlhQAAbcKwACEhcAAdMMVPqhKCegBUNwACAh0AAF8PQAAhiAdV4BETkHbKCrow4+4lAAHbE0AAk&#13;&#10;4oAAGvFMyw5GaA2CUFAAAEwNIrBIC8Gj0SFO0PBGKMyOHQraKstyM8bUPxkcLG6OSFnWrsdfEOOc&#13;&#10;eUCxwdtHphDul+O9X+7CPzqniSFIwUE/scZESNkdI8lLzGIpDdJJCPQ6JMMdY+9cPJaS1wHO2EcL&#13;&#10;4ZzcG6AAAxQCohcCwAAOocI3wADhGwNQAAOCshBlwmhNQ7JeAAE1L9VCqh2DtHcoUDIGwAA/CqF4&#13;&#10;2gHgQq2UmcSaQ+yZjAFSKCJjMyhDfG2AAN033AgAlw1Y/Jr5WCsnQ4saBTh9D7JuAYA0BiZnIQYe&#13;&#10;gH892UgmBMAAN8/SqFWImPOgRZixC4oNCqFhah1gAGbQ1BpMwBQSK6GUOJiALAYL4BMCkc4+Odkt&#13;&#10;R9BR8Y1H2jZSCkxLKO0npUS2Oq9ENyEpXTEj1KaZLgkA7xfzv6asLkPTsoMSp3RFABUInZ0zvt6V&#13;&#10;uAWndS6mSNklOFvVTXlPalgNWqwABBVZKWPBOABwFIjCQGENSJARG7AMAgBIABni9FtK0cQ4AADZ&#13;&#10;GaMcAALAVgrAADavQAAz19laOpL4kLBJMScPIeY9AAAcBOCoAAPQohZckBsDxDB9v0AAMQV4qImD&#13;&#10;mHGZYbI1QABktFXUFj4ivBNPYxAAAp7WAAFNa+WI4RwnEAHBMBwFALGEgqZyJY9R5N4BbcEAEJTb&#13;&#10;ycfGA9Lc8J4kLKCZezsvB2GZM3Cubo7rrAAG1dk550QEgNAcAAJwZ6K23tyAlRVHDyLRdTVK9hGI&#13;&#10;0nzdGt29t8z/3pXHeu+l+SH0tXbHi/V/1snzQ1GXACOabr9d8wC/2BVq09pU9OGbdU7xIKXdeohK&#13;&#10;gIARAjFsCbKAP4fiFgzEWI18VPedVHEjpRd4rAAbI2YvcYE3APWllQOFBBEfG+U55wR0DgG6zEdD&#13;&#10;NBfCnE8rYnKtAKxPijQoAAfMnRMicATGYAJRSkNybsBAC0TkLH5EsaYxBePvHHbMagxhggACTmlp&#13;&#10;gKAUAADZm8yJTznDSzoACdArDXGwH6mEC4H1lBIC+GhR49bEDzHfQsW4nlLAFok4PN2cAYaRzXm0&#13;&#10;g9QjUnzEXplOI03uPezlUNMNQItgaA4iQEAJEUBPCufS72IY5U0xTf+99Lj73y1jVLWGt76X8jvr&#13;&#10;q9uudfIWwPIKnWwUjYOpPhAe2y1Sqng+WjJh2jtkro1RsCoFrcmk1RUbY23dvIuxNJTW23171CFl&#13;&#10;ucAArd1AAGdu0qgDVAgwCAoQEoMsbAMAiX8g47h0jna9BwXQoRMTyPmA0BiJ3EiMffL0QvDYOtiA&#13;&#10;QAy74Tw0hzotRgAoBz7ELH7l2KQyhilpHFLAaAwBdTilzPqfYduWGRYyACAAwwACz5orwWwtyqAM&#13;&#10;RGBsEYJwABLDIG8mI9rEDyHddEWIlxHdDsQAuHDN5mA46kADSIMJ/n21FE0doABB9d03hIAABACz&#13;&#10;x24AEnJtZn8858DAIbkQEAKy3HrYG5KZazvj3SmXc+8Uq15S/Bfe5Id68AfrYdOcFeDRrsik2EMK&#13;&#10;DhHBXB6sMWwYXJTte3IF/MT5n3tzxHnfPE73CxPFHn1qVCeqKP1AABSerq23gCrlAABDC2GMAAEQ&#13;&#10;LAZVtxohE1Egj1Hg24X4qcijv36g0eg8+UNW2WPYAAxvnJrq+3sCduQpBvk72MuZ3u/1DM8OQbQ1&#13;&#10;wAY9G4AAYosRUgArvXi4gALBCQMi3cAAlP5WEGYWOKm9cbAWmcpftv3EGB8OiN2BeucBshlhjFHl&#13;&#10;Im0m1giwGAAQGFCHnHDqDBcAABUwLLYrZtLgAAMpTE+LvgFN4DcARNUANJTAHgLHzCcIJo/PBPSJ&#13;&#10;EO7I1pKwXQWL7NaJGQZwXjPF1wbKYQcI3QWwfCePCsEwewgj+vFKQPGFdhxLZKCNoLANQNpiDJFQ&#13;&#10;pjhoaiDipwbiCgKFavMHzASp9NXQjQxwyCIPQnnwykdMIPJAABQQ3E8E9DrwNqygAAlAxg2iqMtD&#13;&#10;7wVoxoPrLhXBTPwhwsfh3B0E7v1tRLZLZgHrcPagLvcAog2g8CKKhB1BxpYBzhvBtFhBUhRAAAQR&#13;&#10;QIfoghORSCeCgroG5GOBsRVgAByjKgZgirUAKLJGUgZn1CDpqD5huBoBlkmBdDNviE7uOlPAjRiu&#13;&#10;fglglvkq/kvhPxmgABeRoIYQoPsIfgWAXi+GTi+AJKNgMFki8DbQ0I+tXwanOQ0o/QYKSQZRzHoQ&#13;&#10;gR1nlO+kIx3Izx2x5CSQhpBvtx6kYwqKViglOgAMKNRIKlQiDigsIOXyByANmNuDQERgDFcPDjqi&#13;&#10;+ODpTgGlFk+ktx9SNQjQzvRyNkOvllflghbySAABfBfhfjcAPFlRullAegpgtNaiCxxCDRcgABwB&#13;&#10;qJ1hshmK6BthnmhIbgFQokGjVASgaMbPXmpgbgkItCJigoPE4ByhuBsMWhNBIi+SLAAAPStgABXy&#13;&#10;vQ0CVB6SxRWoUg0SzH3onCCDggkw7uLnxxGyCkwoPC0OShci0hyrZhwhqhpDaNsLhoTA+zAoYIZC&#13;&#10;khAihCiB/joFlgpjaM/Q8kTuxKlKzyhONK0w5JHR6SPnbx0SZTNHjzMzPHVx4PtTQnjTQTSiAACB&#13;&#10;QOCQWDBYHgsABoIAwADkSB0AAMBAKDReMRmNRuOR2PR+QSGRSOSSWTSeQP+VP+US2XS+YTGMv6aA&#13;&#10;B+TcATR/TmawSVgB80EAPSiUOivN5PKJgMBgAHA8HgAEVOJxUAAGrAqtACtAoAAawTKxWOyWWzWe&#13;&#10;0Wm1Wu2W23W+4XGBta6UChC68Uum3K+X2/X+/vPBABSYUAMPEABlsxmAARCwZAALh8QgAbEooyF+&#13;&#10;vt9gB2ORwABpsVfgBqMZggB/z2CAEAgAYEEkAALB7KiscD2QyyWPx8PkAORttcALFLIsAAXlAAOc&#13;&#10;0ALboAACdOr660O7sABxdsAGLvAB7PZ7gADgqFFI3HkAA0JhWv1SONRisAAOvQABq/PpRQABH/AA&#13;&#10;RcAgAdMCAAP8DgAe8FKkBoHAAJozDgAAJAyDj3gSwEMw0jR7nwfDVJUAAEqo1zXw3E8URTFUVo+f&#13;&#10;x+n7BMPREqgBKZFkbxxHMdLbDsPp/EYEOrE0dyJIsjSOkcXRg37gSAq6rSRKMpSnHcexAlknRLKk&#13;&#10;ty4siEIUhiHIgiSKItLszzQtSVpZNM2p9EKdILOM4s4zp1zuAB3z0AB4z6ADBHmr6wgrQiuATDCK&#13;&#10;osfTOP6CAIABR1HgYBoGzdS1L0xTNNU2uS6GsuzgLwFy9U5UtTJIn7sHcABEVa0RpmmABvHA0IYt&#13;&#10;kAAKg4D4ABQGwdpDJTwHieDRNI0xil8AB6nkeKr2cAoDgOAAdicKzJBAEYAAwEISJKfqcHMbpsgA&#13;&#10;WhMkeAFvs6DALguABW3eACoKi6YCLIm5+Pwapq1kbxvQNBB/xqpwKAsAAlDENgAAYCAJomAt6o4d&#13;&#10;BwX8eJ1HQABklwV6gHpQKLJYJWQqMegAF1kyvgSrwGAlhomDKOKuAdBwBgIAtTy3K0fxI62b57n0&#13;&#10;qWDK0nRqvef6No8WZzEMs55pGnafE9gyZGcgqxM2oaxrK3aVLGdyHrWwLhL6Foah6Iqrq+w7VFE1&#13;&#10;7XKc6gBD0Pm1ujPTwdu8T+wapyCD2/K4BaFS1jtAguC2CgwDIMwmCeGy1t3IcjyXJzPT1QABUVSc&#13;&#10;pzcVJ/Ah0gAMvRAAc3S2VBYhiyMT+gwDdtWwlpqGI0ppGGXjPHKcSBOsBQGqiIwvDOAAMhBboCvg&#13;&#10;k50G+bjnk6SdlWGAAJgkCIAFF64AA37URUOmKfqC4BcfEAG6G0ABQfQrgH+q2oQAAIArDBmKopIe&#13;&#10;x5WIXhSk53Bxz4dg6iOgUA0hYCQGANAACWGZmDnEUtcaokKBkEYJE5RejFD7Q0bQTg026BzTGvwb&#13;&#10;hA2FqRQkspQhDCdp8HWvQohYQRsaYWzJkhNC2GhHW2w1MCYNPqzRsQ9bigsfRQh4RDUEAYyS7FIA&#13;&#10;SAlBAcw5ByH9iUbSJAI4qKkcfDiLEWYtNOcs+BzBeSmNFi3GMj46IzAAHHGkAAco2J8Hkx4AsRgl&#13;&#10;BjDWwNdrC4lkoHSOAbrpBvPmeVH06rCnGgABWDcH68WCETAJGIko6xxmhF+KoUJnhyO6AKfwKsmw&#13;&#10;ABTk8AADsoWFAMIcSQ7bum8DtAAMCVgABtyvABKkAAz5aPDBGCYAAIQVgvAAC0HoRDyHmJKPoe49&#13;&#10;gADWGQakb41BoHaGwvtYJGAVA3N0BUDr7gZBECVGQtMKmqtNm5OFLjQUZQYkdOKdCRJvQQnTO1JE&#13;&#10;I0mokhnO6eiK51xXnq2uF7ZUxtonzCiG8/yxjsoIAAdSBRql1Xock6ieh3qkUitpxUEBqqwPWzJX&#13;&#10;ChQaA1BqdI6iiaBUhpFSMsUXS7xggzSSLQ0qWAAG7S8AAfqZE2RCA4CLDQoBsDueum7u4PkkM2vg&#13;&#10;fY+TxjiGyp9qykIDKQAmBQ5IBlpEwHcOccrGBbCumcvse49ClN8AAIysAAAZVjoye6fBHRiVpldL&#13;&#10;AQ9bSeE7J+QQFANQdAABUDkHz2QSAoOlVBbxOB4jrHOAAaIwnbuyNKPxRhGAgBVC68MEUuFtrdpU&#13;&#10;SSe84LK2ZLbOSC6NKU2atAWay9P7Q2lLHPCB9SbTWrJjaO1jPp9pibOmW17bqA21I86UcwAByxOj&#13;&#10;RGp6j1aIjijUP0mqTgSAlBKck5YzjGSMXq4EhQOAcg5PItGjzELcXbu5DWkyoaUTnu65QWV5QAQ9&#13;&#10;Gw+d9IC6emTBEAAHwVAtlcd8QO0hIjVk7JuZ0eY7R1k5IGAQA6GAGUYOmzYmA9B4KrG4M8ZMsxfi&#13;&#10;6AAPBi1zGbBLwwAAE+GwABSw8etSl16okDJ+vcAAmcUGmGoNQAAvcXJXAA0R6SFQAAmBoDgAAJQZ&#13;&#10;A3KcBI92MlUE1HwPZQI4RrjSAAOEauSB2W9KufwBx7XMA+mABIC8B48XjILa7LWXSO2cgfkDL2Yy&#13;&#10;CZczJmcglqIStpzRl3M2bUu2xhjP7ODPbb5tHDnkAA38+AAfusQDkontOuGsNc4g+tEQQBfovEQA&#13;&#10;BjjGGMABuDNF6g8B2r9lJXiwRGzrp3TypbvxfVHGHT7YRManxViwXmqzJLcAACCXbmJfzBIUWNNh&#13;&#10;PEYIvRhogfSM0MakJhMSY2TRwgAF+KkUVBpIkFUIe45qFq2iHW0BgDGIFK5pyEjIOm2wADO28fVP&#13;&#10;BBFoJBBKDGjoIwYA2McC0GOMUoWYvwTwlg7x0W7HaOZ3Q3hpDPOkcsDQJa+AeBQCxmKj6QZjzfqW&#13;&#10;7uYJzcKu5wnh1uM1TyzZxG03EOLI6zlP22nGVL53zQrQ0OfBvp8T2B1v+zwADXh9rwgoMOYaN0hp&#13;&#10;Hl1tAeA9N0V2IvHuec9RvqFzOwOfKmJ+Ino1hBojRAAM3pgAAPgsBhjXHYAN0UdqgkEtfDLPXiJM&#13;&#10;PyIOfh3Dsqsxs+2xd7xP50uxdofO2Y5uU9l7ZBOXUE7EHjuwAKWZIHyPtfAEAKrtd6VEDnAzmAlB&#13;&#10;O8MENyyz4KoePK/1vBuHEZozaaz7gLAdV3gPWuaOMdDsz1pIOYvPWV876OknE2qzz9NSL0vqzAcb&#13;&#10;tn6r1yR+QZnHCrQAA4M+jpHVADlQGznDepg3CQYLQWcEAOWEY4yBkE2UYzVm3N+clbOVgj2f1/sE&#13;&#10;y6BeH7KlovBq/AAAxhjR6/lAAC8IARqxBDNmA0COP7Plo9BjH+JLiWE0JYOocS/t6W7FwFAEuggl&#13;&#10;IIcCZAKAACLAQAAB/AWIKocAAGVAgAAEjAmpcX6xmQsWoWsAoA28yAWK8AEo+YELOJ+H8NWNUW+I&#13;&#10;EH+NeACRs463gy89a+6na/m9FBkndBjBsnE9QSe4rBynFBxB8LU9ghlB7CCc6rizqHLCUOCjUlOA&#13;&#10;AApCgekkKjSf6xMkGBOBMlw+q7w6S/oKa50ByB0rqq8oXCNDNDOmOLqi86C/rDQRyTiVUAADdDmA&#13;&#10;AGhDsNUOsNiCOrECECSKkAWUqtULVBpDaJkHif+T+7CMOFeFOAAqmqqY+AABxEmAACfEsABAKCY3&#13;&#10;cIsc+ZKZOfQFAOCHKt24EBXEkCWCmekA0TILCvvDcJfCBFehpEI65FkhpFjFshRB3EFFyixFxF6J&#13;&#10;bCGzpGAQy9qzJDi7pC46UJ+S0HeiIvyn8AqcOugPq96Qmii7UAABirIoW4PGJG+48+21HELHAMA5&#13;&#10;c7yAAEFHUvOGyXGAgAs2qBcB+mABc1nG9FctOgqaE62LQW+XwsU16kg5KGAFWFGliHKf6oiO8dWD&#13;&#10;BIaKkKo5IxOxSGDIoz8/MmyCWAABSBuB4x6rNBfHKssRkZ0m/HxJCg3FpJOhZF/JUcpF29lJagjJ&#13;&#10;ZJiI7GE47JoLdGMzGKSKVDiGoosQUPG5ch2xgtoAiiiYeXqHm/McMYKA1KfI0BUBUuynZJxKsvHH&#13;&#10;Ec1KuL4bkAA5mQAQEG6G85KAuA8fcBYB4CCkMB1LUL5JS6ygqwUlUFwE/ACHSHCX8kaIsC/L4ABI&#13;&#10;afkcaYaG5MGAAEbMM262+HuUWAAB0CgWsBIBcBoAAAWfXK2JLJnMsa1LfMyc3MxM4ahJfCLM+bVM&#13;&#10;9NHJtJhNGJhJ0y8xMbgX6X896gAHYTwHgT210IKAScCPILDGyAu2oiOXaiUiWrPNTOKpJKy6FOML&#13;&#10;TJ4esewFVOePqHaVWruryBEBcMiA+BSVHLdH0nLH4LYTgJq2OE+AAHOeWliibEkBux5AWkSChPeA&#13;&#10;BMGeYDbPob0UCAOAWIcCoDeD0PWykAIr9OUI3NLQEZvM3QKbBQJQQVLNDQWbDQVMzNPNFQcvxCQz&#13;&#10;gTixMicieTuv+f+gAHcT2miIG0y0acUcXGkYLMCKcoxQpRanbORHJRcJOiGWIEtRsXIFoFowmHmZ&#13;&#10;IBg/SAAA8BUBaOYBIBSL7QOLgGIFhEaYkeYHKG0XHKlSMBnSpErEvIi7YD40kJwYWeqCsDmD+REU&#13;&#10;mxiZrRkIHQhTMTbSRTSZ9TRTYTPQbTeaNTdKvQlTlQqRC07H8XQgq74Xw5ci9OYxMWDRI02XiowA&#13;&#10;OKpUNOISRNuTjC3TvUiLVRhFrUkI9Q4AADjU0VeViH9BYAACGC0dWAoA4A8UgAq2rO4RhH29DRiL&#13;&#10;UG4GgMayaf6GWFwFgxiRMq850bhDiyiPcAjN9EqDWDtE2vtTZTpUsnfO6s7VbUrWSTdWRWeSLTjW&#13;&#10;kU3WjJpTtWqIzNWy6sUM6xMH4gqTjNuUAreNUuOe7C2UmUqoXOSR1QsAA5dNuxNUM1I1JG9W1XyI&#13;&#10;zUpX0I2J/NiAADXYEABHaXGADQAAACOC+DQQmAydcAaAkqdVUgszDVcLSHEmfEcHOf6GIFiFSJsK&#13;&#10;FXgIxA2IkgKgOCWDKQlWTWvX6RXTXZaTPZZZgRRWpZmTRZlJVWzZtW4y1KJRooMQK+g0aZkQdC3A&#13;&#10;8K8jiiMpAoXUYR3DjOZAgGUwmT2/KHq2sMciqioWy0HKpZtXzX5a8IIKIZJQ0AADHbOliOzMoeqC&#13;&#10;kDgDw4KuY6wLlZeLaHwHqZIHmHelUF8FPPIsCdAWWWIIwS0BmCLIyMmMqBMBmrrZXJGaWhXbCTdb&#13;&#10;pciSRZxcpSOgqamzXcuS5ctJDZ1ZnZ4vGllGSHGO5UNRIcOYKq9aIwtWKAEZ5JAR0HIjUlklYPpD&#13;&#10;iHqMGd8Kiw28OBTeAV5eDUXdlc5QpbBcpDjCdL+Ri16AeykCqDpS0ARPyOrWcLTcmLefsWa2OkqM&#13;&#10;+d0HgHYdBBSOqIsAGOWB8CiCwWuWyNqvfcaR9cfJLeNThWXYrevfoRvc9fys3cyhI4pf4Sjf3HBd&#13;&#10;BZhdEu7AdDiGyh8bhBKJYq9UMAalIP6P+q8AeUc0bC3XxGKRDNuFqFmFmoNGtKOiXKaelCiHQHOs&#13;&#10;HbKlkCqCuCvgoequlgDTNeRci+Y+bPkVYVcAUAiqdZMAAeAeEAMeRJNexfs4aMAM2M6/05KOEU+H&#13;&#10;KXFZAM6ARgmA4BPSMA+BQVGAZMqePblUlgHho/liRO/jGnVcca7fnjPWUSXf+9TQnjYRRjFGJgLZ&#13;&#10;bgOu5Z/DiGsX0h+PGHy0S0pddgkIc2bMmK27+XaScqgWlg2MAxKJwFGFCkqHSjOBc5jCylwA/k3Y&#13;&#10;JHa/EGWGW5W0MAADQ/DCgqddbjlQXhtbCF3lcfIbrRsEsP7FXCfYdAUfiOSuwMBezJyJqmIPGyMV&#13;&#10;jYw70Rli6eqx03UgEIkAMZTXzjplUJll7miQzmhmoJfZrmugbjStTeLQpjtX7jwu3KCQSQXCUqqH&#13;&#10;s/MPCmNnWxgkGAQuxC2UoUqojguUfOFKqL9V4OyFYFWFWwmiICjoEMlN+AjgwHWoKGMGKGK/EueC&#13;&#10;aCcCdOAlyBCMrm1ONlZa8eu2SX0X2vKFkMdMiVxVKNgCHD8Zq04L/mnPATgUZfCgBpcNUsUOSAQQ&#13;&#10;wgKdcAUow8nmfm4g9otDfjLWbp8RVmtqEJLmzqKMBqJFtnBX1nEtwJ+J/bGZGT4T9Nmv/K7qkbgJ&#13;&#10;+oXGycScWBFrBWKMBna5EOfRybiRkDk24UOQwrOF+F8WSGFrkrErJRMAAo2o7qRM5oxZsVaEQ6Q6&#13;&#10;U28GdG0CJcOA+vfOsMiKYu0L9pVr0R5p5chseajqBC9snmrsjjXsuQ1qPs2LhqVFlqZXzqctrXg5&#13;&#10;dK7nIllnbqsbtquRlXCRg5UA+BAfcBXttK0L9XKGxlHhxT4RgDRuAKke6IwrSGJK80g1ftoeGom5&#13;&#10;wN1s9Jxr5X1NuDvupMRsHCofeCsC8sglxVIV3kdbnsrBrueLftBvIIxsdvOLJvNvUTlf8njjhvbs&#13;&#10;/sznzTZtFW1tIzPXmJxZ/XLdMd0G7MIKQKUHk/MBFooAAuSuWBtwZtwL7Z+Ge2/wCeYpAC2C6seW&#13;&#10;ixGINaiMVAjnnuWcWCKCM/VvlJDujWeJ+5cDNxWMVlAcuCcDSDmey4APJNzvrYnVZstxLshfjjVx&#13;&#10;vx3LhVXO9qDyALXvZx3s7yLvXvpabRdvvWqICIA/4E/wBBYNB4RCYVC4ZDYdD4hEYlE4pFYg/owA&#13;&#10;Iw/gA+I8AH2+n0AHzJQA8ZQAHtKwA6pcAHQ5nMAHvH3y+32AA+Hg8ABDPwALBaLQAA6NFqREXfSw&#13;&#10;Ay2UygA43E4qLRy0Wy2AAMBwPDGazGYAGbYwACAMBgAGAyGQARiQSKTcblc7pdbtd7xeb1e75fb9&#13;&#10;f8BgYa1sJJJMLsRVQHgsZjcdj4HGoy8MpigABMwAAXmwAAc9jZFI3dowAcNMAGjqYKAgEACWZTgA&#13;&#10;A0IxOAAKCK6Ac7j4a/n6/ZpHwSCAQAAFR95yeVy+Zzeddpq+ABkeHxc9uuf2e12+53cFvuB0QB1e&#13;&#10;NyO95/R6fV6fF1OJnc/6/l8/p9cZ4I7JvIAdZ9v8/8AQCh72oE8b3uvAUEwUxwLAeBbZAgBgAByE&#13;&#10;gOqK/sFwzDTmIGgkNw+uqPOke8SAAcxynKk6UnlFgAHqeh6AAfqMt+4ACAKArLAgB4HgACsfx9IA&#13;&#10;LgwDD4Ow551ySABgF+X4ARYeSyveKorCsrSzoYactAAaTVNCAALzCAAlCWJcQTPNE0zVNblMIazD&#13;&#10;HyADEBcy02TsvUvpWewAGRPrNM4CNAgAE9CNtHDGqWd4AKeqBIUcABum6bwAAktYACKLgzgACwPh&#13;&#10;FIzvPw8TyOOxc71NU9TQIgj9vjVFXVfNNQuE99SVhW1bwFVUDOtVtcV9X75vwfD9QPDFgWPZDs11&#13;&#10;Vkj2TZznwbB4NQjCcKwu1tn2y+kO21DUXxiedwgAcBwnCAB6XEeh6nrGScM6/rMAIAAFM4s60Adf&#13;&#10;AAAhfYAR5Ht9ghT7sySdYAGDJoAHeyriOKK4sCxK60IWaZpGlLmKskjkwgutojiPbr1RrF115Ahc&#13;&#10;CpJAp/Q9kuWIkbmXgBL9CNqo1S5bVB4HadsnnieAAGOYhhgAriu4AAAbB2HqygUBTjWMvp2HUdIA&#13;&#10;GEXxfAAVRUlQmB06mD4ShQAAgioLQAAoDSevSfm1gAecYAABoGQleOb7ruyJbdGKNgABwGgbgW78&#13;&#10;DwSF7Wfm27fuO5szwfGcDvOM75v3Acbym7cLc+Sb7v7WWxyvPW7x+981yfP9KhIIgWBNNgdpoVg2&#13;&#10;CjL6fM+iaGrnTPPbnbu4dneJbroATcAHLumgmjAUBPVAnIAJeYsvkABuUJc5pzWwQ7veHYABie2A&#13;&#10;EURSA1Di8L4v9qrqFmiaBoNQ1QH3yCoLAsAAdB2HfdMZcJ5gAbH98DlSCjkHsTkfb/mVMrfssA0b&#13;&#10;PmRATAoBM4yzYDoBGmMsZAAB0jlHGWIYYwUZNsAQ0wAAWg1hxAABECgFWhnvL+OcqYABbCpFGTAc&#13;&#10;g5GnG6CCEoJgAAZA3ByvoCAEj1LDOkOgdI6i0gXfibg4sEYmKoa7EYfTbANgaSKAI/kTYsKuiE1y&#13;&#10;IwGIkFlAPEuLMY00RPZjFKKkD3OxkjYmeLY6x1PZAzGkAgA15RtjwguM0UXDRTirFePLggCgDN0A&#13;&#10;dbADgDo5ggmgDUjQAAbkhIExzuZJGBHa70l0Rn9jYg64Yg7RgEwgR/Ch5kQHaALbkp96x6GdM7GN&#13;&#10;K9cY4BwGXMyGKWz5SGDPGcM41Azxno+TFKNo4NwbyVLmjBGI25lP9Q8Nwd67B9EZH4P6RcxkzjwZ&#13;&#10;6jJGalAIsBM9Guax2xmjEauOkca5hojHGLJ0rR7wtBsDnCVIACwGsBLwgUkQ9wAQsXMLgVIpEnjv&#13;&#10;HdGA4oUArhXAACsF4M24L5PYR8c5MgARzA0rucNFz00RJm5cDYHAOPUoxSGh50qNUTkceSkVKTn0&#13;&#10;lo5R6kFKqYHPPEOkdA6JH0uAK4umNOzHUsilS56dPFkAEWwAQ7ADZBqmSIkUtZbKhF0kpU8pL+EV&#13;&#10;DxgtTVyBB47LyRwjmbrAZQtNbozViNZT0koqsNM1QyBkjJcgG4N4b0pRiITK8YwAK21uBtXtswFH&#13;&#10;YMzqkyafBInAj7N+AAXI1BvpPHunEew+ic2BQAiSfUBV5vPlXZIwQwBUihn2N8bZMBxSzH+RkAiW&#13;&#10;AeBOoQ2ej4HgVFELuP1tg2hmwVHUOOxY0Bfi7b4302UkRHiPEgpuL8dY7noXClF/Y2QAAoBQbVvw&#13;&#10;DrNXTLvctOBQQWArTrdS7hdbkv6Gxcy510AG3Su7eci11iSpxBZdm7d6L4EUu/Mobl2LtFnfNfG/&#13;&#10;RDb1Emvbdqsl+02LNOxNVNVZG6YCIZVHBRB11rsqo1JqY/F3IzI5ZZ8COZSnjeerUg7yHVYgpedy&#13;&#10;qg2X+JNSc5cNYbA2J/QfWRL9dlFlPbEEEINfXYE/BDg1u9hjgCyGdcweNjSVE3x4dxZaB1e5HIqZ&#13;&#10;EXgoxNImG8NphI6RzvEIIjctANAjQ5AoBsnoJYd1QIySE6Q0Rfi6AAOscpVBsjMGOAAnhPQQZ1AA&#13;&#10;I3PEJVBWZO8lB4BhQVaBt7ebJmAng3rTkYnAOhceZ+eDoEFWg9GaGMLohOd79J37z8NnTmiU6O00&#13;&#10;zfHQ5h9FHm1DqfI+DMjpfsoABl99TR0DHgUzB8uAO63PHCB6Y9m3wnhQ/B+IEM95LOY5eqgnhOCc&#13;&#10;AA9gAAUwqBUABrdC0DHYDXMKM4skmwABl24AB5UKF/aoWzj4AGQMhZEHtkbcRvMkq8wNusyI/STC&#13;&#10;wEuIxEw3bmWyk8QZWoIgXUMAuB/HYNgkBQLoPhF6T5L2IFEJdto7nsj6RKGjigAChlECFxlQyOT5&#13;&#10;6O0BoJfGhN13T1GnHS+i+R3d48m/SGkuU8k0rqROnKOX3T03p3S+oOa2B5Lp7THO+gVC1VjzRA9y&#13;&#10;WXhuZQKgdaG2otjCcWj1H5UPSM+olTb8C0pETB1rPhzG9oiAAKIT4n3fNTB0D4HwAAOSR2o8Aao1&#13;&#10;QADbG1lQmRMwwy3AkBOBxm0H9BVvuTcxJ90bq78X3drpOX2lI4Polm9N7Dm3wQxWoHQTXaAuCAEY&#13;&#10;AAdhPSsXMefEAADuHPDQXYpNlD3HolE3BXQ5et4sUMAAL/Zc/PRysAHLeQ+FqFz3k+pvdU89t7ih&#13;&#10;3v6Ye81Kzb4lO+b3M5y7b5NKvjcz998/6keOh4NMoz7WIAO39wb34qqplq/Ow18p8b0ywHqC2B7c&#13;&#10;Fd2m6VBOe3sZf8yYVYGuNQakuIPtN6sxvaKlwHQHgHjDh1Tmj6pNLwDILwSxzwkA4ubw7rrlLfQA&#13;&#10;AeAdTK4XIUITCCwcJSZuj75DwCTrQDQEQEwAAIgLpTQuYb4aaX4boaAZYAAbQZyCp1J1QGUG4AAM&#13;&#10;8HQAAEkHpuByUCI874LkD4cByaz6L2kIyY0IbSL3MJUI7mLkz48J6kL5bnznUKiQMJEA0LMLpyj6&#13;&#10;7BQdhJSmimwax/jDKXCS57JWrcIDSSKKw3RLQaZ6CVLtoGwGoGoy5Q7+A7Yb0PyCx34WgWQWRyBu&#13;&#10;hL7i72IGIGK5pQoApLELxNEBLc8BiyMSAicCDYiyQyIjA4AyQ6aK5BDmgfpdwdQcRSYXwVAUDNYc&#13;&#10;hczEQnAnJy4BaH42Q2hMYMbFsIIhQggjAgga4ZJoQawY6DgdAcAbpTavwAAt4uALsZjOQnhBMJjl&#13;&#10;0SyNkLb6caaMkaMJ0a6Mcar5EbcbBFrTj5gxMLEb6Jkbsc0dJksMDAQccdwAAcRcrNYl6pZTbrTu&#13;&#10;TKgfiw5uj9q7Sropr+g/BezzUASubjY7zVofQkyIhqchIkz3IBxHjSTvjxEdQ/0SUBbIsSsiwhMT&#13;&#10;Dd6mL8AfDXgAAdr0ckgdDK55BpoBQBxgIDhsAgoz4fYfI6QbwaSXgZAWoVolQeCgcG4GT+qmx7wj&#13;&#10;RAoDIEQEoAAJoNAOQ2wrZd8bwg435wweJqQAAagYpq4asYQ4xAoFMrwAAP0sInwoEihAUbMIsjh2&#13;&#10;8dEtKJss7kUth0stcuCA8Kz5q/MuZz8uUvEvZU0di/aWSWYb8wRtolLObtTXAajt5mKwgg8RURZ2&#13;&#10;gYwYqdYfKwgAY/oHgHppRphpsgY+cV5kZdhPRTZIBWsPkvg/8jDIcSk08jyqUTa2Qk4dpgodAb8Y&#13;&#10;wdIcSxaehv4BqBgAAEoGKYqrYkAkzN6u4ZgXQWhmL1MEwIgIkeCFpSMYyZCico4AAJwNMpgA4BJB&#13;&#10;44644hLCgkYdIcBSYaoYxJwawZBoRo0xwAARk90OhCULg+st005z0vU+pys+k/Bxs+8/Zxkuscj5&#13;&#10;0/xwU/tAdAxAEvy/QcKWQAEwSxYdxnTaMZ7qIAEcUxYkY+D2L2Z2idSdcz6sgHjtBeaEEf5YIjJL&#13;&#10;5L5xMmI3UXNA47s1Lwcjcuc1qp8hROIfLhIa4ZQYTZaiJtpJQ24roBx5S5oGp+oCoDoD4gpAoaQY&#13;&#10;QXhLgYYXo6YfQ6QKdK054qiZS0Ic9LhswDlJQIwLxTQB4Ch+K08u4hFKifQbIZau4boaIsIcQa8O&#13;&#10;YGdOr14oj1spkgc0w/0/VFxutAtP5ltP1QRllQNQpkFADT9AVRBkFQ9RtSA59BK+JcpcwcEwZrpq&#13;&#10;dCijqj4bxSIkBd1DIFq9qsoZAY7OMz8RwtEzEzVEhQ9SKSVGE1cvlGioQeweSqweU2QAAXAT4SxF&#13;&#10;weRn1NQhFMh+IFYHQID24HBpQAp2wZIWwWMGIZqu4Aa0oAAM1bFLFCrTp4IB4CwtgHwKYrLgJTwA&#13;&#10;5eghj1B/IZAWYVbKS0IeAdImZh5iErwFIABKrzpD9QlWBZ1R9fhY9fdf5Y9f1gRX1RSXFgpZNglh&#13;&#10;NhgvdSa+FTJEyiQbpmEih6MoKdg/g1oEAD9JRG5HLV55x1RHZHoGqvh2k+Vhp3VWUjU1gj49zdyn&#13;&#10;hD0GStwdocyDNJq3gfJEq2VGQBIBhv4DIEcEq1KhABK8pgwVigAcIawaI8Z8AAAOtqR7pFFba5h7&#13;&#10;YYg8b9Jo4JAJ4nQFROkliewgy0oggeoeJRQXUDL0NeJ4UkQAAPFuMHkHwHFupM9gNlRWFhdvJU9v&#13;&#10;FvhVFvdv5O1g8ctwVwEKLn1lNw1xYi1h69D7MklCJ9B9VGx4Sw7PwyMyw1rvKBxujqz9aRqioFz2&#13;&#10;ZulFtxhwdljdNGUuFWqmBAoX4VMVU2i0Kcxcz8Ahc4QBFoEpIMquVIaFAXAULh0YkYwBwzgQ95Cf&#13;&#10;dLp4IWl5ooqD7iwHoIVIp+oBoCR2EqKw7z57IVoR4QglQeaqwA5LATN8onVjo2SRxEFv105NVwN9&#13;&#10;t9ZFrR8Ikt9+BNd99+xDVwlRl/N91xD3sqF/uAQhNxy87VrWobAa4a5nlXJcVtBRQfpAsOChq6UN&#13;&#10;FVSI5jgtQtgDsZ56d02AZkt1MBtGdl5ApZilNnskjNoAAYoWVdtmyDIf7Cji1Ui5xsIXGHBtpcSK&#13;&#10;I4AIwLoMhuACKBwXQUoTok4dSmwCZ5oS+JkQBqZ4IUOKIjSO03wGIGwAAGAIJj4CACpIog4eBqMC&#13;&#10;mJFXgTwSh2I3SBqBwSuNd9Kipvxv9+JKN+cJstGEBD9/GOxAF9mPJBOPGPg+1/dNGP5BeP2QdhuA&#13;&#10;q7pkRy9Bzsolol7pSbUTogysKXEeuDRMBMRo2D+Qzcaw7wM1VltWmEpVbJUj6QNYYbYZ4qAZgXMQ&#13;&#10;lXRgpQICNe5Ko1wJQJQAAPeXIACGaGgdZ3oIAKgLh6EWYX4VQUQml8OTBjgU2ZjNZJWBWBZRy4Yf&#13;&#10;MfTaIE67QHAJYKRSgDKj4g4cryL0SGgYIVSGJHa6TOoEAAGaTq5+NPhBePeTg+2QueQ9OeOeo+ee&#13;&#10;mfDPscLnFAOQWfeed/8KegN+GRC7hvZvdLjK6VtyJneSA/B4hpZpsf5o1zjbzvWjCB2TegpX2EV1&#13;&#10;ctl1qSsqQjrhIaAXwXAAEXxoTxhdgFoxIKAJ9rwIemksEsUwDuKZYGgIpM1n5v4ZYXAWYjUUeNoA&#13;&#10;AUmo78LubKgQmphFwmpTYDzHYH+YNL1JQg8GQqAdmFYZoXWoTtairloQGsWjRNee+jo8+fWs45+s&#13;&#10;2tQ7mtOto5mQOuA+ut+uc/2g6/ZkTsDVrPw/BkR2hlaqhug8gD7O2d+uxXGj9lw6VmEiqPL1BKIe&#13;&#10;UMSFwToSbh5nZHi6QO2zdDQF8ZwnoUG0K8CTgWe0psyjsPRHM25cwCRQVjtJQT22J4RtkodbAMzZ&#13;&#10;dCNcxB4JwM6Eko0EtDIYQVoU4mAcC+oc7yIHQHSHrjN6dKwKc+Gst+Tj+Ol+uxA72uu64xutm7Q5&#13;&#10;e7O7owOuW8GtGgb6WAO8dSGvC/QyMz5PIlhvZkRuhy+Xgyx2gFbQTD29BW2xWUWxmE2UqPJlI3yf&#13;&#10;b89tgmYYgWAVQrSQhMDrAPnB4AAEXCRIKFG0uoT7oAG0MVQBuIQ8oxeV+z4AGdIAASfEohFiLbgM&#13;&#10;tjAjg3QJoMyuQDIEMpBlQjmcigAdAcMYweIdZqZjwIwAAJnIIAEzJpTERNW7m/Qxu7/JIvfJHJgw&#13;&#10;PJfJ4vG8XKQ53KPKsa+9TJjeKw4hcz7oxPdU7OIg4BB54H/M6Wk73LBNm/kvekSLI3xw1nZPYYQV&#13;&#10;iGPHBSdeBqYoYFnCPCeXIPcH5zY/tLQACXyX/QHDxT8CduoHE3wEspAO/SUgzPwMnSwAFSr0I0gI&#13;&#10;oLvFQC4DzzNKhdgYIVoUzZeFYswtAL3VYAB8Z8jDew9/W6bll+nNY5vK/WwuPJ3XIvPXHXgi3KnX&#13;&#10;4x3X3YUI3LToBL7WoYQYKDhlZhk5k5zBPYpM/NsvHN5xhAs8B4RdwfiwmFMkRGIYfUolsVgkAfCf&#13;&#10;TGzG/SEpANvdsgwyLuoACXaXgOneuSLLAhGmgIZQZQoNff0gzWoNXgSWKWe+gIIK4L204noewlIZ&#13;&#10;AWwV2MSmz/0ZgLoAALni8Amx3WWOW6kaXaYwXYnj4h/XfkQuPkPkohnYPlAvvk/lbwvY7nfZJkgY&#13;&#10;IYAYFJYgnZ4IgI3H/aXlxBPauEm/2UlmML4yQggcobaTgcYbTuAcobWBfOekpGNdI6fAeN4AAPvr&#13;&#10;Ln3Ec0xy5ipi1qQOtjDsAg/FK7HPpjxj8f7sARftunK0MySdYFwH05wBYB5gIb4ah9WcRoZQ9eYA&#13;&#10;HM4H4AHRvjWOLP/Wm6vnwv3lvxQgvknxoiPxnxvlXyAu3yXyreAyMSHmXUfmvm8g3nXninXzA+3o&#13;&#10;F1mUai2jhbQgTxep4cFpoAAb0FhEwbnqDowkglkgcgd0OXGXTluWPjR4OsQQEGLuZc5t8f4N35Xs&#13;&#10;5CYHKHpujsGJjh1CwXf6s3wGfRwA6VAqP2AfBt5vpCTigNAAAGn8v5hV3x/0ghny/n39P9QhX9nl&#13;&#10;3yn94pP+P+jQvmDmvzhg3zwgAAf7/AAIgwAIhGIwAAkNAEPiERiUTikVi0XjEZjUbjkdj0fkEhkU&#13;&#10;jkklk0nlEgfb9foAWTObIAeL3fIAez5fcpnU7nk9n0/jr3fD4gUDAAJg4BpVAplNjT7oYAbrRZlS&#13;&#10;aTNADgarRAD8fb6h9GpQBAAoswADVpABYtgAGFvAAOuQAAV1jTrvAAYN7ACZvwAceBAAkwgAP+HA&#13;&#10;AqxQABeNiT7yAAXGTADUywATmZAAFA4HAFKAVdfU1DmlAAe1AAQ+rAAS10Fg9O2UceW1ADW3GJxd&#13;&#10;yB2z32/4HB4XD4kW3DWAD55QAF3NAAD6HF6XT6nV63XiO1eW33OKFVxufY8Xj8nl80Y4/J5fNF3P&#13;&#10;6Pn+Hx+Xz4XaADZ/HM52dz30/z/wBAKOvS5SavY9wBwFBUFwZBsHQeoCBqNCEKJHCSfH1DIAHrDg&#13;&#10;AGEviitgBCEIUhiHQrFEUxVAKVpal6YpmmqbpzFcavioSiQupERrHGygHye57AAa5jmCABvGmZ4A&#13;&#10;HCa5ps2AoCwREQABXKoANKDgAC7LYABDL0po6eExAAZ8ygASk0AAcU1gAE03AAPU4rKs7oQSiJ+T&#13;&#10;wvS+GnPkzzTC6KrMFAABFQoAENRDGMcurQx8iT7PS7zwN7R1K0tSsCPW5060vTtPRrSDut28NP1L&#13;&#10;U0A0zA1NvfU9W1c+b7PwmMDv5V9bVu69Uv09tOVxX1f2BYKUQkglhPKliWsgnJ/WYAFlQxDUOHqA&#13;&#10;BkGOY8TAIAAGMchKFobbNjXDcT6RalyYJkmibJxcd2IrHCioJHbPqXdqJnqeR4AAXZRk0AB2nMcg&#13;&#10;AHvfAACDgzTtSHuFAAB+GqOBIEgADOJ4fiNGI9PB+AAeeOAAbGPpse0hAnkgABLk9FAWi1mH8ABz&#13;&#10;ZeABo5kAA/ZqAB6ZwAFkSmNOegAFmgAAHeh2xU9QuRSTeXrpemOM3MC13KWm6nqiIaO3Tv6Vqut3&#13;&#10;ZXUD17rmw3HWL81ozuxbRYGvVXO207dt+4KbYm4p9C+d5FIWMgA0aap6fTI7wABlmUZQAAOAwDUn&#13;&#10;ElvRPunHbhcsX3RGV18fVt3x0pN6IhC6B5afs8oeskegFKC6R9C56HedwAFgSxF42dx2M+fyWi52&#13;&#10;4ABP3QACX3oAcRxMeqY+2WW0BgGaKjr7T5J2aj9fx2nars8gb6oAD57AABb7crtNi9TavpNSct8k&#13;&#10;VbXXlWfL9UVfDUdKfX+EHfPqX4/rB2yVm/ez/t/kAfm2B/sAYBLjbnAMjjOx7wJTUmxnA9AADrHS&#13;&#10;OleBOh+LNK+WAcEGQAAUZKxMDLi3kwGhEqZyK50YrqRpCNCrmCjLyR6QQghUCajyHaOs+4zFrgGb&#13;&#10;OAgBYDXcg0By782Lm0ID4HrA4eI7B1OtEoIoAA/h+FgAgw4SEVWEAeAABaLS8yyGzZ2hdb5Imdju&#13;&#10;jIAAZkZ2YszKGUR7YLQAA5jga015BkRqvfa1l8cKo9HFf++mPcfzix3cVICQhwI+ttkLIk3z+Goq&#13;&#10;1kVI8oEh5ISTkofKAskG9QNAANyTgAExL5HMOUcsT1mkpH6s0rxOYIwSAxK004HQOwgjDJWWh84S&#13;&#10;owXSjOWp9IWLxc0WRC6QFpjuHPKMZguhaFHAUyoBADgHgABqEUJrhgFgKXmo1Cg9mCDxggAAVwkx&#13;&#10;EunIIBScgABTTnYkxR76FGoSrAAtZa7gY4RBA/PViqv5BNal3Psj8kp+T/JBPmPNAKCEUn9QWhBF&#13;&#10;5GNmP7QmhxD6D0PolRMjUl5Hs7k1BkcAAD7Doo9KRlpOijPFHmzkCwFQKloYoDMGoNX6UUpgTyW7&#13;&#10;k4UUxOnL0o8v2dEsTUNYrg7BzDjAANUYwwjngFcSAkBbyAXhACKAADoJjvw8eQhUdY5BwgAHeOmU&#13;&#10;YuhRCbAABAB0PgQVlAAJGtEWYtvCQpRhnI5K4N7Q1LCWIEK7QhVvQJ99Np+URr5QCvVf5/1+sFPu&#13;&#10;hb+qG2FlpYSxVjZd0WkU3dkRgDBD0Y6OqzEEzZwcAmAACsWwRAjBGXQu1jrTFPp45KE8urTmypxC&#13;&#10;4pcFwADKFsK4AA7By1CSQM4iQBgEMRBUDgHwAAZBDCSwwCoF0UDgGsNJfzAAADGFkKk05pkqgrAA&#13;&#10;H27QAGSWdtaSOwN35H2MvFIW8N5ZC3kvRH+w57ZHXrkBeq+F837WQkShdDJYD7X5Q2h1QBsgFYBM&#13;&#10;ZgICJr62X0tNTO1blW4j/H8QR0DGokjoiExEAlSCCgMh9gdAA8IanJsmPIdY5gAAKAYBAzbEJ3ix&#13;&#10;FWTIdkEh2jolGREAeF4sgcA+YkHNwwIAXAxFkDYICGAIM9hdxJ/6iJGqvVkaQwhePaBZdgHGUwAB&#13;&#10;myswxh2CCNXny1CK+WXYA5czBALL+Y37XtcM/vM2ZGnqafRIjNecW4EBgD/gT/AEFg0HhEJhULhk&#13;&#10;Nh0PiERiUTikVAD9jEIf0bi0dhICkAAAMjAEgAUelEplUrlktl0vmExmUzmkTfcZWTObIAeL3fIA&#13;&#10;ez5fc1olFlcbfwAfb5fAAcbXagABgRCIAA4KBYACAVDEikNGmjpcbhAD0d7tADfaDLrQXDYAB4WC&#13;&#10;wAYatUwAeryeAAfj6n8LAYEAgAEYvGoACQYDQAFA2HIABQOCFWBNZsEvZS5WIAdThb4AbrRZoAHY&#13;&#10;6x5D1AAKOrqQMBmX2Gx2WzhTy2wAa25AAq3gAB2/2nB4XD4nF40e3LWAD55gAF3PAAD6XH6nV63X&#13;&#10;7E02zy3G63gq33A7Pj8nl83X5PL5vPF3R6fn+Hx+XzmvbADZ/HO6AH/n0/z/wBAKFPS5ifvY9wBw&#13;&#10;FBUFwZBsHQejyBoJCEKIqgbaJGAMKw3DkOwWm5+gAnKdp6n6gqHDyIn4vqLn2fiSw0koCAK6MZog&#13;&#10;eZ3ncoB6O4bxomYAAEtcyAGgcAARBcGjogLGkNRi8qCQubRnmUAB3nSc4AHKbBqt8CQKgABoIgoA&#13;&#10;BomIXa+KYAAFgUBUggSBKEHROYAAuEASy9MgQBY9oHgouYHAlMgFgeqoBPemMJgAfx9n0vh9KGe0&#13;&#10;eMorMZxoAoEgQABiFcVAAHQcBuAAcxuJ2IgiCGAAmVWAAg1cyE2xTWTYvs9LvvDI1Z11XcPQI9bo&#13;&#10;OlBNeWHYkKVq7zet/XNi2ZZr519A1gURZ1qWq8r7PwncDv4A9rW9b7jWg/T22DcFzXPdF0pTCV1X&#13;&#10;bd133hDsQREnSeJ8oChWseZ3HYAEcR0A2AsgB7JsiyaHmsZBhAAdZynEABqmKYAAIEgoG0EAAqDc&#13;&#10;OwAAQBkjUOwbyQvRiflkTRI1GbptUen4ApCAWXqVRqtAeB4ABhnIABLnmKYqUmgABSChpMkrAgAD&#13;&#10;YSBQAAPhQFrdh2H7KTcmSBKSeJ1nXfx3a0bppGcAAOhLpapgmAAKg8EIAFqTeU1IbEdnmAAuC2LY&#13;&#10;AC9vGmA+D4AMFkV42tY7lVvZXAcNw6GXFA9y8RxvHINwTd2S8XH8rd/FWlYXLc3d9sPzbb+850Vz&#13;&#10;cxclp9H1HU9Umt2dX13X9hdV5xHe0TXzYeKn6fihnScJvAAdJxM/GYDAACYNA5s4NA9voEW6kaTo&#13;&#10;OZbNM54QAG4aDRn+jmygAJw0ji3wJzABAFNe8h/IzHF+luTxLU+cBu4p9KIAv+wANRVNbwyABXf8&#13;&#10;AAckAQAD3gIv4ebcgKAbeYBkESeAbBICekFIrfQCvFJU9spKK1HDiGsNMAA8h2L9HENkqIF20lSK&#13;&#10;oAAEAKwXgAF0KMTSnxvvyH+7pu7eQwQ5AAXIubjHYoQci4RykP4iIUdKgiIsSUORBcmsuJUT0BRH&#13;&#10;h9FCKiAnPLaP26GKsWz5RSdPFyMEYV0OtjFGWM0ZyiOzXqiVfCKFdvpRCPUeBaBoDBTQNGOxBkNA&#13;&#10;pBwDwAALQctSAmBxvhgUaEHbYJNlROx6jxR0hcBACzXg2CUFJpAJATgAAwB8ER5R9D4HuAAbaVAA&#13;&#10;DLFwZtK6WSJgmlYAAOMr2cM6TgnE9IsJbFpG+Z8Z0u1FsVAOZUAASgxhqK0BYDJcAKAXJWX1Rw9x&#13;&#10;6DxAA+0SkHx2taLy3I6RJ0hANAADgJYVAADNF4LQAA8B1DoAABSdQAAxTtnZO5osaD5xMPA4WeU9&#13;&#10;zhRec1PifhtJ6K4n7QEy8+qBUFMvFdcZVotUGoYS+glDaIUROxGSiVFaLOvjUiRe6J1hu6RePAdI&#13;&#10;5QADQGAmgaQwxekIBMDMG4AAUg2B2AADjTgAJMeKUhtbbZFwDHoPQgxBJfpuBeD8IrTAUntA4CYF&#13;&#10;JBSSHXHyPcexuBijBAAM8YAuGtr9AbVtRZHELtFlYCYAAcKyAABXWdN6cRu1rAALat0uDPjGrkUA&#13;&#10;e1UR/kkCMF4MwAAIlubPIQhSUR/EEHwpJFqLyNohd3M1SYvRTCfLKWc5dUCEPlKyDIIoSzcDGqoW&#13;&#10;YtAGbQAADDaMAAX7TUXOtP+e1qLWMIN0gWhMU7W2zIbaqIdtLcEFofbm3hB6EOgW7b23Nu7hXFuN&#13;&#10;YFC9x7lXLRTRl2sbVhj5HsPUAA0xhi8LSNUaUABtHKIOAYBCcQGgQAkAAJoaQ5JBAZNyZx3BcigE&#13;&#10;wp93z8ykkHJAgkBgEmzAxCCEcAALwgX+AGV+ppxh7DymgL4VAnSnDZGuAAA2AwAN1btASUJ9gK4Z&#13;&#10;bCB0DoAAoYfoUt1oo+sSV0qiO7FAABPYrpGNAaAABtDbG2bsG4PZ0gdb4DDAJCGrNCgKMgWwrgAD&#13;&#10;sHIWQeMIauohq6XhScNUQ3Jj0SSSJr6n1RAOwIHWWQABPy4AAJeX7mFgttE7MNEbiZlotmPNFFcz&#13;&#10;5rojb+LNwc3UNzbnPO1BqKZ3ILlAipGMlEKb9nrQRDbnRso41ViuPR/IrJFhJ6BJVDlFHwPVuQyh&#13;&#10;bmbHINvB7vXfkHf5UEAAUg3h5Mgx9Hc0BeilE8ZwcY4K0kXIyhcAKNgZBCCSAAGQQwlU1ecSJmRw&#13;&#10;0LyNHeAAXInxK3yM+AtTMrpYWwgPAiddoJjquCDr5J9tTbih20AAYu3Zwy8hXC0C4HwSAABuEoKG&#13;&#10;1lFw2HjNXbgsFPDrLGTwdg6mfKKIK0VJiNAIb9g+bcffAS+aMIOm1NwRuEAACTwsACpwiaDJdmri&#13;&#10;E/c68TnvxLi09+K8ZjPnA9q3OOcater900++Q8nihnnMNOM/cDRfwGNxDeWjw5oQhcoGQMFdMCYO&#13;&#10;ePKLmaFo27clqih+nNqfdQdg5hyFSYJry8TGH+EyHoPDYbbBITlHUOkoA85oELAIAZboPQphYY6A&#13;&#10;tI2i0QymM2PaOYAAc9vyHkintPhxd1AACcGgOjdg5B8ACBlYuvwWOEUsn8IGtCrEiIQpVde/c4AA&#13;&#10;KDyFAFytF0DLMinMD7n5FP5sAAqPPU17AAADUmHvXoRqjTSd1BlC1yENotZQC9brz+Qk1xrwT+3A&#13;&#10;AHL3QABMe9lFjJ4A6etIX36ZMNnxwAA0+VH8FrT+fEV4x8+MHG/pRV+j9WKv1PsRP49iH7cXPtff&#13;&#10;/E4flXP+BeYxIo7lufCEctHb+86JIQCmCpkB55mgee/jtx0B23MSIncn6KcMnClB7imrCqfGGiyA&#13;&#10;GLyCrHyq+AMi3jpDBmXtrkImKizEdBYhLhGKssfKomAnikVkXivJuglpLJIpuLBkQhnhehbjluuA&#13;&#10;AAhQZGGGst/juBtQcEjgXAZjGAaqYgPgVj2gCgDlNDhh9LKMjutBVBHPFFGFHANwoAAPNhTjEAJL&#13;&#10;yt9iXwRFRhzBzAANtBQgABRQxKuikgNARpMgng1A5jorwAANJqfBhhWBRgABxCoIBtKG+v6H+Fyv&#13;&#10;iqzK0A9xAAABIxBmIBqkuu6mHkLwrLypXnwgXxHgAKwv9NsDuFbImxJonvwxMHXPrxNnYRNRPHUv&#13;&#10;uuQRQofxQRSxUFmPyrcv0Dmhzk6B4xYl/Dbh8sStPKfiDI4RZjuGbGbgJxfo/xIQsP8xUqIv+LoC&#13;&#10;JrFlPhvFROkiyOkqRGsJ0FGlHB9h8CmgBv5r1EjAagjgmitAKpjipryiVC8poMjt7BZhMBGlFmaA&#13;&#10;HjgOEAjRCkuhoBortgSAXgZCrCsMILwsYBmhkiRB+ihguSCwyCeRZBWyFE1gImzITG1AfgqgukiG&#13;&#10;btfDaB2ulErB0wuhcBQBLjEAIGbm9m+BNSSjWjXuouhmKrYBTSWgABRyYQtwugGnxtcAiNbkxEwC&#13;&#10;limhhhXBSiyuqG+jpxJNpPRANDFkDn7JlAYymAABrynyZAASFBWlYE3MMkwAxysq+IUgFyuxiwbD&#13;&#10;unBxLyvnVxTyyHHROyznNyzS1HDxRqFy2y1uRlouSy4iAACBQOCQWDQeEQmFQuGQ2HQ+IRGJROKR&#13;&#10;WLReMRd/xt/xmPR+QSGRRN8vh8AB7SkAOBwuEAO6YAB4vB4AB8Pd7gCOwIAz2Cv5+v0APWiAAKUc&#13;&#10;ABgMhkADQajUAAWpAABVWR1esVmtVuuV2vV+uvuggBZM5szJ7vmUPl9w1/P9/AB8vd7StpM4AOZv&#13;&#10;NsAOhwNwAO1zOQAP1+PyEgkGg4AEAqFwABYPCIABIMhuGzuBRsAUChPF1ukAO91OgALdPJSogMBA&#13;&#10;Cl0wvbEAMPaABfbfXCMTAADgkFAAFAwGgBvtVo1EAwIz8sAAnnACaTVM9MAAECgYAA4KhYAEowms&#13;&#10;AAwIBMAAMCASwQRz3uXujCL9UKEABoMhgACH8ABJfsAAv/LAVcAgAVECAAa0Dt4BbhhKGYbgACDt&#13;&#10;gAfh9sQYxZFUgR/LiBUOAAG0PgAD8RAAEESw9EAHxSAAKxYmR4niwJ2naABQRq7IHMYo4KAALMeg&#13;&#10;AA0gOqnz0yJIsjSOgh5SVA0EBVJ0bsZJEpSnKkqytK6DQOay5HytQXS+8oBgHLEyTLM0zzQi0lHl&#13;&#10;JktycFUoTTOU5zpOskS1LkvTBMUxztP0/0BQKMzWABs0MAEvhc3gDgPQVHUfSFHTxLs9UVPlI0xT&#13;&#10;NNU3TlOocjjNU9USJHfUqXxkABr1UuSTTyAB5noeidM4AipgMqbkoEe1Wvq+wOg4DgABaF4XzDMa&#13;&#10;e1zUdlWXZkrrEoSyrOeK0rWtqGHidh1AAdJwG8ABll2WSUHlGB9JuAB91ajiE1q7ANhKFAABUHAf&#13;&#10;AAFAbB2hrDKEfB6Hmvpwm7QplGI0bSgAdZynE+8TBjhwAC/iIAFZigAFIUpSgABAFAW8rrx/jYAH&#13;&#10;kdttAeBoGAAQWVPu/NCDtl7Ancd7CuqAAcCYKLKgxYIPBOFcjG2ZxkgAdmFAAZhdFpYQWZ+EmnAA&#13;&#10;P+oua56vmnq1vmWZYAErrlXqKBQGgeAACSDWboYOHe05YEIACntwAAbuONAQBE4vO9EgOww7EH3v&#13;&#10;oAHPwFjKiqbXyFZNm8RKtCTxN848Tx/IWZScu0RPcxcjzHM1FxcmyfHEo810PRT/ydK8F0fUdTOl&#13;&#10;CUMs9E0XRvVdl2cqdLytLcv2ndd33neotUHfUwdZ1W0dJ0NMbFD72nUNNGmiCqkArgQ6qrWqIerX&#13;&#10;KWAAO+4AAVhYFnT+D8fyTnZ6yLMtC1HstiEs0dZxnAABxGuagAGOWZVs6wyqKtvLhn+mtJwTkzQD&#13;&#10;AInkBiEEI4AAXhAgW9UzaGS4AAH0XQoY8GZjhGwNMAA0hgi7JktkzrzXXtpXyFyFDFhSCkAAJ2Fx&#13;&#10;OiBgBKsdduo+B7KyAmBICQABHQ9XsCheI84hAADbEUAA5YkMiViAAGAPwjAAAmBoDoAATAzBwdU1&#13;&#10;kAIYGbI6qEzLNTkwyNaNgZAwQADqHKOODowhegABuDYqAJY5AAZeHZubdSvjjj0oVQ4fo/MIHWOu&#13;&#10;EZcSEN3AAFKRAAAUyLAAFiRyP2yvlkkkVzibnPI4knJmTRCXbOvUvJuUEoSByVXlJd0EopUPjk65&#13;&#10;ZPsqZXPkdYod16jHYyvls7SVbuJWy3l5L2XxW3gS/SsOaYgAByTHiPMhjjHQFodiQOWQaPypgWAu&#13;&#10;BdwUzwAIpbEjpRCxHBLImFOGXj51ovqWqQYzg/SgAAG8NEZoABsDLGNOwu6DwHmMRYBUAD4Hwn+Y&#13;&#10;7NoAAuKBF9eOugt8+weBCiYEAIh/QHw7XWPxyg3Rpl4ZHIIdA3zAUZMAPgeqsl1hApEd0JQSgABF&#13;&#10;pQAAVVKwACjpdGd4iEixnmek8wpM1QACap09t7sQl/iNqBB0aQ0gADcqMUkERuwGgUn0CIFSigHA&#13;&#10;UO4ddRqGi4j7JK/soRBIwkFnUYg870gFAObENsZgyD2zQG0M9rQQwhBBAACeuQAA011juWBF6MJi&#13;&#10;DmAAHmv0R4kkwHcQWQwGrDAADJYmH68QYWNfFOKyDIkluMlNZGyyypc2PsvZtTspHGufs5aFTNmZ&#13;&#10;P2itMpGWLrkwS0tPa1QFpHc2utlbN4MwbaFYHBbklduh5ovAABtYBSXtOtXQ35W70gSRzuPUKokh&#13;&#10;kOG/BiDIGTYzzxatvddx85H0rTfW+0gi6x+1YAAM4XwuLxi8FsAAe9HwAAjBEZQFd8UeI+AtfUAC&#13;&#10;wFghwv0AAZt/ZASCBSDcHiwgd0KAsCAyhcChXrVkfA+Q8B1mmHcOeaBDAq4XAAFrDT3r5Cxw8ABA&#13;&#10;L+ho4jVcQRujdXuRTQIKhB4EAIAAVirIWGMwAC9xsAAYWOSCgIAWygDIIQSX3BO+EBIDGUIaMQPV&#13;&#10;56E1rQxJ8kOrA+jeAIASisDoH52TuNGaFv43htAAChmGRUjIUGQf+kUlJdQ45rOIN8b4ABu5xx23&#13;&#10;QpoNAaAADxnmuNc4IXYldZ6yuftBJTthLvQeh0j6AThaDRGjSwaF0dpE9NqXbuw0lpcrOkNMab04&#13;&#10;mm22nSH25fkODNzIohgb1QfOw42lDj61cQV774bWYjOPVaSB2EPg21vAHUGvUz3aWktR9mTSBXhL&#13;&#10;aOocebxrDIGEAAbQyxjzZAccMH21TG0jn4eHIycRI7duYAAY24QAARAwZgDAHm2ALAiBGCRctXjg&#13;&#10;GqM8m17B7xDxdi+fwAGnZBCJv0AAQ+AGRvsMTgmNcbiv4RjCJZBERZYPw2wSHEW4Ny1dlJVQ1wAC&#13;&#10;/41xnjY2uPGdIGA0CEO6o1TANVV5tWCTmeIK4cny+2xgFPRWNsQ7x018hs9geY7kZhh59Pt8FJKT&#13;&#10;PRSNxUAGMxYPzHEwsZPTWp5VyMyikQQAABB6sUYpE4NfO80U47rfXyHaa7B2Mh3XdGdk7QllBClN&#13;&#10;K2l7T28gulJZqM7h3XsXde8d5IVp/vBLSXZuzeuRGF+Lf3B1YWcfDlB96vBkDMGfTwADP8kqwk84&#13;&#10;Adg8wHayQ3evOEf2BObYZBVzE5GwMoYecBol4HMNvjEQF4o9CyAAK3syG4eFjPAbA2AACh95iUgY&#13;&#10;AnLrrLhIQhfDeBHcpLSa6V09skE9z7oaH0QACM+oaNUxBAb/Z300+vwefIEEKCULHOzcbRtFn+fh&#13;&#10;SskyzgzWHHSoOf4XUPQkVdY7P7WAmhQK81AIdQ7Ca/+8g6086c07MkxAG6+7vAO6/AKlPAU07ATA&#13;&#10;c167ktW7pAi1BAhAtAy06747qmOMIj0jUeGW0AxBIMipxA8JsJwKGKKkWBSymbq4umi5kPQB0bU8&#13;&#10;0urA1ByIO8+u4nOII5yAAGgF8FuAAHCfqNGHMYW2qXq/+CaAACTCgIa/GqKqOEnCtBWew/COqKsb&#13;&#10;MXW6I3y+MxSMqh0AA/gByAAjkBKbWIK6WYWuIEfDgaI/uJMJOCNDtDQjmDBD00s/ALGqGqIGZECA&#13;&#10;AGBEIOgeesEmiXW1sIQzS/lEcp8miIQnA3yDXEq6AfC1zEc/oM4rzDkHYAAGVFCP6P+biOGhND5B&#13;&#10;0cTAZFS0vAxFY0bFXFe0dFdFk0HAmUUtZFq0RFpF1F6tNA47hEQkCkEGy9yOAP+2mOG1sLoLqHMc&#13;&#10;C6i14HeeeAYP+3W3YBw/if+7dF9AVB42Eu8IGHqHiZmNQNUHcHSHON4AEOSDvHa0qBNHgIaUIr2A&#13;&#10;ADdHsW2HSNExiISnAoBBajoZgsMA0emN+6IUuz6IHC1H2EvIY/wt2fkiKDasWvuuDIQINC07YG3I&#13;&#10;0mMmQ40F+JsVbC1Do12eWuIoA3u8i8m7YIQ6IBHJcAANiC9DxDUWIWLG3E2i6M4b6LbAEIEzPG4W&#13;&#10;VFjKAuvF5KGtdKFKMtnKLKStNFvFRKYtdKXKhKmlRGA7fE6VKZmG6qOf+OcyqkMgHIdJ6vVBUAg3&#13;&#10;WKMAmgQukcGelItKo7hG8u6LaMMMQHoHeRmFmE0EexgHesGAgZOAAELME+2yC1QMwIY7YRkRm+oE&#13;&#10;YLymKOi20ZQUuUvGg4fJgNkny12IgXW7Y9sv+b+cCwuCqAAA9NK3HLPLGIQ1tHpGGawa06NC1J2c&#13;&#10;FC1DbMjNs48y/E7HpH26JFOCPN+p4imk8tjLfKOsmc60XANOKtFKlOWnFKROcsvObOil/KdFzOpO&#13;&#10;k7WcpOG0NOxO8fHKs7TNk7Ymw5YnAmWgo1eHMiTNa8WykY2N+AwpwKUKZNKA815O/PELGnLB69CH&#13;&#10;qHkJqNANMFgEpMaf2RCA/Pu94PlGtLYIjC0eONM1FHwNEdeueruIIkNGhLcIw7YvALGxO15NSIe1&#13;&#10;s1seWXWIhC0ggnA6M8AhaheGpRicE+7FGY6tZO5Pys5OhRyl9OnR4lTR3R+lvR9SElDOtArSKl7S&#13;&#10;JSTSYU9PC7RC0eWeIW0yYMKLGVqelNkgwZmHaJjNkZOZQqYn1MyvqO5RHSa0lLinONJHSHgHVHSF&#13;&#10;qE2EmOaAOOxDSpyp2tBQ4IWXXH3QiRiRnHgN3RCf+XWnA82lBNWmLM8ziYEUvJjPSykghRxTQl9S&#13;&#10;DUqlBSXUwfHUvU2kzU1U8d7SOlrVDUzO0dNJvVLVUUjSe7JRQIHEbViKLLCXXSwuK2I8goAtBURV&#13;&#10;W0jTU9CHEGyGqJeHOjUGGFcxYA4PoAA+WZSZXK8IzRMMPSsKEtYnBTOl6eXEhJGII/7CoMA6NUpV&#13;&#10;7SNOOktOTAbXGfJVBXSdTU7XYd3XXXedFVHXkfLXjXrXwK/Va7HVeIFH3X+iHEgghPQIQf+tAoBV&#13;&#10;TXytlV+faG8oqMCHMjUGQFoFcAABEBCBAZsBwiujq+/AzC0IIUvXvYUcfXdZIdHZHZOWbZNZUc1Z&#13;&#10;TZbKCSWuI7nVJZgdTZfZtZyIlX27BPGcpRcHa/vEREgtZMMY0Oeggo+VlTKAAmqmtLM3ZWxZ0mFY&#13;&#10;YLaGgF+FyYQfiVSYIQ8KeABDsiekcCxM1G5ZxamU1ZZbQWbbPbWtRXKlLXPbcdFbbbmUdXpbsczb&#13;&#10;rbzbdZ46+7ZGYngUPL6sHE6HmSWAOzo8Ix6ZRHWOTKy+OKTBKAvBLalb4lTaqW+FyaUHUHEW8G4G&#13;&#10;ga0B6B4Xy+SAACfdRQdKBb3cuTtbVdaU3dZdgTndfdmUxdldsTRbxdyWXdxd5YVb863MhEQGreLE&#13;&#10;SebE6Uum5TEgAL2L4AfLPaYBUvkkNT3d+klczWOYyL8MAHMG4L4CWCWpNNEjc+1V5F7d9euSvdrf&#13;&#10;UtfVO7bOJfac3bgs/OVfldjffXFfuU9d3f2tHfylZf9fVeC18HYkCW2oKGtGMuWtZaDE++ATGoAA&#13;&#10;01TccAAasg5GgAmKQjgKhVtetgEd1cyF6FOE+W2G+L4HUHIJcCmkS9gWEBaBas1F1fThAkpfo0Dh&#13;&#10;qUhhphyLBfZh4TNh3h+K7f7iEdJgAl1iLdbgI17BAfmJaYQpjBIPsAtBKG24+H5SuuqviZ+6Iaya&#13;&#10;05Yf+8uwHRC6JiSdpczTiEkLyG6LPHEZnUgDFji1VIHg/FZiDjMKxh9jwdriPhlj2Trj1j+Tvj7Y&#13;&#10;TkETTiJkMTPjvkTOxiW1BQnRct6RhPsvue6GpeM6MIIYcBi0sGMGKGK3cykNYNaB4B6B7IJbLkYc&#13;&#10;zTUHqHyykFmEuEciOG490o8VksSDIAADLl2ihLSutF9kXlUIvkDmEK/mDmKIpmJmQK5mPmWIjkRm&#13;&#10;c0JkJfjmjXrkc06HCt01IzeHW/vDEuAWDisy/NkSEURhgN4SCGPnVVu5iellLlPQvjLmqWa8+HgH&#13;&#10;qJyHiVgAAFiEtMaPWy+AIcuDRoGrortnlKNmbnmIZmVoUJFoToaIToZogI/ofomINmhotmNmnO7o&#13;&#10;zVLmu0478JW1LHyNE8JnAnYzlnIJ8Ba6Cf+GRnXNkOuOxnflRoPo6U1nqHqLqHgHiTZn5MaHMG6y&#13;&#10;/WgDVqLoKDTOLorpuskTYspblqWPTqVpvolqgInqlo7oxqqKxqvq1APo+02eMNNHpUbGOY7GhrCM&#13;&#10;LWmjERIRHVte+L4yoyrJQBqRAtZkLq6T88+Hbp6jOoKFuE+Eta0flikABjiDEABD0DBqTo3rw0nh&#13;&#10;vqfsaK1q5otqpsiIZsnonqzssI9sxs27fq+0xMhMUAAGi+kH0cpiwKEUIXXlGMrl8kNchaZIEm6W&#13;&#10;KkNcts81/P2fSHWZkfmG8YEF+FSPkHeHQmhUEwyw3bHsWS27Zf1twKvsrue7VuZO3gDuljzse69u&#13;&#10;vs5sZu2JHs1u8Ijs7vC16ICAgD/gT/AEFg0HhEJhULhkNh0PiERiUTikViD3jAAesbADYa7XADye&#13;&#10;LxkLzeYAeLvd4AfsCAACAIBAANBwOAAGAoFAAFAwGAAYC4Xn4ZDIADoeD0vAQCAExmUWqFRqVTql&#13;&#10;Vq1XrFZrVbrldgr7fr9ACyZzZADodTrADaabRADHWitjTvdgAG93ABRvQAJt9r1/wGBwVda2FAD5&#13;&#10;xAAF2LAADx2DyGRyWTymVy1ReWZAGFawAFWfAE1m2X0ml02n1GphOcw+JxYuxuP1Wz2m1223zGa1&#13;&#10;mfFWhmu44HB4XDy+sxD5xWMxwD4nN53P6FWzLyADZ63J2AH7XR7nd73c42u5Wy7/l83n9Hp9UPgc&#13;&#10;E9fvqFhsT8+gAb/3ADqdLp/LqdQAHedx3JYsKEASBQFAA7QDp+DAMKGoqgqECEKKamL4QxDMNNus&#13;&#10;CxLIsxynOc4AGkZJigAZ5fFyAB9Ho6gjRgAAkxmAAiRtDccME8LkNe2LmRzIEgyA6bNsM3jfNHIU&#13;&#10;lSW80duxH0mSjKTvSI3bQNFKcsy03EnR65ctzBMLZyI6yzR7BcxTTNTJS68cfzXOE4zlOaEvbOju&#13;&#10;n9PIATyfwARFEZ20CAFAnbAEBT3AqBgBBEEgOBAEAACyggACdKgACNMAABlNzvTtPQ5AsPgAchyn&#13;&#10;IABmGCXwAGqYxgJYfB7ryvYh1oAAe1vT8pTa2Ev1zX1foTKsjSu39gWNT1dyhY9l09YTOyPLFmWl&#13;&#10;Ndk17adrzVMjrzO7dsW9LNqvJb9x3JcqqTtczavkAB8XaACMVjIl13WBN6punoAAffV7p8Al/XTg&#13;&#10;FzQ6saygAcD8GAWK5HCay3AKpgADViQABtioABbjGAyawzjyfa2NZA9dnM9Ykk5Dk7vXDN+UZZKj&#13;&#10;dWG3to5bmbm5VmmbufbUzMZNGcZ82+bZ/oWhyzdGiIpRSDn1paCpdRQCJyAD6H41rkHhq8WaYfN3&#13;&#10;AM7aep9CgIABR9ITQp2j7RIWB1EbpuG2ABdFQUc/G/t4FAOnw770AAX76AAS8BtLa6DwXCspkdoW&#13;&#10;Lw3FsBwnGcev/EZLyHKK1x3K8w6TNTLJ+e8zz6ocv0HR9IwWjdBqepPqd1BdTRQIgkCQAX8AiEHL&#13;&#10;26NI4db/KUpicp0DQNg2AGw3zfff9L5LabXgpsGqagAFWShFgAeyTAACgJ9kSnuAAD/v0pS3lR1j&#13;&#10;jxV5cXx/TYOX2fyf1ffIrO47L30fh9XJZjxX7eV0X9+Uzpzq3X/PJf7AOAz8HTufXaPgAA+4HAAd&#13;&#10;2f91JT1IoOSgnwAA44NAAHpB2CA6y1MQJ21EDIGgNAAAkpZTAEQAL1ATAeGBWh9D8LELAZg1SOjU&#13;&#10;eg9J6g+13AVAqBQAAmIiAAeE8N4sMSqwFiU5V/CSImufiZFFx8T2ZRUchFOLDhoALcQZFuLL5UeJ&#13;&#10;ujBGVykCXMu3HKSFzY2BsQjJ0AtTgK46QNgfB0egABojQGg9Uew9nqkcJ4v1f4Dl9xHiM8KRLw2z&#13;&#10;xmkcQYfMDxQC2VU856AsxPiYUupkDwHQOgAE7KGKBS4RSPIfFqUzQorP6lS0SVErWcSrZNLBoUr5&#13;&#10;aMzi6zyAUt2fy2l5L9bEaHHqKHBMVABKi1nXhcvlCsdAVrvIySolY0holuY7Bhr5jSlk3O2BookR&#13;&#10;gOAcAACAEIIXezAiiPkfQ+wACXFYLQ6o1noC6FOKCRc4wQAgnaJcS4AAFz/nQQyX1AWAyyoIzegd&#13;&#10;B1zUGoUy2hNDVxy5OzLuiDIKH0VowmKYTglFNLH0iSaqg1BQgLVCaE8npPqSKEOccw5gADipgqMc&#13;&#10;ipmyAABI4EBKj09n1G4N4b0/qAAQUyDWoiUJG0ZeUPYe8DA9iJEaAAbw223jUGQMMACtAhgABPVs&#13;&#10;AAa6vNjp1Rii9SFmUMrIwCsdZ1jVmrUuWtNbVfUSQVRSuC3q311rwe+jbaYMMdGeM4ZwAEBIDJGS&#13;&#10;QDknnvPgeKOSDZ9xvn5P3UABYAAVsZpypBdcOnoAIXsvoB5di8O0QtBSvLlKlKxDoH4QlUG2gAG2&#13;&#10;NEZgAAnWzAACi2wAAwW5rnF+itd7SpzrZb9aVvrhJwuDcVY9xLkJprk565dyYxMefrc+6h6q9tog&#13;&#10;dOyaRmxqw4JMScBt4ZwTikQx1to3AADdvVaNS7sQAA0vgTdqNHgADNGZbF1LUCdA6B2Du3ayrqtD&#13;&#10;gxYW3AZQzUvHEOEkKgg84NAADDCAAAY4TwBRC5WAUs3Hwwp3C+G0o4aw8nPDuIUlXNrpiROWI8UY&#13;&#10;rMHddo99KSHVjdH6QAFMbFGKQACk1IlCjbG0Nq9N6wGXieyBMAFRAaxwMO0wZIyBkLsXcQcHiuKa&#13;&#10;2ixYy27NglDhbC8F4AA5ncD7MSIrMmEsKFIKTKSjOKsroaxBm1MObM4HwzfnNLWcs7HqxNbzPKYs&#13;&#10;8Z90A0hpLj4Fp+RFjKN68LxgAnDOJByDxw6RYMfixg48dSKAnjcF5jAAzb0KMgY4x8aAAH+noHN/&#13;&#10;bJX/0CummapnOB8D6H2DkHigFCENrdi7Gaa1nz/qtlx1ErP5lnr5XV0X6Mr2IlvOuyUga92Yzlza&#13;&#10;25dZ82ekvZ21dk4uaJoWNUySzaKkRo1CAAG3NvpgOIs+hwPzlfDkaZ2pCXaf1DqNRQOQdA6U0py5&#13;&#10;22FmOcGfv8AAjeBR2nY4AEoABA8JZIb2uu19+HB2Xw8+HDuJG34jxU9XFOMG0z3xvZuxoyce5ERL&#13;&#10;bTQ2On7P4896EeIUXueC8NCW5KpAA5QShrAJrbuxdkCPnjVdR6h1Fflf4PdUIHQTIPkavxk9LAAM&#13;&#10;HpwABT9Rv+D/qgAAz9XAACLrVeONdJNNxfrx3eu9hMv2Dsh0Ox9ncPtFndE9qdqY2/J82Fe4de5K&#13;&#10;0K+lg0UWAJQSO/+O6VEdxnd9FhiQYgyBk8RCuO0iJE1BqIAc2wFUAB95W/4A1/91TkLfzhYxZCyA&#13;&#10;AMP0SkQLAWAAF31CMkaaP65yB8+yPNHn7N7E4PafaGB9n7doHru6e61+dXaXbvfMp94x/4fEu7s/&#13;&#10;XXyy7sOLtjxawAygEcgGZfpa7Nf8y/D+JsulDbo8nrjhmMA83+mYhAz/Q7NqOavjpgNYNL+AABif&#13;&#10;zeNZ9GYSdcgt/r63uUY/Xv2jvvcwADUPbQBisQBQDDSwCwEiquOwGDhwFwHqIPkmfFFMssfsgO9N&#13;&#10;yiWD6oMKloGPzEGkHsJgYpzh2h2C6hrsZsCB+oHuXtGLEKtgTpzqjwJEhI/pAMCBiwdoWl7L4AaO&#13;&#10;WnZHkOGvirpwbOLH2OFooQjkuQivYQmDbQEQoDIQIwpiJQHQrDZwqwspbwKGcFFHUtIsFGrh4D7K&#13;&#10;fMlqPnUh+mmAJogFIlJt3oMB0h0B0C1uZiNh6nZptoSoTgNpwgAM0QaELwuENNCw8AABpxEr/wZI&#13;&#10;oMrK4QtxCCGQpRIjCQnRKOOQknEthxLjKxIROCDwsRPjLRPRRItwvG0PCNCtKo2DqOWLOIXlKsjI&#13;&#10;gAKgAOYtCr1BulRoNr6NxPSvTQQlNvqxSkgQwD6mzkvwav+OfNjxhuvxMn3RmjJxSRRRJxoipxpx&#13;&#10;PxQxrDBxsRtoDRTmjtFMsh2IQIOCOB7o/kFKdLPP9x2GOtWj+j/h+j6iiCiqhIWEsNdxvR9iIxux&#13;&#10;Lxqx+CKR/RKSASAiJSBxIxtSDCuSESFnlRwHGF1lFFFIKM1NOimGzl1xDoJkLlGPsHavjSHSRCDS&#13;&#10;GwuSCyRqBRLSUHIxnthSVitySwsyFSXiqSYyaIztBn9yciGRkq+jEoMGzk0SLRBk1oMP2C/yKSiS&#13;&#10;bnGSbQpyTyliCymwoSnyoSpQmSZyoCLSrSsm0yIIsSdiDxkk4SfDkLRM1SQiLRimqLRSxSuJeyVS&#13;&#10;3QGyWwly4nQy4S6ipSqSlytwbSsS8JTy7y/qDyvROIMR5mqNFB+IHwPidl/gBDHxXr/whiDFFIMB&#13;&#10;7COTDw0F+DGl/sqzHJtzBGAy+QJS9SbzRwHzSyaTTwGS/TQiFzVzXGUTCRLrtuaheBdhdxWHcw8m&#13;&#10;zpskjt3gTrbs1B5jNFCOmhhBhJjiVxyC1Rgl8jfgfOqgMJvxYzYl0zYQDTUyXzsQBztSVzuQATWz&#13;&#10;rCDzwTxl0zZxKKWqXQxAABiv6RDssl1rRRAsIAYDFG/E0IIgANusnMnvGjNAEDtp/rJgamLAPp8p&#13;&#10;7yjzzLhzA0FiGzvSUTyvj0ISR0JPhzxUF0LUHFvT0QrHUhjQeBkt5gQuegIF9ijiknWFCh4jNBjU&#13;&#10;XG+MIi7gbxavSkUOAK/rAnYHZCaCbAQ0ET9GRgZP0gbC8LwgG0N0GP+rpQn0kCEUKSRUNPdUnyHU&#13;&#10;ovb0MTzUq0mll0OwpmOhdBckVhghgFXAkEaR6gAAUjQOaj/D/hTBSBSLKI6gbgcAcRAHwT3BiC30&#13;&#10;X0hAZwRMHsIvxBwCzrIhYBXhXi7U6AAAgAgggwgr2UtFc0svY0pyF1JPNVKSDVLO60rzx1NVIFc0&#13;&#10;uQJFFT1AAUQET0cOrA0A0FKMbznL6MCBVOpPqRaoLATKuL7LYhpv4gwgxAxVWIhPyCbTGUVAABOV&#13;&#10;jJxnwAXG/VlAXve1PsU0G1nzdNgy6Vn1PO1VMSA1ruz1OTrVt1pE51QwHoMBxqYhl1zruIcA3A3g&#13;&#10;3niFMiFvCBUupEvx2ARnA1dBpCOiPgAA4g5g5pNoWUFAAQyJ2hLBLFIw3ASgTATAAL+L/RHVwVoU&#13;&#10;lRmWIiDVsx+Vvuw2Lx92MuvVuzY2O2Kk01xQjiRCSWCUWDqLbAUMlCDnUrthNIitxASWaCCkLtzu&#13;&#10;aQ6AAAxAxgxjQl9iFkiBSBRBRL/gLoLAjgkAkWW2RE4WQuR2NxvWnuRWoxt2puPWPzXWr2mmiywR&#13;&#10;+GOz4kC0jJziDssu9BJhIhIm/2FgAAWW3AAPCE/2BpkAtvUoriEPCBThTBTJzzqgmC/TJ2uE02tu&#13;&#10;MWqxrXCOK3DRo3EOJWszQ3GXBElWSONoML6Jrk9CDkvs1Jll1oME0B/ECuWHOTmAABnOAAYG/AWG&#13;&#10;MiPCQTjQcAAAsAtAtCZrxCFuWVDVDnU2xrZgnTNkomOsY3Ii1sfmsqPgU3j1nVnuWQMAAWF2GTnV&#13;&#10;wXmL6XjgU3k1P3l3iXnN8xhVpXpGmXqXrVIOWRcU0XkJs3o3iXp3kS0VnksW7n7CAoA/4E/wBBYN&#13;&#10;B4RCYVC4ZDYdD4hEYlE4pFYtF4xGY1F37HQA9JAAHnIwA+5NCALKQBKQKAAtLwAAZlDHzNQA6XQ6&#13;&#10;AAt55N3S6QADAWCwANxyOQALqUAF4u13Ink8gA/qoACoVSrQQaDYY9a9O1stgA9rIAAPZwAUSkUg&#13;&#10;ABrdG7hcYzUak1rtcrxeb1e75fb9f8BgYg38IAH1hwAJMUAAHjcFj8hkclk8plbzXnqAMI3wAIc8&#13;&#10;AKHRMto9JpdNp9Rg8Lh31icXjQHqdls9ptdteMxmsLnhDoKHt+BweFw9Rm8NiMUJMZjuJzedz+he&#13;&#10;ty4upruVLOj2e12+5BeNrOty9j3fJ5fNtg56QB6Q55/deIHBPf8/pqLI9gA4P0AG3/Y+kiDq2rgI&#13;&#10;AiCIAB1BDxAAfkGAAbxum6AB4ngeD8v2fEMAAATHBBDoAA/EAAAiCQJAAX5el6AB3RWAB8JsLQti&#13;&#10;2AEBK6r5ZlkWSpqqBoHAcAAkSAlaVPqiCanyAB1yTIklyZJqNG1KDjtaFMqQVJ0ryxLKCpAegASg&#13;&#10;bQABNMSggYBktTPNDzy/KQASoFMrTTOM5O1LkvSjMQTTJM05z5PrbzW8E3ThP1CUK1E6whCNBLcA&#13;&#10;1DUdR7JUAxFBNhSFLUuwMex9TVMPI+NO1A7kKQqaBnmeABjGKYoAHbVqEAmCgKAADNaAALYuC5BU&#13;&#10;MHwABgmAYCfKAbNhgAGQYhiAAMWVYoaBoAAEWhNhf2mAB1J+ADci8L4vgBTiFnqkJY3EAACXKAES&#13;&#10;RKIAgiDclzT6jp+1DeV5o0uxrABIykqXSt6X7fyGLoAF7AAFWC27Ht/4Tf2B3ypQXUHhWI3lgOB4&#13;&#10;KFWDx9iWNUvhibYdiGN5DR2A2GbN9Yes4D5FldCY7I+P35lmZT6mQAw0AQBZm2VP51nq9HokmSgA&#13;&#10;aZpGlCR4nihAHggCAAVjWQjyDcEunZJRmmcZ1sJCeaQhcFoWgACqYBRKtygIAB77SABh7YABynIc&#13;&#10;gAHfuYADGMgyAAB+9IZoB5gAVpVlW3yiAwDQNAAHCj3bs+fcbxzh5dk+Qcfyj34ou+LYxyvNvPyO&#13;&#10;YOZznQvLy978zb3RdQ6HPX30HU9c5+SWJj+U9f2rhdXh+Y9t3feT7nne9CgYAXhBcG+Eg+cZzmvF&#13;&#10;gAZZlGV5vnqmgyXgsAAhXXbu97N5iD3yZ5mmbgRrmuADqHEAA3jgOERQLgCogAT5PE8AANvVQQUf&#13;&#10;zyfgf5/vcP7f7AEyTpGCMGdPAKBBj3/u6gTA0wUBHTMIgdBMvsC3WwUgwXp2LJnZlogzB8uEFjxw&#13;&#10;ghJCU0bv4TO8NyMgY4x3ovQA2B0DoAALw1cQDgHCz1owMeWSYfZ/EoqmVO0INERQAATiQAABICgF&#13;&#10;FjLK3Md4ABSCjFGYkEoJQAAwi0Z0z7yYUxfZCfocBJSTgjjMzdnMYI1EQPuhaMaHQQAAiZE2NcdS&#13;&#10;ERijJD+MwI40R2j8QmNseI4RyiZH+P0eIfAAj3H2Q0ho2vnkVGc7EjY1yIjLGeL0lJNSbINCiTjM&#13;&#10;yqD+AAOQcY4wADJGQMgAA0BojRAAFeWC50SAAaY00mLNmbEJkyTNfIvReC8VQqoAAUwqBUWSssEI&#13;&#10;IgRAAG6NwbhNycgARwjlxJSAgTXlo+55cn5uJpPA8J2k3Y6vCPAoyW8uZxQfm+QIs0Hp0xgnIYic&#13;&#10;0253wYnWQScM9YUzxNbPmfUGZ7ztZVP+gkIJPUFX/KGICYBlDLGWAAag0xplWKxLRphZi3kPAKW9&#13;&#10;2jtBhDBGCqhtoOgfA+bCBUCoAJlTLG4f5qo6wASplVNUAAPaSozK3QinVO6eU9p9T+oFQahVDqJU&#13;&#10;Wo1R6kEQoPUlPyDB+AAGI20acrQAPkfKjSXc6CGrKAxSqZQAAjhJCSAAc9ZUHDeG82ukCbDQljbV&#13;&#10;OZBAOpFGLRAB+c9TK8V5r1Xuvlfa/V/sBYGwVg7CU6qXYVJdTqYwtAANkbA2JmIQLhDUC9KozhIr&#13;&#10;EABUbbhyjlAALkno9m1AFXM8SOYAAhhECIeuGRLiYWIthbG2Vs7aW1ttbe3FubdW7tnYe3h3W0j3&#13;&#10;jzcMjb3HuVtH8R6xQ8X4L5YCBBvbtAGU5e5Ay3917sXZu1du7l3bvXfvBeG8UJ3j3jYjImRMUJZI&#13;&#10;lAMSoAa7rzXxvlfO+l9b7X3vxfm/V+3U2+v4oR4TwpE3tJbNsmd/8EYJwVgvBmDcHYPwhhHBF/sJ&#13;&#10;YVwthfDGGcNYbw5h3D2H7v4UxBiPEmJcTYnxRinFWK8WYtUhiLF2McZYzxpjXG2N8cY5x1g/GGO8&#13;&#10;fY/yBkHIWQ8iZFyNkeAOPckZLyZk3J2T8oZRyllPKhfslZVyxlnLWW8uZdy9l/MF88r5hzJmXM2Z&#13;&#10;80ZpzVmvNkCcx5tzhnHOWc86Z1ztnfPBts355z5n3P2f9AaB0FoPKOe9CaHz1Owg89C40KkyX/Rz&#13;&#10;OMJXlILowjFCnkaSL5pgg2jy9aUrvbbSMaS/vC0sXzU2BzH6g1PXjThBdPF51ZqrT+iiDatL9q8h&#13;&#10;Gsa+6jMDqmrRfdgYK11rwuWs9gmA2GfDW2ldaWIwDOzY2tSCa42Fs3UOx52bW0Qn7Q23dwGjeJtE&#13;&#10;gkkyNUKnKW/aelyq7pUbuu+bxCD6+usRagM/i873ncXqRLwpzWyoUrtIRLYvb1Iq8KxT3NuEW4Qg&#13;&#10;3hWzy8bj2w9yvvAt/bq0lwsiNinhbmL1xydnHtrkEuDXd5btONVB4ChmeZM+DEU4bU/kWzCCWK5n&#13;&#10;fri07JzRe5SQ/kG5Uhl73kQahSld4ES5/wO2d6CT8tZty8idCnic3Li8KhVCnl8UI08QfqDQDb73&#13;&#10;CoXb/YeyGAeIbnYaNNrPEkSPlDNih8mIWgAh5gCodkq0t2wk/bledw7ktF7ndu6AD7xs/tpNt+7Y&#13;&#10;IfW26sF6gG5sUQd2ncyIHgeIPhtXcTWgAnYAgBICS2lvwIuToJCfLEe8xcLzRBfO+f9Co30YBPSk&#13;&#10;IsVytXnfPOc6LQdh7m+KgdSQbyUfhJx7oZtI2dDZsYlxN8/6DWPViqj2K/12p/q5zXvbP815mlvo&#13;&#10;Si+kZn6i+J5Fv9kS3ynD9kkO7OV94SlUyp7qGQB+vx+ACBwR7wgAPd8PgAP9/P4AAWJxKKAUDAYA&#13;&#10;AqNgAAx4ASCQP2RgCRv0APiEvl9PoARCIgeYxUCgCMRmJzSQzqSySTSiVSyXRAATEDzOaxijzul0&#13;&#10;yQP+nzyTuupgACVakRkHA0Gx0BAKm2Cw2Kx2Sy2az2i02q12yQP6eySEPeCvt9wqGUerASiAgEAA&#13;&#10;E4AAV6vzqXw6oPZ6vWSwMASuW0UAAOr32/XqOx/C0Onv8AYnFwKCY+iTLJ3vK1WrzqGQ2DAC63a2&#13;&#10;yAB7TBV4AVuubLd7ze77f8Cyvy61GFQmFw2HxGcUeLxmNgrMAGdz6fSm56PDZHmTalWrFYvXTrI6&#13;&#10;ix9WSdfHUHtTLuUnmcH4/L5/T62S3yefXLHXh9cRzGXAdfV/YFg07YZnGeYpr1BPtjWRaYAGoZdH&#13;&#10;nTWc+YYSheE6bQAwAAyIFka5roYPkAD6hl+E1gNl3dd2FX2jGMozjSNY2jeOI5jpbWcZ2O4/kCQZ&#13;&#10;CkORJFkaR5IkmSpLkxZDsk8ADCMEwU7dAABDEQRHeUs6JdAA45gAAwTAMAAD1PQ9GOhkEQSBIAAP&#13;&#10;BAEAAD8Pg+AAHwgCCEoDTqXTol+YZjmWZ5piUAJsm6cJynSdp4np5UhNk2DYAA1TUNQADapqJ1BW&#13;&#10;cTxQFAAAcB0HQAm2bowk2qqrWaUpUk87E7CmswACkKgqWQ266ABUzrAAvS8LyaomhapgUBQAAosq&#13;&#10;ybLqSpWXTqujbrxVLAsKhrFBKx7MCi3AAs5qV7To4rkAA77nAAyzJMkADoOk6WvcQE7zAAIAfB+9&#13;&#10;QhCGya0d2rL/wBS7nO8ALvvAvC7LsADywyZoLjB3QtxIAA7DwPAAseyIGPPDTtx6YjCMK5roOxVI&#13;&#10;gAybwOA6V5Zt8HgegQCU7xw8gAx47cgyLAwAyWvsnAAGNBAAOtEy7MGAzJZ6wlGU07xkAA+D8P8B&#13;&#10;1TVUgOXWKAOPTJUeBBWNjAGQaBqd8vAAQBBEFGkcgavQAObcAAMbc88VRsAAVpXLKt0KK0CC+rhT&#13;&#10;vbtwObct0z28V23m3t9Cm+b7tBZmsAA8OVAApylKUAAVBYFuPAANOhntftW6WTDu6gADq6sAMIwr&#13;&#10;DM116MG5AAJu2xTFsYtuBuwAA7sfMHIcjwTiAPyrm+d0PRQd2bSE773v848HOskVTxsr5zntEDrR&#13;&#10;nSAAyrrAA3vjAA4jhOFvATm2pr0FMVRVVjpvyjZhpg1s5/41zDnh2BH9ibIB9szaG1JWRgOlLw6X&#13;&#10;WNzGM3VXzd3Ft7X445v7kDVKtaa0snStlcKzccU1BMB0/wJHU4aBjiIHlbcY35wDkX5wuSE6gdzq&#13;&#10;nWOuXM6kfCGXZwpdsCZ3DF2nu8Ya9FnK7UvD0HmPNvEKXsvKe48xo5gSzjXimAAa41hrNOW21FqZ&#13;&#10;YxzNZXIOJuQxRisLYaP0oYFgKgVUO+sFYLAWAABLHJD6IYXx2jvHiPML0ex6j7H6P8gJAyCkHIRG&#13;&#10;SKifIOIIn5X6wX4u0CaE4JyWzDmdG/JYAC0l0jKGUho5JQwFohZ+DYG4NwAK3Vw7QnUlhvyYV2Mu&#13;&#10;TcnSHSflCiGUcpZTm4hSjAaQ0RogAGcM0ZoABwTEa+QRDpZAohTCmt9Uipn1qpkLNIppwy7GGkTI&#13;&#10;xYTq4SHdBeDAGAAAXziLAgkZ05oip/GO3Q5RtivgMhSCKeIAASRzlwv4kM5hnToABOqBk7EDTvK5&#13;&#10;PEEU856q3fijCK8WGljTl6751M2AH0SAABloQGwOAcABLZ0b3pp0eLI4QAD530DFGIMR/biTimXT&#13;&#10;ynoItLgAAXaEZEdbrGsDlAAMinMZWau9AQTIBdQAAA5aK41vDx2201azTkZFO6m0+KMvMCYAAYgy&#13;&#10;BlBKozK0DSHJJNiRa1n4gZrCAAIwRwj0frOWlSalKRvffC3c85JwJL0oqBgAASglhLlyVw7sqwAD&#13;&#10;kr+AAZgyxl1NNcAlAdAwAAjBICQAALGJmRQNX2v45LA2DsKY2w5frE2LsbY8FppCjIGLGO91LSxR&#13;&#10;iiFEAADQGwNxxjmDu2KEoo1otqU2mz5Vy0lpO16t5JLNAAovRmlwRaYUyJlNtt9SqdO9d6AowIEb&#13;&#10;o1TqrVdlVWTb3Ji9TepdTbnXQulVSq1RTuvgXYN289IpilnOsQloNdYmBaC4Fx+NtpBk+UupiRd5&#13;&#10;aU1wfZVKuldq8V6cCNxXcI7LWEd7YaxE8rO2OsgTJAw+ygoJmxV+5J3ZvzgBdOMpphsCrTwPYLBL&#13;&#10;DcF2bwbYzB9oLIm3vrfW3EYAAW7AAPNNBjCCE+uBcIAFxLjV1Mjdm5dTB2w3ITcC6IEbp3iVpdad&#13;&#10;pxUVTYl5L6/D8b3VjrKWAww3r0KaG0AAZ85x7EJJ0BK6WTcHAyBmDMACcU5YuzfnDOKTY+Zyzrnb&#13;&#10;O+eM856SM26RY33yDrShQ2XwJgTgnaA0KSEkj4EhUML8XwvgADDeEDnSoAAJrbUcADP43mbMfGkN&#13;&#10;AaAAApPvAAy9mBzNH6R0myLSoOdL6ZTzpt8jNwAag1FqR+Gp46Mon7W1dgJlls/aeWOsIGWY2hz3&#13;&#10;H+Yg4AADx2frPTo0JznIqvmnNc4gXk7QSSwlonxOidn2D3cad9ZHOABiCYcl6aQkC4F8L6h7pGX2&#13;&#10;/uGRe4we7lT1ufdI4N1us3dvBU9HBSCjFHPvNWa19L7AMTLZgAFJKUHGuUMoZgzX+2RsqPrdxgaQ&#13;&#10;AAMQYYw3QOiApGqOLt7kwxAALAV4rwABOCeE/UzZn/6/wRvnS69AVK0HI1nlIvhei9AAFgLQWk7r&#13;&#10;3o4MmnWI+b1RlNztrNlKcDHGP0LonRl8O0aXn7QGgqHaF0PYyxtZKzcZkAgk1woBPCeco5bDXJoe&#13;&#10;moYMAAaOoQAVqAAFUKwVnN8lpjXUVoqxV0PhlE/pzjnnDiTD3d8z6AwBiDFvHJJqPAeC5T4XnXhz&#13;&#10;A+Ja34t84APHeQ4Ez8sbCWFYxGqNMaYAAQzylxbEHds2k9lj9xsX4v+PPCdCDRjHJQSu3fwOcAFu&#13;&#10;Ia8v5jrvmkr5OfJ6ZzlWg4PPSLGR1PqvRV7r4NRfv5emum+YmH9BL30uqdD6LRijKhlCUoLO25kL&#13;&#10;IqigXeTFtwPs2AoJTQmkTAlhLE77d77uCA3cndGond3eXe0akawEF0gpgpApExj3X3XiHiikz5Xn&#13;&#10;noEzybiVl5w3WzjllbGgxdxDVRXCAAGHG2hOiCTXoCoDBrnlytIEHnIEnjHn3j4FmvH80eHtXtwx&#13;&#10;HuTogIE8gF4PzBS73wjWXxHMHMjMHyEsH2msnClq1Ynm0+34X1HV2A3WiXmnG6A3A3FylN1RWu3Y&#13;&#10;yBxQ2zw8WkjwnSVTG13qzgDnTnnDlyUwUwm728FLBNRMoNod4eGemdIeYfIfYfof4gDVHwIQ1N26&#13;&#10;WtQ1g1Q1UpgKwK1FFYmihRyCUSESWqnHnIAAIkIPwFzn4WoW3cguwuAuHeAWAWC9WskyAwHtolnI&#13;&#10;YmYQEFIWYnoQooIogVYpIai+2bWMlJnUnVAOVsouWxBYlEgDzgULYgS/2XTw26Cuw1HqSwwAALQL&#13;&#10;gLgAIaW2R1BJDXgngnAnC1CvgUwVAVDnxzA2Y5GtlDg3SuwY3FWbCcTgY2o3Dbo344Yr4445WUgA&#13;&#10;I6C046nFnAlQACwAAm5ATqoQgSpBXb2yYGXNg14iQAAagbQbTuiyHo4xyqiCTkwuwuguj+gSwTAT&#13;&#10;Ijmx3X0M0JG7AAAn3agAARwSASCokzkATMECwAIZwAANUpDQIQDEloHEkYWBwpwpgpgAF8V84dI/&#13;&#10;oulJ5MpNEpQGJNzE5Om6F6AtAsws5QF8ot5EU+1uIhjH4iIigKojFrwJWV3ZJFDVRhihgmQmAmFK&#13;&#10;ARpaztWhjax0Yg4UkwEwokETH5QAApjmWNESI1Gao0DE1zzMnDlg1hClimAYQYwY3OFUiVpeTmok&#13;&#10;5fWa5OBGhgZg1l5hgAJiJioBoNIJhUG3QAIoYopTXDoTUEXr3sZYzAJFheENSggAJHJHmxpbWh1I&#13;&#10;Q4UxQrQrArJKJKpLCpZLkJZMVOpSJNom5kz42nVbJUJUpQYpiepRGM5R5NZSpxjE5yFInnpy5U5Q&#13;&#10;msh3WExLShhY5oC7i8HP3QY1omgAAMzokyJqiRBhjlQ8AAAkQjwj4dRRpawRptJbwAJcX05c4mEk&#13;&#10;TyDnjT29BghtYaZk5gUw0xZhClSl5mZiXfEa4w0VUVDO2/UrJW4z40Y04IoJIYREZ8ZJW4KByHqC&#13;&#10;ZgJlaDZl6EJmqE5nZ7iSprBDZriZJsJHZB5s4g5t2zZuZu5KZKyo5vzZpMJ0kpQJzt5d3DpypUZ2&#13;&#10;5VTT0i5WCu1fQ6D+aHYR5YY1xJzS2rD30sARlL09JYAFoQA3YWj5SYZGJGgZKbFigIwIxfxHKMac&#13;&#10;6dC/4e6daeKeaeqe4d4MaGTqhVIY4+F6H1qL4kBzDd0mQ0w0g0oyy0wXgYAYINCVjXmtQnqJQQKm&#13;&#10;WiFdUZxEZmG6akKknAqlCC6lqmKmi4AIqbwAHtoOYlwWXVnAmTRYyFBH00afCRIHmtQ6hVEmZoIT&#13;&#10;V4U4WHRITXlfZ5iJyGQZgaAaJ/DG5fKXS6y7EkUkpRA/hUKxyKCJqyqzCVqzkSa0D4a04NGSJJZJ&#13;&#10;3KQbQbwb3kTgZkKxwx0YwAAXakQAIbKm6uCQhPkiwxq8GYE+gZ6y2sJEiIZoKggowoAoFwVGDeFE&#13;&#10;5IQzQzAzAAKi6jQYYM2mCyD14HzvjHwlLHAAAPFsqZIm7FnNrEpmbFS27GG1YWHBXBrH3sFrFrqI&#13;&#10;A5VgKf6vCvqgpCahYTYYK9ySChjbgqgqAqDgQXwYQYYNSBihi6i7KAAHDZouaqqcAsQsAsBVRtas&#13;&#10;HRbGCEQ9Q9g9iUTwoUgQamiikbCbrU7VQBLV3VrWhV7XLXn7IvAALYgQGPoi4jROjXmW4GqjKjQ8&#13;&#10;DqR+7IbCVGZqACFtLPSQa+SXgxouwz7jQAK/6zLIzPyhrM1lQsArgrrgrC4xJIaAI97FHkLI7GLb&#13;&#10;l6WzbLLHrIIQLI7DrELn7J7Fzx7pKPAALp7Llq1rbdj3hhhY1CjNiUEVkWIYHNGTat7hx9ihg5CY&#13;&#10;VqFqnArRbRzP7SSGbS0v0wSorT47aQgALQbQ65LWDKTK7W7XbXzIrYamnfgAAJyywzrD1TWgSsZC&#13;&#10;avzgFVVVqIBqxeFbL26673rbBe7pLcL5bdL55Xbd7xiObiSf7i1J7jQz7j7AL5xqLlFgLl7mWOwD&#13;&#10;rDJbrnlDroDQFYqC7skxbtVsrMII047lW6krLNohDPCUITZd7PBITd7enD4EnDgUo4Jiz8agoWHa&#13;&#10;XawW5VHrFBLgbxcBcRMRRZ6d8RsScSsS8TCP4MVfagjvYWAGFYnTahxFChrfEmCm7yTWwZwaQaSb&#13;&#10;1ExTQ8C6J9J9gN2ljTw/BJMMsXbj8YMYoxMZMZp9QAMaWr1rVrsA02SYqNgY6bSiHGBISMBzFo8T&#13;&#10;SP493KbOKZyhsIwMAMQMawoJRITvbvQzEsBhgbgcAcBZAvTCcfiZQRZbACBHBPsmEnMmsnMnsoJr&#13;&#10;8o5+sgpnAobBzlG0AdQdgdp/EyChkNXH3IQWgWwW69IQMesiCMRrsJqDqGwbq6WbF0hTZkAowoQo&#13;&#10;UShXAClQQI0c7JQ2EVAcQcwc668hxIKIwjwjgjljkb4NETI983A1wAM3s4K5M4qDGzZJna0b0cJ6&#13;&#10;QOlsl2mm0l8UTDcU1YqhcL8xiNTkw5zcQtNC1HHFHFhY3y3S6FTtAIaqwuAtgtgAJRMX8Yc8xOqr&#13;&#10;Yq8k1WHvEa9F9GdG8cdHhIdIMvtIpswNQNgNklHbJ8g0LjnUbXbXp33F56bhLhtBh9cyFgHS4iYi&#13;&#10;szK6oCGSRTc/XK3LTi814/82ZYM283c384WLRIXDs9s6EcHAs61Ds7c79Vs8tWBINWpJ8+FMIQM+&#13;&#10;3sIxkHxUK+0ZA7zlqVXwZsZH9QB9Dk7swrdfaL9DhZNEVl9E0KQG0zgsrVNaom9HGThTdLIl41ps&#13;&#10;4abrAAH9mzm0IWMjruMkckr9axCC45A2QANiLVZ6djNKhINj3IdkVYtMNMteR8tQlldRJDNR8ztS&#13;&#10;hTNTHLM1RGs2M2qjHdtVc4HArxdZ8986c+lsluKf6gogziMI8xdBVKQ2o5ZTTbkykzJRIJyC5CQn&#13;&#10;AmgmgAAVwWQWZVQGzYxXRhNsN6qe8SN697t798MRTkzkzd36zwlT9I8VxNMWdwEmcJgZgZwZ8cqW&#13;&#10;oygkM5mKsOFAc/krN/+AeAxOhPjO+Bs51n1q95wNANQNQAKx6xwOjuUyA8Tlt+KCwK40ioruCAjp&#13;&#10;N8R8tlhrjd7cGtd+E3k4I1hOslkVwANlBhgbQbgbhYBPqagAIqXt1Qz3DP0oDKOOhQ+POPhTeQJG&#13;&#10;eQoquRdeMkMkjmTmogwJ0cwHnRxzD9iXy5XKQYsgV0jzuKxu4kjDaIw8TDUEWjBIBrjOwkgkAkFG&#13;&#10;tMZnRH2MUIQAAYqEsFscxTDvQnZAnJEayVq9XUee+fZiufxYHUQqwqQqdJK66QBxd9BxN9jIt+DY&#13;&#10;zZN0uZxvhPn6A5yXkyHYRYDd5r9cUTXGBH7JejcwMwhY2vl+0TACxHOhbEdwOr8wRZOsz4UTJswQ&#13;&#10;QQgQlTcbwt9GDQ1stUE/DdOjX7zntPnsun+aBUDNC5jljvebhFBOjd7s8s7CNMdMnAhmIEz6Hcui&#13;&#10;7m+jlgOkOkuuOhzycb+5+fsYxTOj+kek65OlebxOxrpkHBHBhkQPSdYVCVu0xbBPu1g5TcRkephT&#13;&#10;eqKNuqj22yMbBJ8C69DyesOvTdOtDyZs0A5e0SRPhruMDH9+HbtnhIA8m0PFvFq9fGesvG+v/HVY&#13;&#10;uwuxPBha+aTNdc58u2Sy+++3Uxe3+du4j6+5IMe8ujO9BS+9u7XJe+ZvR1heDd7vXd9+Js90t2xi&#13;&#10;yhpoAEY7UOCJu1toSvDrA0ozgXvZzn+ZvN/a4eN7fbPb/cPcWe+e5ohghH+SKAWixFJoJmHEFuUY&#13;&#10;QYwZQZY7CcmEhQUQwkQkwkytZbrI69aZoW2Mfgfg4ufhhLfiPivjGh8VGx+U1X6x6V+5JJBqCVgN&#13;&#10;TogJZbr0NZfchvfdXct6QLk39IhOpkPfpMhPgagbAbNjRIa2cfQwDwgNZfujTT/txJPufu88/vlX&#13;&#10;/wDIvwma2OzFTFwqbQnwiYSEUPJ9ymSm9lhhuAOAqFdqPrBYChiIxjbxBHyCQ974mtQkgkQkVY5b&#13;&#10;OuKgtde158l8l8wDTx80JfBAFEoVCAAWCgUAAMBwOAAvDgA63U6gA73g8AAXIyAAaDgcAI/IJA5n&#13;&#10;K5QAr5PBYOAAcDweACaTicAALNJDNnS6HQAFxPAAAgCAYaGAwACMRyPNqTSqXTKbTqfUKjUqnVKr&#13;&#10;VquAH/WgA+q7XK9QKCDLHWa3Wn+AHq9HoAGCwGAAGPcgASyYTABC4Y8b2AG9fgAEMCACoVSrUGVi&#13;&#10;AAzGWy4KCwWAATkgAFMrfb/gQhg8Lh8Ti8bj8gGdHRaOAHTqAA4XA4AAt1stgAVSsVsAEQiAFos1&#13;&#10;mAAYDQbDQsFgAO+KAARk6xyuXzObzuf0JC+emAH51ur147HrDZbRarY4G+3wBA4IRvPlAqFQBe3i&#13;&#10;AHP8ABFovGS5G47TJHJZOr5TCEKQxDgXABEkTfNGEaRxHlLfpJkoQZCEsS5MEyTQBVMV0+kQOs6w&#13;&#10;AJ4nSdbZuBbiRK34ASKHRiqK4si2LkhWdX4adM+U+AIAm9WSMYxd9bVvXFc11XdeUUO47gANo2zb&#13;&#10;ABwnDYRhlPYgymKYxjmiaRRlIU9PC4adqY4R8LwwDAAAuC8L02gczGJkmS5NZuUFOlKVGgY8AGjB&#13;&#10;lpZai+fJ9n6f1NjR2D8oOJnbUB3VpWsAHheN5VFegFHqexfHwOd8kWgh9oKflJIOf2EErS1L0xTN&#13;&#10;NVLNE0DQAA0DRNFPkgBdQ56VigjvrcADshyrKqew8jyRBqReGAYAACCx42mCgLLsyzbOs+0LRtK0&#13;&#10;3KWdaLUti2batu3Ldt637guG4rjuSLE4TqXE+ogC1khSpoXP11zlOY5gAMtiTTNI0gAFK/QABEEg&#13;&#10;Sv9t5eOmua7KvCQACwKwrQ1DwmCkKasM8zwAvm+79FK/8BwNuGowauodwkq8Lw0AAYaQMg0DQADD&#13;&#10;MIwgAMIwTBAAOA5DlxwIAhWUgPPP3VPs+wAAONwADoPA8kxwgAS1LncuXUdSUy6cgrBHwumMAJnm&#13;&#10;h0j4PgAE5TosyyLIADy0AWNqx4AHcOh8ZzxXFg33QAAVZYJAmCYANk2baDzADahY2zbtwYncgA3Q&#13;&#10;NwABzjXED0PWubAADk5XlDjOMAAe5tCQGAZqjiOIAAEAMA33R4Wol07ROl1PrrjP3sQA7E/QAP7t&#13;&#10;14QvtuyWtbDZ7/B4dYxjV2XcE2WNg1zXAA7fNAA9vQ4EWhaRtv1M70ACp9rrOm6XpgQfiv7A9A9v&#13;&#10;S9Rv3AUvYgALX7fcjkDAATFMue59S7nTtPU/UGslEll18AGpO0dm7IkL9QAPYfIAAa41RqmXG82E&#13;&#10;1IU1/EhSUkt9YEgJgTAAFGChThnQgAA4h7xCSagPPxBiDUHIPFNhAM6ETFX3lDf8egZQyRkoEIkW&#13;&#10;keo9QAA9B8D5nTPBXCtFab16wF2mHFB2cc5MAYnrdgG7cf0BHapEH87xRbGECK7i28UADxwKAAeS&#13;&#10;8t5o7XnvRCw9N6r6SlPrfaLV98JHwEefFGh8sanzvWfUTl9j7oSFjfi/Nzr9ilHtAANJVwABqSMj&#13;&#10;BCpdyREbrKihJRaMAzrKEO5AeBL0YGQOL9BAdEEoWAAd+NkAC9F6gWIfB1jZT4XQwYtCSGYAAkS2&#13;&#10;Kg1VL5IExJkTM10kA7nnDFGIMSVC9EmSslIUuWEI3Wy0lsEiSs0loRSdxANIg+jqD0h5AuBsXEOx&#13;&#10;eLtGB5DynmPOgVHmNhTI3x/dbIF+SpYDqoV6q1V6yn+q0KmjFn7gBujcG4ACf9ABu0Eds7gBLO1+&#13;&#10;BTCmAADdDnRqnmnRKidFKKxPWtRajNGqN0co7R6j9IFqP4XS/sgq7VSoWJsoIXQuRcgAGAL8X4AA&#13;&#10;fhACA3ZSYIacgAGrI1qwxqftba1Q4DYAAfA/B+AAX4vhfUvpjTOmtNz105BDTunpqafjGqCmSWgL&#13;&#10;qupAGOAAZIyBkAACEEMIYAIMwbloNsbQ2ockThtDgKZnARV2AAB2vKyaQ18OVLlgyymspka4TZGK&#13;&#10;GQACYEuJc98xwiBFCKACqbo0UyJVeNiy5qhwjhcSDgHFeK9A5B0DqxFirGL1sdZCySKACSIkVZcb&#13;&#10;FmbNg3s65pzlRqkDHqAORzFSanAVaY6R0yBWlnDc2B4AATwoBQdPZO1lfbnnNUE/gW91GCvwAAFM&#13;&#10;KgVK0sdF4LsXYAB5q/oNFRJ8R42lJh5D0WQsRYgAHwdQsoACDkIHy1+8icLzlMuGL0XgvL3nUAUZ&#13;&#10;OVshCmUjf0oifD/7oYMOi/gdo7B2AAFi2VtpIFOOpC2ABQTM2avYPUetdxTxp4kYuvq999wBOtwE&#13;&#10;AmBCi8QKkJliPEsW2vtglWgOaAABTCkFJHdx7ka7AivwKcUwpr9RJOHEuJuLcG5OVqdR/DJAAD3y&#13;&#10;rfMlV2btsBYFd68E/Hdu1vMb69BNr+X+wAjW+V9MNnUixmEzmY79w6v7f++CNcWQrY3PKNx8Rai0&#13;&#10;FoiK4kPogZP0KcrB+EcJ4VKCR/DCJVBFuLhl9AWMSoYkGniZfeNihFECXp6XBPWrLKl4mVM5NkOI&#13;&#10;dF8L0Xt4WgaUxEU7S+mcUNgnxp4JehtclNkOOs1OFGzZVHvlchGWbuZcu/q1wGbr85xKXmbOuAcB&#13;&#10;r+z2UlVKq56tX05PkqSMbh1irJXIACRkjmhAACsFgLAAVnrRpRAGut37w3itggKAP+BP8AQWDQeE&#13;&#10;QmFQuGQ2HQ+IRGJROKRWLReMRmNRuOR2PR+QSGRSOSSWTSeUSmVSuDul0OgALiZAABAEAgAFgwGA&#13;&#10;Amk4nAAC0GEP2iABotBoABptFogB/gIBAACVMAAwFgsAPqtAB810AN5ut0ACkVCoABcMBgADi2AB&#13;&#10;qtRqUqmU6oVKqVasVp9VyvWCxWSzBYLhcAC8XC4AOVzOYAORxuMACLJAAE5Wqg0GgB2ux2AB3Z8A&#13;&#10;LJYrEADPTAANBsNgAaDUagAB7GWbPabWTTJcAB07uaQYXDAYYUXi+GUR+gBdrlc7qXwW63iabKuv&#13;&#10;kAOt1OoAO/tYUYjEABnwaXT8nly6YTSo9ABdKvdbsdp39zvBP6AASCMRgBerxeZ7QAw8IJQE2DZH&#13;&#10;jAzdN4eJ4HgAAmJ8AD6AmAALQo20LQvDCJIGAB+Q6ACwrFBUGHBEisnwfDogGAAQvwAAVxeuwCP0&#13;&#10;Xpes8dp2q5E4AC0LguAAzDMoWeshgAV5Wla2ChKgqKpxkeZ5HlHMUR5H0gIY3Z0uQ5UkgKqqdAAJ&#13;&#10;EwqAoSFvMmKZpqm60LUIwjiPDM4TjOSFOMAEhnqABwz0AESHAAB6UBE0UAk+rBMI4biHnRQAGFRr&#13;&#10;NHWdYAApSYACkKgqIgaS500poCAMAz0Ki2MVHbSFJUpS1MIfTgAVZT1QJ0nbJBEABjGKYoAJugoe&#13;&#10;B6HoAAiCAIK4rZZWKnAFAUAAKwq1rX1inCrznaVppUf1rABOsQABEU+RKfJ7nuAAEMsDgPA9F0YS&#13;&#10;bGcandG8pR3HsfsxK7ePJLlQxiAEnyifMdSpeUgoVLEtOWAahWfMIkTHLqDnuex7AAcWJAAVZVFU&#13;&#10;AAhiIIllAqCr7BKEtqZFkaUzrO88z3Ps/0CfUdUJCVDOFRNFmDmoAHU5q0rVVNM02udXwnCohaGi&#13;&#10;DcQRLKooKF7gAAFzhoQzjOmBqeb5ytNK0vnqm1dT+ggsAGhiFkmx7IjFrH9bCi20cxynLm7r0FcV&#13;&#10;yXNdAV3zGl2Xdfsp3jK0y3rLeDS7hExKDhiFKOpJoLnpKz6vNs3ovQB6MSchyMTtoAQXBmT8ty4g&#13;&#10;dA77wg8D4P3xsvUdT1XV9Z1qGIGgnXdl2fadr23b9x3Pdd3K7m6NNKcS+nqf8NeksscyBh0dRR5g&#13;&#10;Bh+IdJ01xgT51AhJkFTgoAAYO6AGosax4AeUYV9UX54AejuXqHt63sUn7XuO9UaMQMeIAE0TBMAB&#13;&#10;l9JPqJQTAmMLd5AM2rRmBuNN+cFRBEBujcG4dVUwvkaPOYevgEBk0Oj8Wwh4FMHXsgABYC0FqH4H&#13;&#10;QQUjBJGr50lgAgurSDMG4NQdBSuIBACIaQ2FnDkAC4FwhzDoHQAAD4hIERU+eFD4hhjDAAEqJgAE&#13;&#10;AAZAACiKUBIqEnTqidFB+z+joHOOcAA14wAAB1GMAAGwOAcAADmMhNibsOYgL4X4v2jp2UCF8MAY&#13;&#10;AAAOj0QxyYABWMWiCBECIAADFUH4tdG6OB6x1jvHmPZCyXkwFwLYW0gZBgPj2D4H4P18pld8mgmz&#13;&#10;jk2JuirKUlY+5UNvOwMJm0YBrocQ8ECTZ9gTAmRWCEEKuZQmbM6MSXzlXLgTUoFcLAWCIDQGeM9V&#13;&#10;pcwISCXwnUcrlkITDmLMeZMyymzNkHCtOo53Mk5J2DsHgPCED2SILudBlFkIQPqDKd0eYhsdY9Ka&#13;&#10;ehHoro6i0ACLkXpXAAY0xsDIGgNAABjO+NkO4KxwjkzgmA9EiR2jxHoBxDJIkxkpJaQkhlrjuM4n&#13;&#10;+h8jaJUUd9RcB8zpMUTk1JxdSGx3mgG9S8AAnxPCeAAHUO4d4PrPnrTskReoTKMlbGGF8spOAklr&#13;&#10;LeXNB5eAAGCo4cae4ngAmJMYh8yJlKsm0spCoOauNFJnAcgzSzgtOOIQepdTXyVPHDE48NU5rVXm&#13;&#10;ZM5ZbX6uA5p5Xci894sn8AANqv0c6iHfoFQSg0oY3AAoU1WhtH6IyPIVRWSclaSyXkzLNdRC3EgA&#13;&#10;cWU1xqawAOQJAht5hX6YCfE6J0AE4pyRnjQDYG4N5O14tlbO2lO3YW1txbm3Vu7eW9t8R9Mzv5Qz&#13;&#10;gJ4g94pB6fDyQO5uVQAJUD7udKkB6wZYQaGIo4GoNgbROauCCXCf1F3MOudi590boXTWFC+675Ls&#13;&#10;3bMGYSM0aCnEEbPPAB7pyFJQSiKMUIoVfzOQEBJjARQiwCt/buAxvIENMgWQdDd5bxvOSIwO8pBw&#13;&#10;IoDgbA8cA3xvgAB6D4H0HwOt0wjOZPGFJU4WwxCXDeHcP4heLcp+wyxmDMABfUNobg3Q3XxT5Wyu&#13;&#10;BkjIGRFGDzOgAA3Lbgeu6G2JDiT5hxbqfldRBuoCMyd6AAAcA6B2XRN4sAAGPmEAA36YKQUiGjNG&#13;&#10;VFhELtGKIUAoAAH4PyApaI+pUjiT3mYAGaA0ZqIY2xtwrxXCuzii1/gMwaA0iI72SUoE1OPlJkq3&#13;&#10;KGxqDTGmACLsXsm5+KuVgE72H+VZoOfAAGNcbFvLjIKQdECIDKGSMkAAzhmjNAACWo66s7XQ1Rf/&#13;&#10;VcjSH6u1hrLWmtpbUHHkoscr4aDrmXOQc6ZbhqjVgEA2PcUgUNeaa0/SVtiBAAHGxPDmHWVZTywC&#13;&#10;mKe1KJ1RoPl/MIx8n4dwjnzPxC9AJF0HoXOedZU7fydvHNOWN6OZ0FoTOT+z66I0U/NOuu9M5gGM&#13;&#10;MYAAaQ1hr15IRru27awvGeM4Zx2Tt6byxp0AGn2Q6hmdqM7eQchlMKbkbVmv9X6x1nrWo88ts1lI&#13;&#10;dglpFYWmVkIRqTlRRi58u18Q7YHMth81Y7zfjE9UN78zHlBlQBmDx75Ij+Pe6pQ7szFi25u8uAEK&#13;&#10;3rwPfHBkJcI0XZgpFmnGEGs9aAg8L3PXVy6AB0rprLkG2fpsVAphTGRRbzZsJUkydN8N4fxBFLb+&#13;&#10;J8Z43x3j/IeRJbJ83LwLiPDgEhtk9PqfUhhWQfKb9X7iZEy2AIYQ8sxnABVmF/nY9+fIN6FA4mvS&#13;&#10;em9QBuwYB4a90TrfG2JCbRipFQKjiqwVhA/dD3nyUA+dG9ILAlmRQyiw8goxAg8Qr7kLymMFqm7Q&#13;&#10;ABRCkFL4sznz/XiH9og33BgZgzF+D8WUxu0wHEiUAhQg0BqDV3UhYzcagA/4xsWQWSAuPCwIwK+W&#13;&#10;dsvqGWGUGUABAVAYbQIKQoa+CECCCCvsXy+UL4OoGe5mGsjC02DeDgDg4qIWv0AAEwEuEuNYNc9W&#13;&#10;uoHuSIGyr/BBBFBIIUMeMgFO79BWNeveiiimfmk80a8qlC7e0jAOd4vqFiFeFecwbdAgbBAqu4LU&#13;&#10;ywfm9gIKxkKUGkGk/Y3cAciGDMDODOIgGKl+1e1gjUB0kIKEHwXBC5AvDBDEIfDIGIABDMjSjWIM&#13;&#10;TM02+pAyTqHQN4XUAQAOAORWMm99ALCOdrATAXAbEZCfAlChAsqyfnCA70K9A41on6HCYnBDBG1U&#13;&#10;IZBuABBy7+WbBaWFBeTwr8G0TzE5BpE+IXFDFHB2LOMHB82ufmvKF+F8F848PiYGDCDEDEYBESiq&#13;&#10;y+FSFOFOfKebCfApAsyNCoNlCsABCw2EUYiTCkABDhDHDK5jDQg+ZAZCIe+acarE6YIPGo5mGFGu&#13;&#10;yNG1DlG5DOjIfe1qexGIdlEXAZAcxuIMBZH4AABbH7GgRVEqIK2fEwi+jDE2ydE7BqITFjB1FLB6&#13;&#10;2s7ScQ7Ws2+clEs/CMIKy+GYGWGXA07qB0B2B2x4wc263qFhCWKqWjC8vuQceI8LHrJlJmd08XJp&#13;&#10;JvJxJzJ1J2I8uC0ceCJ28weKQ3BMHYVM1IhkAA90hsXUHoUWM+HcAAv6v8CUCSCSAAy2y4AM92qX&#13;&#10;KQg9KWXzKcebKhKkv6iXKsjKNUKcIMHYXc9EBchEMoMsAKa6H0K89E+G+IBCMm5s0S4SNlJ4dbHG&#13;&#10;N8wY20IMTqj602hfH4BYXytESgAAVuVw1m1oCwCuCvFMkI93MUQ9MZMc26X3MiVu/85nMtMwoOG0&#13;&#10;G2G2AAGzNaXwDQDSDS4sVAoOTq6PI9I+As6WqiCBCjMCWmQ2fOGQzFHyA2y3FoMILYBwx5IG7qvK&#13;&#10;G2r+mSmVNaGyz2zSQinUWSfO1IE6E4E4AACCaI5tLsOo5ZNZNc3lOwASnWfOT0rWYqYvPCbEoEoG&#13;&#10;lwlzGk8nCEJpCI0gcjN+bIvq+oFaFYFYe8o6oCoHOUg/ACIYoOZOzIG8AAF1Qmx4jujxPWWShWj7&#13;&#10;OG3c1MAACOTEMqeoH2K3QmF1QqkbQwXxQ2zFQ9RAYUeKW4YG2eIWvKgcgeXUAWnWBPR5IwtcthP+&#13;&#10;TnOCgq6C6POMy5B7QVQYoO9AlDOfOimvOpOsz7PUnWj7FDPhPBPE6XPI6EKbSlPSPrRVSufDSzPk&#13;&#10;NQsHPsXxRIL2FiWMkWcoIOUuUwuJSCdSvquYFMFIFIKylTQQLWLbHlQY+0lCZOGyGwGwAAFpUWg/&#13;&#10;QtOzRWUDQ41K/7Reg+2Yq8NyrAaU57MMIKZOGuGsGtUVUZHlUdRVQ1UjRbUoTFHlUvTsTjSGYhSK&#13;&#10;5jSOLGg8lqltSWlDSaJvSfFXOlPPOq3lEgANEGZWcpSwkBTPPoqQvwISszIss7P6IQ2fGrLIsOCE&#13;&#10;Y0kcom1wK2micuSMSQAuQqwuwECKcLJjVfXVXWJHJtXZXfXhXjXklNJ9CGJu8uuMKEvqe+fHUmxs&#13;&#10;DIDGDGUk6XJaAALgLiYG6PMvMwtYW3MhX7Q9YBYEApYIiHYOjnYVMvLSNWHaNAx+1i44AAC+C8C9&#13;&#10;YGY9YoY8HOMWuaFLT2AACmCqCrWa5tSZXmTnMG+fMK5wIKvLLJFk9E4m4pYKvrWBRuAA3rYDYE5E&#13;&#10;2OebZ+QPaDAvaImvaNaRYCNgLrNTNWXsHuR0/u/zWIa6tG/UAAl9DodACAdEigfjZsNm7kfC6CGj&#13;&#10;C0AAC7boV+QGOgIeAGKooOp8nzX6CkCmCnGwBGBIBIr6r+n23s0I1ZTUACLqiPb/cDcHcLcPFXaM&#13;&#10;Xs1YVnAvZqITXrP20elHP9bYQsy/JQFgFhc+AACqCsCtJWKxb0RkIe/qS6welSE4E0E0h3DaCWgA&#13;&#10;zjcoU+VBVBVE4247SkDOzTE+PWRVdvdy+pd4gDcJcNeAi/VCABeJWCABePSpTEnWvqIetHXCAAzo&#13;&#10;KxHkrrfEnXdndGJXbcMgGQ5iVZboC7bswFbwIddg7rb6r5cjcEyNejYM0sYifDcwkbcbcegnf3cn&#13;&#10;cM0q0uHFgES3cyMnYKoO2eEyfy7qgWyROXEHEJfUTgy+69Ly9WiHdXdaOhfvdkKFKJMgEoEkEkx5&#13;&#10;efd9eka7eFetZDeMzTHk3RUwjnHJU5Z2bSOOe/hZhchqhthhf9enhpevhuz7hysdg6JNfYABfc1h&#13;&#10;fhbqrmXFWNbzb2lDfyP7gRcLcNZRepVFgaMhgGjxc1glV3IocU7aILCLdEvMtJQisyG1NcCg/C9S&#13;&#10;jQ+xQMM668FMFKFKAAxAxC987RObihkVXhXdkXkdkfkhkiIvc88seFXyS6vq9FDnEbAYCOCMCNAu&#13;&#10;AWXnaNBMHgO3UrB6j7k3Hzk9lBYLlEMzlJMhlMPjlRFq9EGO4e6RkIdDj7E+oquYGW5i/cfQdLW2&#13;&#10;/1kkJXZwabZ0IQhfBM+E+IkSQaCWCWJwXmvrSktGH6Q8CeCgCgx4ZPmiM0XcCZmrmuMzmzNdm3m7&#13;&#10;m+XxW/QkS3BMYyY2wCXyHmUC12G7NUn8lJEhjDmSJAvLjvOrQ9YuCRLQAcXnemIeAaS/WLEIf4GR&#13;&#10;l06OBMg8WAWFUuHCygHeQXNYr+CmayNUNWfmGPNHorouupo0ygHUVMG8yhpCUxYa5EIfkpP5dDoC&#13;&#10;JOZOL8AAFrp8xuWvnpNndS+0LqAcS/LAqyFU+HF6loltUu6oS6wyn0OaHgQOCyC0C0iCiGhXqW+I&#13;&#10;1IqNqebpqihIgfmBqvqy4rREIotGFUFSFSWgKw5tJHJIenpyJFoHNdoMLgTBoToW4uIdocJ3og7N&#13;&#10;imzEGUyEABoshnowfQbpOhFWuZpew7pjY20Xly4hsQyHsWV/pVser/slpgazpmWjQCgqErtQgEk2&#13;&#10;k4hChHoZrvp0SJhpdPdRQZqFemeBqKKjqOJ3LBRUFGzeWwWvrDscXPrJqnrOftqxq1E/rXHEq+wU&#13;&#10;54rHU7qAbRBNuAzgH7uGqPqgKFuRqrrRuYmdudtgI1rzoK/7oPLQAgiHAyIXsEkJWNolsPsTs49w&#13;&#10;oHntqntDsptG9VpoIdWhjfIw7hMOKKMWMZGrYu7RB6pCXaRwwi4e4gCE9PstVxWdvLww+Xkbwzw5&#13;&#10;w7w9JnptXvktJgcOIKTqVZIsHeXcH826AGLq+piLQ+TEBERbrXxOLnxTxXxbxfDbxjUrxoPzxsKK&#13;&#10;12GnblFCvremuYhWMA9sY4Y9Pxw+I/mW+gwaToKKnQF3aPZWqXxccbU8SIBXH6MOMQu8lyXUTryx&#13;&#10;y0MZy4LqIOZPzDMbzGhYu+fmp9bHZUMY03LoVAvnGVmOAqUoCbncpDg3yiIoy/UkKWKan6Ss8/jY&#13;&#10;IaPuPyZiCPLQ4apfQiGGZsp85EHtDbentW6Zj6IO030ufF00K305Dbj6u0u259j7c40YTPXtwHI1&#13;&#10;0MIu1I/+qYao1Ip0lCymIWfmBOqO98CDwpYv1LpMVw5Fy6Tsgq4KBOim7R0KIP2Oph2TrjauKiHr&#13;&#10;2cRb2g2v2lWN1he+UXrdrg5FrnJGfV1sIt0QzFC1C2Gxer0bzb0eIZ0iQnFr0pKuoqW10yGCKz1Q&#13;&#10;WiocTxE/1Z1C/OINFD371OL25F4G4r4N1ciHgmK8uYEkEiEjGGC5bqPAihkT3X1uO3UkF4nS2f16&#13;&#10;Jv1+IV2D2G9UB8dDWBwOzBNH2WLr22Yh2f2i0TKV3D3qIXmXHK58IW40mv5j2v5p2124Pz28NL51&#13;&#10;0L3F5AIV3a3d3eAB3jVF0bMAIl3v0nLR34LD1N3/yQa75t4gu14Ovv6fWfIrwFjiIYp91zHyorz2&#13;&#10;x5CxEFEIXKXPEQs92n6h76t/w3798D8F8Gd4z0Zr3+ym5FqEuOIVFUABVDjKT21yIKWvxYIIOg8w&#13;&#10;yN7mIP8d8gYj8kxT8q278wQf81sAILqnUPUSGwjCp9ccKixM8IS6vayOLbFf8II38Op+eBKTyYIf&#13;&#10;wjqoJhQh8obQdixu26BgafbXHleUIR+Aor+HqBLX8p+R+Ue7+YNkQ26Ooq12oOQ2j7B7KzIyTffH&#13;&#10;wv9xI5I9NZUQQ/6+I24KZjoRKuuYbabcFyFuFuedDaAKKoTqIACoEACSSiUABCIhEAAXDQBD4e64&#13;&#10;kAHLFQAuVutwA9nu9wABQIBAA/ZIAApJwAPyAQIRCoZDohMZlMYk6wAwZwAADEArPQAPh+P5nQ6J&#13;&#10;RaNR6RSaVS6ZTadT6hM3hUwA0GezwAy60AHe7ndUQHYQAJrIAA2HA4ACEQyGAHBb7c32+AF8vV7H&#13;&#10;5DDwDO39fQAKcAABYLRaABLZQLiZlb3BcbndbvIJFOr5fsAKcFhMNiMVUHrnwAtFmswACYGEtQAB&#13;&#10;rqwAB9dUdhsdls9ptdsAHxuQAzK22d8AG63G5sxHxQAFguFwASCSSQBU3hFItGI1HI9kpHJZOFJT&#13;&#10;K5bC4aC5lNek5YvGY3HbxIpI/ZNKJVLIT4JhEHz9wA8f0AE+nk8AAGwCAAqisKwAAnBAAAFBbbwb&#13;&#10;B0HwhCKmOg3atmNC7cPUqCwgGsayrOtIgCCILgG6bqKHIci6Ls9a9Mqfy/sCwbCsOEyPs6pacGCA&#13;&#10;DyAEva/hUFUYswoi+xhE0TnLFMVsivLKABI0hszGjOALCUryxLMtKQ3J8QqZYAN8bLgOE4jjOQ5T&#13;&#10;mOdCiKvM6jcN1BYBSgvztu6+SXPCpprT4AE+GtBUfzsoChSKvxpmkaSqmgaEyOHJ7EysjqPAZSsp&#13;&#10;B4Hoeve7i9p3LdP1BUNRVHUlS1NU7Yn/VR/1RVtXVfWFY1lWdaVrW1b1xXMIH8ktJpkAMGIEBSkn&#13;&#10;3YoAH0/B7t1Yp9gAeh5nmAAIAiCLWtfYQAJCyah2ZY9k2XY1n2jadqtcA4AWxbSi26fV2wyj12n0&#13;&#10;/J5HldCBgNfAAAdfYAARf0FQZXWBYGptfV491IMVfADKSfD1Pa9KPXFOkYAlBN/AQAGFgBDii4cj&#13;&#10;2IOtZ1oYoAGLAnft/43jqiS67L3Zcryvn3d2MJe8QF0tPVO4JntcVXOEvW7brZY3OWbygkp+aXed&#13;&#10;6vufIAXpeoIAeB9rXOBt+UiylPIhg4AaWfmmgBp+o3paWqtKBIEoZS2t54pmv18mIBLFte2Z9vNb&#13;&#10;yjsuXSiqGea3dW77BY1unlkmpZKCIIAhtW2APlV8qIfnDWNxFo8VKPGcdwnI4zjbZaAenSY5Bmj8&#13;&#10;/rm9dXWGgZdodjaLfOjz1iB+6YeOz7LxQJWpq+2gZG8rbgiHbdx3T8d531zeB4XVJjoB/r93N66O&#13;&#10;BtLbrDvWe3va/Zdl2gcBH/BLzwmaXlsOo8Ts/N8bx7W8lhioYMksn43rakfPsGmcxs16vtc62t+D&#13;&#10;oHJvcgMqZ1y4FmtENi0ZBjtSSu3bE9RZzpWXOcd+zl4Lb0flMf0vFFzAE5uEKQ303SFGPgAW6pV4&#13;&#10;LzAHNpcI0eA8M4aQ1htAdVarIbw7h5D2H0P4gRBiFEFbr6WJrkecbKIrTIju+fwbGCSx1jH6HiAC&#13;&#10;FjznmRDi1AdbrE0osneebGLrJIvoJeIbBKI7Y1OFWaaZYbNmbRbjlFxyyzYqLSfcAYxQA0nFPdhH&#13;&#10;Y/bjXHMrLFHOQ0hykNAfTHeL7vmOrATmUyRTuD9yNWrI9gMiJNSbKNH8/J+wJmpj4SJlkfo6yfir&#13;&#10;KECTHC8ylk5K+Ock4JyVL872S5YpIK3llKhkstmOS4kzLCYSsVuj2mMABX0vpRy/e0rlxTr13L7A&#13;&#10;ctkxUJJhzXmxNlV8OZtTdm9N+cE4ZxRAYhK5CE5ZCoSnRM2cc7UsMQJjOY208CITyNrPRFxO2eRn&#13;&#10;ndP1B8653klntP6gjPp8TMnO/Wes6aC0NgPQBK9EKHUTYHQegdBqFEPovRSjhS2gJRo2rlKL0VVU&#13;&#10;IJjPyjtKaVRBm5Sul1L6YUxplTOmlNabU3pxTmnVO6eU9p9T+oFQahVDqJUWh1LajVJqVUuplTan&#13;&#10;VPqhVGqVU6qVVqtVerFWatVbq5V1CVSKvVhrFWOslZazVnrRWmtVa62VtrdW+uFca5U6rBXOu1d6&#13;&#10;8V5r1Xuvlfa/V/sBYGwVg7CWFsHXWw1ibFWLsZY2x1j7IWRslZOyllbLWXqDYizFm7OWds9Z+0Fo&#13;&#10;bRWjtJaW01p7UU1s1am1lrbXWvthbG2Vs7aW1ttbe3FWLV25t5b231v7gXBuFcO4lxbjXHtbbu5F&#13;&#10;y7mXNudc+6F0bpXTupdW60OHw3Xu1du7l3bvXfvBeG8V47yWEuVeW9F6b1XrvZe291774Xxvkra8&#13;&#10;9877X3vxfm/V+7+X9v9f+z99cAYDwJgXA2B8EYJwVgvBk4MBYNwhhHCWE8KYVwthfDGEMH4Zw5h3&#13;&#10;D2H8QYhxFiPElm8N4lxRinFWK8WYtxdi/GFKsT4xxpjXG2N8cY5x1jvHht8Z49yBkHIWQ8iZFyNk&#13;&#10;e+WP8kZLyZk3J2T8oZRylZTJWU8rZXyxlnLWW8uZdrpdnL2YcxZjzJmXM2Z80Q0yrmnNmbc3Zvzh&#13;&#10;nHOWXM15zztnfPGec9Z7z5g0gICAP+BP8AQWDQeEQmFQuGQ2HQ+IRGJROKRWLReMRmNRuOR2PR+Q&#13;&#10;SGRSOSSWTSeUSmVSuWS2XS+YTGZTOaTWbTecTmdTueT2fT+gUGhUOiUWjUekUmlUumU2nU+oVGpV&#13;&#10;OqVWrVesTCBwSs12vV+wWGxWOyWWzWe0Wm1Wu2W23W+4XG5XO6XW7Xe8Xm9Xu+X2/WSt3/BYPCYX&#13;&#10;DYfEYnFYvGY3HY/IZHJZPKZXLZfMZnNZuq4HOZ/QaHRaPSaXTafUanVavWa3Xa/YbHZbPaS3PbXc&#13;&#10;bndbveb3fb/gcHhcPicXjcfkcnlV7b8vnc/odHpdPqdXrdfsdntdvud3vXDm9/xePyeXzef0en1e&#13;&#10;v2e33e/4fGFeH5fX7ff8fn9ap9f0AH9AD/wCAsCABAgCo4e8FQEfwAANAoBAGAYAQlCZ7QvBiSAD&#13;&#10;DYAAVDwAQ2AKKH7EkMnzE8DQLA4AAFFqMHxGEMwBBqHxChEVxaAQAAJHj9x9H8gSDIUhqA+kiSOg&#13;&#10;AAgUDgkFg0HhEJhULhkNh0PiERiUTikVi0XjEZjUbjkdj0fkEhkUjkklk0nlEplUrlktl0vmExmU&#13;&#10;Gdc1AD4nAAfT5fIACM/AASCYTir/owAcFJAE8noSpwABdRAAJqgAb9XnT6fQAftdjICAIBAAEsgA&#13;&#10;EIiEQAAtriL0t1LngAdFzn1ApwSAAHvQAsNiiDjwAAe2DAD7w0NvoAAWLAAQxwABWRAAOyl8sMzz&#13;&#10;GZzWbzmdz2f0Gh0Wj0ml02n1Gp1Wr1mt12v2Geo1H2O12233G53W73m932/4HB4XD4nF43HktzdG&#13;&#10;Cer1ADtdjsAAYDIZAAZDQasdlhj+71ZrbY8U3nIf8wABvpqdVaXt8j4rj8fkCy+JiADxlrAoAFou&#13;&#10;FwAANAKIpqdbBMIcUEAAC0FumDAMPQ9TFgEiJrwqAB5QwwrDsS+yDwlCAGqgqSfgjEQFgAAcUssv&#13;&#10;zkRbF0XxhGMZRnGkaxtG8cRzHUdo22Z/x5IEgyFIciSLI0jyRJMlSXJjjHOcxzABAgAFVKoABfLA&#13;&#10;ABuHAcAA7LtLIAiEnnMgAQqa4AGKYhiPAAAwTeAAHzkvjGE0TBMAAeM9PosUAgMxTGIhPwAAYqQq&#13;&#10;iuK8QIiYBfl+AByUgABpvcE1KgAFgWhaAAYBiGK8r2iBTFIUgAQQcQANnT4DwBASCqOfyjnlPYBR&#13;&#10;UCsGCMI4jwbB69VXJtf2BYNhWHYli2NY9kWTHMfWVZtnWfaFo2ladqWra1rpEdNtAAdVugAUtRgA&#13;&#10;FNxgAGQZhmAAUXUtS2IJVJ33gABl3mABoXtVCjjFfU4znVJIkeR8LwyBLJMiBTtzEiD9UIqQoimK&#13;&#10;dCAYBiIloWZZgAcOMgAbZtG0AAR5BcQVBUAAdh4Hj1gSiJOk4TmMKVXsTMgyV3IGfyvHadx3AA+T&#13;&#10;5gRn4ACeKAoAADmjUVbGk6Vpemabp2n6hqNpWZqWq6tq+sazrWt65rsdq0rcMHkABZFgWENH3Vk/&#13;&#10;imKgqUJCLGKZUsElXKwO7uAChqIIIhCFVU23/gNUhhwgAA8EAQZkiEPw/B0HxSAaE1TnoAFCT5P7&#13;&#10;nU4GPUAy2KjE4sC0LWkIflmXHOcpy3EFYVgBu4Ouu7PJKPKZyMCYNGgAJQliX1wPA8AAS0tD+veL&#13;&#10;43j+R5PleX5kj6p5voej6Xp+p6vrevIDBnsABdl0XQAHN1MLzLfQxMaoGFrcegAG79oAFEUJQgAH&#13;&#10;v6AADf73Lc8URUnD4cCwgAAPwgBAAACddZ6UQkoO8P4uBPRNiZEyo9SIIwSAkAAPeDDPDDhkDMGZ&#13;&#10;fgD0VkNdMAAdJdEtpdBICUEoADzAfIalNjjHhRiiFEABXKugPHnBe4VyD2IfQ/iBEGIUQ4iNOefE&#13;&#10;WJESYlRLiZE2JzWCuj9LkXQZQyRkr1GeM8AARouIKAuBd4KlhlRjYwxobCFgohSCk65vBlAHQhf6&#13;&#10;AB/6YYAwDgLAc9RKHtFWKwL4XovQAPqAAEgJISVJHuGqNQagAAzhpDSAACkkTJmVIZCOEpy4TgAh&#13;&#10;TCuFpDWwAAG8+4TsowAA4BuDdLz+Aag2BtACJ8r5YSxllLOWktSORHltLmXUu5eS9l9L8kiqW5DD&#13;&#10;GCMEAAxhijFAADF/R1TrAzBoDQAD3nvqQHIAAeaewqBWCs0Vo6HSBRxjmWUHoPgfAABMCcE7pCHI&#13;&#10;cPqZchish4qSGmNOLEWh+FeCoFUKqaU1gAGOMYYwAAzBlDKAACsX5IAVArCJlsJBzjnAADYHIOXg&#13;&#10;wVhY4h2aP4FlWG8N4AEIwa0jdidqVcrY6TApVSullLaXUvV/LimFM6aU1ptTenDS6O0fpANunwAB&#13;&#10;qHuMcBAAARAihFAAxVi7lIBwEBLOpiLEyETiYAABm8UgVAsBY65o7BGDkQAWZIBbEifFPeIQcdFE&#13;&#10;QAC2FoLQqZUgGmVb636gNA5kzKpGDVXcywZAyocy6tNEgaynAACIEIIXDO/ILR0wzaZrFIKxNQAE&#13;&#10;aY1gfo069QCE6c2bs5Z2z1n7QEeplaG0lpbTWntRakz8l2MIJFm2Zt6IQlhMCYAAWNsGFhcC6F2h&#13;&#10;dDVB1TJy/+xsmoVHXOqykiMboPxejBD0hFjxVipFTCyw7eShslB2DugFApjz/BFcWZwAGTsokrQ+&#13;&#10;wIAAaUksNYgDtiiCUdblT4bdkBvgATWmy3VvCzlpkiBSENqsAYBwFgPAj1rR4FwRgnBWC8GUwHqW&#13;&#10;9nTOxXCsFYTow4E5JSCoZQ0JgTQmszYPc4g9VGAj3MJQmMBd0AKgIeBahgAIvxgv2uw/ZBI4lXvq&#13;&#10;KUUYowABCCGEN+z+HhAmAANIaI0Z7wXgydg7TQmiTgILCMcbGgIFPqHctdxRx+nyOezo97PMuBOC&#13;&#10;eE/IIG3FYNzRmnNWa82JEwPm3OGcc5Zzzo1CT7dRVFyrUNzPlE5WRhyIDx+pEMSMCbGz8BBkKyAE&#13;&#10;RURADrR7LOJP6f+35A09TzhjSGh4ZYOsfoxcqUI3QADZ1IAAZmp7jHWDJQa/5B4Rjdz7hFfCPyKI&#13;&#10;kABNCaQQAghBoRi/Ouv9gbB2FsMmeb9ibH2RsnZWyzeuUrqAAwA4wADCmKAAKAUQozoUsCJkOhLg&#13;&#10;1VuHBSC2TAAaIuSZUCCcwLoOf25EgmfBuMbY62QWIsbxMn17b5oA7jopSW8N0rAGrjhdC8F65YBF&#13;&#10;2kDykgkoRRAI5WTmq6jhR7zx7H0YdobRANtHYlVLZnH+Qch5FmrY3I+Tcn5RynlRE6O44j5fW6N0&#13;&#10;5GyPUrkTjpEdCw90ED14NxYEERACYxD+IiDRVivpmu+MKFbmMsYUrSbR29Rfs7IK4WQs5l3KVUgk&#13;&#10;I7z64LMWixLwMso/copMaUoKPgAGQMcY4AAuhfC/YXsGG9W8r7t3fvHeYncl7133v3f/AYKo7tHt&#13;&#10;FIBUCmFMAANQbA2bayIVRlW3n/VVjpAKAkBgUTsJCLzzl9IyjhQVi9mJBIos86eOJSIEynhFVzAW&#13;&#10;qDm4E8KofayTMm4WHn7GVwrw3Kf+8vmLb4AAAsdW6+Wl++Zqz+B+V8v5nzWl98+d9H6X0/qSwo6l&#13;&#10;BKNPFv47AAG0N4b/HNq5xt9gPlY7eY81Lco4oHLnP37kMAAIDzgKKkQji7aVGKO9KBWSQQ6jkFEG&#13;&#10;OtvZoTEuLiJOPcCFrhtYN4oIIIgigiAiGim8AVqtN2vqwLwMQMwNEbPoQNwPQPwQQQmmvrkoPCvt&#13;&#10;sePvPwOavxPJI5PKEVAeJzPXJ1vYCMo6KOo4hQhQBQJAi3rsrtANH8OmCDrhpipjI9h/DDgmmhkv&#13;&#10;HZDEpLQCIULipOjujvtQgABMk7oAgfgfn7GjgXEsuiQRQxwyQywzDMwOwzw1Q1w2Q2kaQSPsu0sd&#13;&#10;QUPvvwtKiHNCkPgbQCoKoLHPiKjEufidienUnVBWBVhVi1EBNOIPAEmgQxPSCvBmxJgARCpjruAz&#13;&#10;AzgzmPmQoewoJMQ+QpwECHBwCsBPJSFzl0DqDrL0q9RIQ3RYRYxZRZtZtaRaRbxcRcxdDTw4QTQ5&#13;&#10;vuw6wVw7iGtClUgWkspOmDCKkPmjAOIGirH3BbBbhbrkRGPxPkiCvSpEpFvCBdxvAANVqDw+tymg&#13;&#10;RPktRQwDoXCICkhwAABQBPBPD+D/OlIwAcKKpXRdx8x9R9vAQ0x+R/yASAyBCExevtRfwUw7FWiH&#13;&#10;tCh3OpB9suACiyugrNCJtzA3A4A4G0AAFGlHB4h4B4QAALNrNsO6qNpsEyn2tRBOhNBNAAAnQmIV&#13;&#10;IVsZxzPaxRR1CHlTAABTBShSjGjHsVNrtsxhyByiSiyjM2R/SjylSlymQRFUjlNoEEhYBXhXgAAv&#13;&#10;k4MZyhiFm5RThOgASGh2gADmjnCONzA2g3A3DCsuBhS2OnCtu6KjKkCKI4hwilBSPuK5v4rqsZhU&#13;&#10;hUBUAAB2FvAYK+v4qNONxnCIPsN6N7KvE4jKrZramFymzJzKTKrOykzLTMzNTNu7HKPSpBLlI6Mo&#13;&#10;CGFUmxKrDvqOiODEsrl8MlB7iClaHIvICiijnKEyB5rkI6H0i3qOlBmFxXiFPSyxoQjEubzOTjzk&#13;&#10;TkpZzMTlTmznTnzoTozpTpzqM5zmTqzsTsztTtzuTuzvTvnsTrzwTxzyTyzzTzz0T0z1QOFUz1z3&#13;&#10;T3z4T4z5T5z6T6iWzxT7T8z9T9z+T+z/T/ymiAiAP+BP8AQWDQeEQmFQuGQ2HQ+IRGJROKRWLReM&#13;&#10;RmNRuOR2PR+QSGRSOSSWTSeUSmVSuWS2XS+YTGZTOaTWbTecTmdTueT2fT+gUGhUOiUWjUekUmlU&#13;&#10;umU2nU+oVGpVOqVWrVesTCBwSs12vV+wWGxWOyWWzWe0Wm1Wu2W23W+4XG5XO6XW7Xe8Xm9Xu+X2&#13;&#10;/WSt3/BYPCYXDYfEYnFYvGY3HY/IZHJZPKZXLZfMZnNZuq4HOZ/QaHRaPSaXTafUanVavWa3Xa/Y&#13;&#10;bHZbPaS3PbXcbndbveb3fb/gcHhcPicXjcfkcnlV7b8vnc/odHpdPqdXrdfsdntdvud3vXDm9/xe&#13;&#10;PyeXzef0en1ev2e33e/4fGFeH5fX7ff8fn9fv+f3/P/AEAwE6z6QHA0DwRBMFQXBkGwdB8IQjCT7&#13;&#10;wLCcLQvDEMw1DcOQ7D0PxBEMRJHCsRxNE8URTFUVxZFsXRfGEYr3EsZRrG0bxxHMdR3Hkex9H8Bx&#13;&#10;pIEhyJIsjSPJEkyVJcmSas0hSdKMpSnKkqytK8sSzLURShLcvS/MEwzFMcyTLM0zs1Ls0TXNk2zd&#13;&#10;N84TjOU5pqgaSTshc8INPSKz4jgC0A6c1TpQlC0NQ9EUTRVFylPyP0cjVIIbSQAAJS1BUpRlNU3T&#13;&#10;lO09T9QVDBFMp1Sk/AHVFMIFUVWVbV1X1hWNZVm3FSJzWyEAFXVVK5WlfV/YFg2FYdiWKwtcJOAN&#13;&#10;lV5Y1m2dZ9oWjaVp2pI1B2rbFs21bduW7b1vuxa9wXHcly3Nc90XTdS/XFdbHGNeAAAneYABPeyI&#13;&#10;HHfKEA7fl3X9f+AYCv5/YIABvYOAAQYVStL00duHgAeOJAAEWK4E5V24uwxG44AATY+AAm5EiBj5&#13;&#10;KhAc5RjWVZXlmWoAAIFA4JBYNB4RCYVC4ZCH5DwAvIkAB/FQACYxDY1G45HY9H5BIZFI5JJZNJ5R&#13;&#10;IW1KwA45cACHMZTM5pNZtN5xOZ1O55PZ9P6BQYbAQAAAEgEAAAMAAAABA54AAAEBAAMAAAABAmwA&#13;&#10;AAECAAMAAAAEAAGmqAEDAAMAAAABAAUAAAEGAAMAAAABAAIAAAERAAQAAAASAAGm+AESAAMAAAAB&#13;&#10;AAEAAAEVAAMAAAABAAQAAAEWAAMAAAABACMAAAEXAAQAAAASAAGmsAEaAAUAAAABAAGmmAEbAAUA&#13;&#10;AAABAAGmoAEcAAMAAAABAAEAAAEoAAMAAAABAAIAAAE9AAMAAAABAAIAAAFSAAMAAAABAAEAAAFT&#13;&#10;AAMAAAAEAAGnQIdzAAcAAAxIAAGnSAAAAAAAAACQAAAAAQAAAJAAAAABAAgACAAIAAgAAAKpAAAJ&#13;&#10;LQAAF08AABODAAAeawAAIM0AACPoAAAeSgAAGnUAABn4AAAeNwAAHBwAAB1MAAAPCgAAJdgAABws&#13;&#10;AAANngAAAucAAAAIAAACsQAAC94AACMtAAA2sAAAVRsAAHXoAACZ0AAAuBoAANKPAADshwABCr4A&#13;&#10;ASbaAAFEJgABUzAAAXkIAAGVNAABotIAAQABAAEAAQAADEhMaW5vAhAAAG1udHJSR0IgWFlaIAfO&#13;&#10;AAIACQAGADEAAGFjc3BNU0ZUAAAAAElFQyBzUkdCAAAAAAAAAAAAAAAAAAD21gABAAAAANMtSFAg&#13;&#10;IAAAAAAAAAAAAAAAAAAAAAAAAAAAAAAAAAAAAAAAAAAAAAAAAAAAAAAAAAAAAAAAEWNwcnQAAAFQ&#13;&#10;AAAAM2Rlc2MAAAGEAAAAbHd0cHQAAAHwAAAAFGJrcHQAAAIEAAAAFHJYWVoAAAIYAAAAFGdYWVoA&#13;&#10;AAIsAAAAFGJYWVoAAAJAAAAAFGRtbmQAAAJUAAAAcGRtZGQAAALEAAAAiHZ1ZWQAAANMAAAAhnZp&#13;&#10;ZXcAAAPUAAAAJGx1bWkAAAP4AAAAFG1lYXMAAAQMAAAAJHRlY2gAAAQwAAAADHJUUkMAAAQ8AAAI&#13;&#10;DGdUUkMAAAQ8AAAIDGJUUkMAAAQ8AAAIDHRleHQAAAAAQ29weXJpZ2h0IChjKSAxOTk4IEhld2xl&#13;&#10;dHQtUGFja2FyZCBDb21wYW55AABkZXNjAAAAAAAAABJzUkdCIElFQzYxOTY2LTIuMQAAAAAAAAAA&#13;&#10;AAAAEnNSR0IgSUVDNjE5NjYtMi4xAAAAAAAAAAAAAAAAAAAAAAAAAAAAAAAAAAAAAAAAAAAAAAAA&#13;&#10;AAAAAAAAAAAAAAAAAABYWVogAAAAAAAA81EAAQAAAAEWzFhZWiAAAAAAAAAAAAAAAAAAAAAAWFla&#13;&#10;IAAAAAAAAG+iAAA49QAAA5BYWVogAAAAAAAAYpkAALeFAAAY2lhZWiAAAAAAAAAkoAAAD4QAALbP&#13;&#10;ZGVzYwAAAAAAAAAWSUVDIGh0dHA6Ly93d3cuaWVjLmNoAAAAAAAAAAAAAAAWSUVDIGh0dHA6Ly93&#13;&#10;d3cuaWVjLmNoAAAAAAAAAAAAAAAAAAAAAAAAAAAAAAAAAAAAAAAAAAAAAAAAAAAAAAAAAAAAAGRl&#13;&#10;c2MAAAAAAAAALklFQyA2MTk2Ni0yLjEgRGVmYXVsdCBSR0IgY29sb3VyIHNwYWNlIC0gc1JHQgAA&#13;&#10;AAAAAAAAAAAALklFQyA2MTk2Ni0yLjEgRGVmYXVsdCBSR0IgY29sb3VyIHNwYWNlIC0gc1JHQgAA&#13;&#10;AAAAAAAAAAAAAAAAAAAAAAAAAABkZXNjAAAAAAAAACxSZWZlcmVuY2UgVmlld2luZyBDb25kaXRp&#13;&#10;b24gaW4gSUVDNjE5NjYtMi4xAAAAAAAAAAAAAAAsUmVmZXJlbmNlIFZpZXdpbmcgQ29uZGl0aW9u&#13;&#10;IGluIElFQzYxOTY2LTIuMQAAAAAAAAAAAAAAAAAAAAAAAAAAAAAAAAAAdmlldwAAAAAAE6T+ABRf&#13;&#10;LgAQzxQAA+3MAAQTCwADXJ4AAAABWFlaIAAAAAAATAlWAFAAAABXH+dtZWFzAAAAAAAAAAEAAAAA&#13;&#10;AAAAAAAAAAAAAAAAAAACjwAAAAJzaWcgAAAAAENSVCBjdXJ2AAAAAAAABAAAAAAFAAoADwAUABkA&#13;&#10;HgAjACgALQAyADcAOwBAAEUASgBPAFQAWQBeAGMAaABtAHIAdwB8AIEAhgCLAJAAlQCaAJ8ApACp&#13;&#10;AK4AsgC3ALwAwQDGAMsA0ADVANsA4ADlAOsA8AD2APsBAQEHAQ0BEwEZAR8BJQErATIBOAE+AUUB&#13;&#10;TAFSAVkBYAFnAW4BdQF8AYMBiwGSAZoBoQGpAbEBuQHBAckB0QHZAeEB6QHyAfoCAwIMAhQCHQIm&#13;&#10;Ai8COAJBAksCVAJdAmcCcQJ6AoQCjgKYAqICrAK2AsECywLVAuAC6wL1AwADCwMWAyEDLQM4A0MD&#13;&#10;TwNaA2YDcgN+A4oDlgOiA64DugPHA9MD4APsA/kEBgQTBCAELQQ7BEgEVQRjBHEEfgSMBJoEqAS2&#13;&#10;BMQE0wThBPAE/gUNBRwFKwU6BUkFWAVnBXcFhgWWBaYFtQXFBdUF5QX2BgYGFgYnBjcGSAZZBmoG&#13;&#10;ewaMBp0GrwbABtEG4wb1BwcHGQcrBz0HTwdhB3QHhgeZB6wHvwfSB+UH+AgLCB8IMghGCFoIbgiC&#13;&#10;CJYIqgi+CNII5wj7CRAJJQk6CU8JZAl5CY8JpAm6Cc8J5Qn7ChEKJwo9ClQKagqBCpgKrgrFCtwK&#13;&#10;8wsLCyILOQtRC2kLgAuYC7ALyAvhC/kMEgwqDEMMXAx1DI4MpwzADNkM8w0NDSYNQA1aDXQNjg2p&#13;&#10;DcMN3g34DhMOLg5JDmQOfw6bDrYO0g7uDwkPJQ9BD14Peg+WD7MPzw/sEAkQJhBDEGEQfhCbELkQ&#13;&#10;1xD1ERMRMRFPEW0RjBGqEckR6BIHEiYSRRJkEoQSoxLDEuMTAxMjE0MTYxODE6QTxRPlFAYUJxRJ&#13;&#10;FGoUixStFM4U8BUSFTQVVhV4FZsVvRXgFgMWJhZJFmwWjxayFtYW+hcdF0EXZReJF64X0hf3GBsY&#13;&#10;QBhlGIoYrxjVGPoZIBlFGWsZkRm3Gd0aBBoqGlEadxqeGsUa7BsUGzsbYxuKG7Ib2hwCHCocUhx7&#13;&#10;HKMczBz1HR4dRx1wHZkdwx3sHhYeQB5qHpQevh7pHxMfPh9pH5Qfvx/qIBUgQSBsIJggxCDwIRwh&#13;&#10;SCF1IaEhziH7IiciVSKCIq8i3SMKIzgjZiOUI8Ij8CQfJE0kfCSrJNolCSU4JWgllyXHJfcmJyZX&#13;&#10;JocmtyboJxgnSSd6J6sn3CgNKD8ocSiiKNQpBik4KWspnSnQKgIqNSpoKpsqzysCKzYraSudK9Es&#13;&#10;BSw5LG4soizXLQwtQS12Last4S4WLkwugi63Lu4vJC9aL5Evxy/+MDUwbDCkMNsxEjFKMYIxujHy&#13;&#10;MioyYzKbMtQzDTNGM38zuDPxNCs0ZTSeNNg1EzVNNYc1wjX9Njc2cjauNuk3JDdgN5w31zgUOFA4&#13;&#10;jDjIOQU5Qjl/Obw5+To2OnQ6sjrvOy07azuqO+g8JzxlPKQ84z0iPWE9oT3gPiA+YD6gPuA/IT9h&#13;&#10;P6I/4kAjQGRApkDnQSlBakGsQe5CMEJyQrVC90M6Q31DwEQDREdEikTORRJFVUWaRd5GIkZnRqtG&#13;&#10;8Ec1R3tHwEgFSEtIkUjXSR1JY0mpSfBKN0p9SsRLDEtTS5pL4kwqTHJMuk0CTUpNk03cTiVObk63&#13;&#10;TwBPSU+TT91QJ1BxULtRBlFQUZtR5lIxUnxSx1MTU19TqlP2VEJUj1TbVShVdVXCVg9WXFapVvdX&#13;&#10;RFeSV+BYL1h9WMtZGllpWbhaB1pWWqZa9VtFW5Vb5Vw1XIZc1l0nXXhdyV4aXmxevV8PX2Ffs2AF&#13;&#10;YFdgqmD8YU9homH1YklinGLwY0Njl2PrZEBklGTpZT1lkmXnZj1mkmboZz1nk2fpaD9olmjsaUNp&#13;&#10;mmnxakhqn2r3a09rp2v/bFdsr20IbWBtuW4SbmtuxG8eb3hv0XArcIZw4HE6cZVx8HJLcqZzAXNd&#13;&#10;c7h0FHRwdMx1KHWFdeF2Pnabdvh3VnezeBF4bnjMeSp5iXnnekZ6pXsEe2N7wnwhfIF84X1BfaF+&#13;&#10;AX5ifsJ/I3+Ef+WAR4CogQqBa4HNgjCCkoL0g1eDuoQdhICE44VHhauGDoZyhteHO4efiASIaYjO&#13;&#10;iTOJmYn+imSKyoswi5aL/IxjjMqNMY2Yjf+OZo7OjzaPnpAGkG6Q1pE/kaiSEZJ6kuOTTZO2lCCU&#13;&#10;ipT0lV+VyZY0lp+XCpd1l+CYTJi4mSSZkJn8mmia1ZtCm6+cHJyJnPedZJ3SnkCerp8dn4uf+qBp&#13;&#10;oNihR6G2oiailqMGo3aj5qRWpMelOKWpphqmi6b9p26n4KhSqMSpN6mpqhyqj6sCq3Wr6axcrNCt&#13;&#10;RK24ri2uoa8Wr4uwALB1sOqxYLHWskuywrM4s660JbSctRO1irYBtnm28Ldot+C4WbjRuUq5wro7&#13;&#10;urW7LrunvCG8m70VvY++Cr6Evv+/er/1wHDA7MFnwePCX8Lbw1jD1MRRxM7FS8XIxkbGw8dBx7/I&#13;&#10;Pci8yTrJuco4yrfLNsu2zDXMtc01zbXONs62zzfPuNA50LrRPNG+0j/SwdNE08bUSdTL1U7V0dZV&#13;&#10;1tjXXNfg2GTY6Nls2fHadtr724DcBdyK3RDdlt4c3qLfKd+v4DbgveFE4cziU+Lb42Pj6+Rz5Pzl&#13;&#10;hOYN5pbnH+ep6DLovOlG6dDqW+rl63Dr++yG7RHtnO4o7rTvQO/M8Fjw5fFy8f/yjPMZ86f0NPTC&#13;&#10;9VD13vZt9vv3ivgZ+Kj5OPnH+lf65/t3/Af8mP0p/br+S/7c/23//1BLAQItABQABgAIAAAAIQAi&#13;&#10;7Q4cCQEAABUCAAATAAAAAAAAAAAAAAAAAAAAAABbQ29udGVudF9UeXBlc10ueG1sUEsBAi0AFAAG&#13;&#10;AAgAAAAhADj9If/WAAAAlAEAAAsAAAAAAAAAAAAAAAAAOgEAAF9yZWxzLy5yZWxzUEsBAi0AFAAG&#13;&#10;AAgAAAAhAFXQjOM2AwAA8A4AAA4AAAAAAAAAAAAAAAAAOQIAAGRycy9lMm9Eb2MueG1sUEsBAi0A&#13;&#10;FAAGAAgAAAAhAAJDPzfUAAAAsQIAABkAAAAAAAAAAAAAAAAAmwUAAGRycy9fcmVscy9lMm9Eb2Mu&#13;&#10;eG1sLnJlbHNQSwECLQAUAAYACAAAACEAu6oQoeYAAAAPAQAADwAAAAAAAAAAAAAAAACmBgAAZHJz&#13;&#10;L2Rvd25yZXYueG1sUEsBAi0ACgAAAAAAAAAhAOgWzn0ytQEAMrUBABUAAAAAAAAAAAAAAAAAuQcA&#13;&#10;AGRycy9tZWRpYS9pbWFnZTQudGlmZlBLAQItAAoAAAAAAAAAIQD3WZRH8JQCAPCUAgAVAAAAAAAA&#13;&#10;AAAAAAAAAB69AQBkcnMvbWVkaWEvaW1hZ2UyLnRpZmZQSwECLQAKAAAAAAAAACEAxtFsngxtAgAM&#13;&#10;bQIAFQAAAAAAAAAAAAAAAABBUgQAZHJzL21lZGlhL2ltYWdlMS50aWZmUEsBAi0ACgAAAAAAAAAh&#13;&#10;AG9afgWQswEAkLMBABUAAAAAAAAAAAAAAAAAgL8GAGRycy9tZWRpYS9pbWFnZTMudGlmZlBLBQYA&#13;&#10;AAAACQAJAEYCAABDcwgAAAA=&#13;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6" o:spid="_x0000_s1027" type="#_x0000_t75" style="position:absolute;left:462;top:11921;width:17476;height:13196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dK5fyxwAAAOAAAAAPAAAAZHJzL2Rvd25yZXYueG1sRI/RasJA&#13;&#10;EEXfhf7DMoW+6SZVbBtdpRha9EmS9AOG7Jikzc6G7Makf+8WCr4MM1zuGc52P5lWXKl3jWUF8SIC&#13;&#10;QVxa3XCl4Kv4mL+CcB5ZY2uZFPySg/3uYbbFRNuRM7rmvhIBwi5BBbX3XSKlK2sy6Ba2Iw7ZxfYG&#13;&#10;fTj7SuoexwA3rXyOorU02HD4UGNHh5rKn3wwCrh4sWP8+R1fhtSsstXb8pSdWamnxyndhPG+AeFp&#13;&#10;8vfGP+Kog8Ma/oTCAnJ3AwAA//8DAFBLAQItABQABgAIAAAAIQDb4fbL7gAAAIUBAAATAAAAAAAA&#13;&#10;AAAAAAAAAAAAAABbQ29udGVudF9UeXBlc10ueG1sUEsBAi0AFAAGAAgAAAAhAFr0LFu/AAAAFQEA&#13;&#10;AAsAAAAAAAAAAAAAAAAAHwEAAF9yZWxzLy5yZWxzUEsBAi0AFAAGAAgAAAAhAJ0rl/LHAAAA4AAA&#13;&#10;AA8AAAAAAAAAAAAAAAAABwIAAGRycy9kb3ducmV2LnhtbFBLBQYAAAAAAwADALcAAAD7AgAAAAA=&#13;&#10;">
                  <v:imagedata r:id="rId12" o:title=""/>
                </v:shape>
                <v:shape id="Picture 17" o:spid="_x0000_s1028" type="#_x0000_t75" style="position:absolute;left:694;width:17329;height:12319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vesxeyAAAAOAAAAAPAAAAZHJzL2Rvd25yZXYueG1sRI9Na8JA&#13;&#10;EIbvBf/DMoKXUjf1UEviRoJFsIci2l56G7JjPszOxt1Vk3/fLRR6GWZ4eZ/hWa0H04kbOd9YVvA8&#13;&#10;T0AQl1Y3XCn4+tw+vYLwAVljZ5kUjORhnU8eVphqe+cD3Y6hEhHCPkUFdQh9KqUvazLo57YnjtnJ&#13;&#10;OoMhnq6S2uE9wk0nF0nyIg02HD/U2NOmpvJ8vBoF3cd7Ky+8L77H8dq6odjr8VEqNZsOb1kcRQYi&#13;&#10;0BD+G3+InY4OS/gVigvI/AcAAP//AwBQSwECLQAUAAYACAAAACEA2+H2y+4AAACFAQAAEwAAAAAA&#13;&#10;AAAAAAAAAAAAAAAAW0NvbnRlbnRfVHlwZXNdLnhtbFBLAQItABQABgAIAAAAIQBa9CxbvwAAABUB&#13;&#10;AAALAAAAAAAAAAAAAAAAAB8BAABfcmVscy8ucmVsc1BLAQItABQABgAIAAAAIQBvesxeyAAAAOAA&#13;&#10;AAAPAAAAAAAAAAAAAAAAAAcCAABkcnMvZG93bnJldi54bWxQSwUGAAAAAAMAAwC3AAAA/AIAAAAA&#13;&#10;">
                  <v:imagedata r:id="rId13" o:title=""/>
                </v:shape>
                <v:shape id="Picture 18" o:spid="_x0000_s1029" type="#_x0000_t75" style="position:absolute;top:36344;width:18681;height:1251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16D9DxQAAAOAAAAAPAAAAZHJzL2Rvd25yZXYueG1sRI9BawIx&#13;&#10;EIXvhf6HMIXealahUlajFEvRa9cK7m3YTDeLm8mSRF3/vXMoeHnM4zHfzFuuR9+rC8XUBTYwnRSg&#13;&#10;iJtgO24N/O6/3z5ApYxssQ9MBm6UYL16flpiacOVf+hS5VYJhFOJBlzOQ6l1ahx5TJMwEEv2F6LH&#13;&#10;LDa22ka8Ctz3elYUc+2xY7ngcKCNo+ZUnb0BXdW2j+9pd66Pdb3dV+50cM6Y15fxayHyuQCVacyP&#13;&#10;jX/EzkoH+VgKyQB6dQcAAP//AwBQSwECLQAUAAYACAAAACEA2+H2y+4AAACFAQAAEwAAAAAAAAAA&#13;&#10;AAAAAAAAAAAAW0NvbnRlbnRfVHlwZXNdLnhtbFBLAQItABQABgAIAAAAIQBa9CxbvwAAABUBAAAL&#13;&#10;AAAAAAAAAAAAAAAAAB8BAABfcmVscy8ucmVsc1BLAQItABQABgAIAAAAIQA16D9DxQAAAOAAAAAP&#13;&#10;AAAAAAAAAAAAAAAAAAcCAABkcnMvZG93bnJldi54bWxQSwUGAAAAAAMAAwC3AAAA+QIAAAAA&#13;&#10;">
                  <v:imagedata r:id="rId14" o:title=""/>
                </v:shape>
                <v:shape id="Picture 19" o:spid="_x0000_s1030" type="#_x0000_t75" style="position:absolute;left:462;top:24769;width:18238;height:12167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iV9d7xgAAAOAAAAAPAAAAZHJzL2Rvd25yZXYueG1sRI/RasJA&#13;&#10;EEXfC/7DMkLf6saCbYyuItZCn0oT/YAxO26C2dmwu5r077uFQl+GGS73DGe9HW0n7uRD61jBfJaB&#13;&#10;IK6dbtkoOB3fn3IQISJr7ByTgm8KsN1MHtZYaDdwSfcqGpEgHApU0MTYF1KGuiGLYeZ64pRdnLcY&#13;&#10;0+mN1B6HBLedfM6yF2mx5fShwZ72DdXX6mYVLKw5H/Kv2+u8NJJ4+Bzya2uUepyOb6s0disQkcb4&#13;&#10;3/hDfOjksIRfobSA3PwAAAD//wMAUEsBAi0AFAAGAAgAAAAhANvh9svuAAAAhQEAABMAAAAAAAAA&#13;&#10;AAAAAAAAAAAAAFtDb250ZW50X1R5cGVzXS54bWxQSwECLQAUAAYACAAAACEAWvQsW78AAAAVAQAA&#13;&#10;CwAAAAAAAAAAAAAAAAAfAQAAX3JlbHMvLnJlbHNQSwECLQAUAAYACAAAACEAYlfXe8YAAADgAAAA&#13;&#10;DwAAAAAAAAAAAAAAAAAHAgAAZHJzL2Rvd25yZXYueG1sUEsFBgAAAAADAAMAtwAAAPoCAAAAAA==&#13;&#10;">
                  <v:imagedata r:id="rId15" o:title=""/>
                </v:shape>
              </v:group>
            </w:pict>
          </mc:Fallback>
        </mc:AlternateContent>
      </w:r>
      <w:r w:rsidR="00131C56">
        <w:rPr>
          <w:rFonts w:ascii="Arial" w:hAnsi="Arial" w:cs="Arial"/>
          <w:sz w:val="22"/>
          <w:szCs w:val="22"/>
        </w:rPr>
        <w:br w:type="page"/>
      </w:r>
      <w:bookmarkStart w:id="0" w:name="_GoBack"/>
      <w:bookmarkEnd w:id="0"/>
    </w:p>
    <w:p w14:paraId="60E3804F" w14:textId="295C1C8B" w:rsidR="00EF7859" w:rsidRPr="00787AA1" w:rsidRDefault="00531472" w:rsidP="00787AA1">
      <w:pPr>
        <w:pStyle w:val="ListParagraph"/>
        <w:numPr>
          <w:ilvl w:val="0"/>
          <w:numId w:val="24"/>
        </w:numPr>
        <w:ind w:left="360"/>
        <w:rPr>
          <w:rFonts w:ascii="Arial" w:hAnsi="Arial" w:cs="Arial"/>
          <w:sz w:val="22"/>
          <w:szCs w:val="22"/>
        </w:rPr>
      </w:pPr>
      <w:r w:rsidRPr="004448D4">
        <w:rPr>
          <w:rFonts w:ascii="Arial" w:hAnsi="Arial" w:cs="Arial"/>
          <w:b/>
          <w:sz w:val="22"/>
          <w:szCs w:val="22"/>
        </w:rPr>
        <w:lastRenderedPageBreak/>
        <w:t>Your Model.</w:t>
      </w:r>
      <w:r>
        <w:rPr>
          <w:rFonts w:ascii="Arial" w:hAnsi="Arial" w:cs="Arial"/>
          <w:sz w:val="22"/>
          <w:szCs w:val="22"/>
        </w:rPr>
        <w:t xml:space="preserve"> Draw arrows</w:t>
      </w:r>
      <w:r w:rsidRPr="00531472">
        <w:rPr>
          <w:rFonts w:ascii="Arial" w:hAnsi="Arial" w:cs="Arial"/>
          <w:sz w:val="22"/>
          <w:szCs w:val="22"/>
        </w:rPr>
        <w:t xml:space="preserve"> to show how the</w:t>
      </w:r>
      <w:r w:rsidR="00DE6343">
        <w:rPr>
          <w:rFonts w:ascii="Arial" w:hAnsi="Arial" w:cs="Arial"/>
          <w:sz w:val="22"/>
          <w:szCs w:val="22"/>
        </w:rPr>
        <w:t>se four</w:t>
      </w:r>
      <w:r w:rsidRPr="00531472">
        <w:rPr>
          <w:rFonts w:ascii="Arial" w:hAnsi="Arial" w:cs="Arial"/>
          <w:sz w:val="22"/>
          <w:szCs w:val="22"/>
        </w:rPr>
        <w:t xml:space="preserve"> Earth systems (graphs on </w:t>
      </w:r>
      <w:r w:rsidR="00851AB2">
        <w:rPr>
          <w:rFonts w:ascii="Arial" w:hAnsi="Arial" w:cs="Arial"/>
          <w:sz w:val="22"/>
          <w:szCs w:val="22"/>
        </w:rPr>
        <w:t>page 1</w:t>
      </w:r>
      <w:r w:rsidRPr="00531472">
        <w:rPr>
          <w:rFonts w:ascii="Arial" w:hAnsi="Arial" w:cs="Arial"/>
          <w:sz w:val="22"/>
          <w:szCs w:val="22"/>
        </w:rPr>
        <w:t xml:space="preserve">) are related. </w:t>
      </w:r>
      <w:r w:rsidR="006A31AA">
        <w:rPr>
          <w:rFonts w:ascii="Arial" w:hAnsi="Arial" w:cs="Arial"/>
          <w:sz w:val="22"/>
          <w:szCs w:val="22"/>
        </w:rPr>
        <w:t>Draw</w:t>
      </w:r>
      <w:r w:rsidRPr="00531472">
        <w:rPr>
          <w:rFonts w:ascii="Arial" w:hAnsi="Arial" w:cs="Arial"/>
          <w:sz w:val="22"/>
          <w:szCs w:val="22"/>
        </w:rPr>
        <w:t xml:space="preserve"> only three arrows. Label each arrow with an explanation</w:t>
      </w:r>
      <w:r w:rsidR="00772590">
        <w:rPr>
          <w:rFonts w:ascii="Arial" w:hAnsi="Arial" w:cs="Arial"/>
          <w:sz w:val="22"/>
          <w:szCs w:val="22"/>
        </w:rPr>
        <w:t xml:space="preserve"> </w:t>
      </w:r>
      <w:r w:rsidR="00B30D28">
        <w:rPr>
          <w:rFonts w:ascii="Arial" w:hAnsi="Arial" w:cs="Arial"/>
          <w:sz w:val="22"/>
          <w:szCs w:val="22"/>
        </w:rPr>
        <w:t>from page 1</w:t>
      </w:r>
      <w:r w:rsidR="00D0182F">
        <w:rPr>
          <w:rFonts w:ascii="Arial" w:hAnsi="Arial" w:cs="Arial"/>
          <w:sz w:val="22"/>
          <w:szCs w:val="22"/>
        </w:rPr>
        <w:t xml:space="preserve">. </w:t>
      </w:r>
      <w:r w:rsidR="007638EB">
        <w:rPr>
          <w:rFonts w:ascii="Arial" w:hAnsi="Arial" w:cs="Arial"/>
          <w:sz w:val="22"/>
          <w:szCs w:val="22"/>
        </w:rPr>
        <w:t>O</w:t>
      </w:r>
      <w:r w:rsidRPr="00531472">
        <w:rPr>
          <w:rFonts w:ascii="Arial" w:hAnsi="Arial" w:cs="Arial"/>
          <w:sz w:val="22"/>
          <w:szCs w:val="22"/>
        </w:rPr>
        <w:t xml:space="preserve">ne </w:t>
      </w:r>
      <w:r w:rsidR="00FF0C1C">
        <w:rPr>
          <w:rFonts w:ascii="Arial" w:hAnsi="Arial" w:cs="Arial"/>
          <w:sz w:val="22"/>
          <w:szCs w:val="22"/>
        </w:rPr>
        <w:t xml:space="preserve">of the </w:t>
      </w:r>
      <w:r w:rsidRPr="00531472">
        <w:rPr>
          <w:rFonts w:ascii="Arial" w:hAnsi="Arial" w:cs="Arial"/>
          <w:sz w:val="22"/>
          <w:szCs w:val="22"/>
        </w:rPr>
        <w:t>arrow</w:t>
      </w:r>
      <w:r w:rsidR="00787AA1">
        <w:rPr>
          <w:rFonts w:ascii="Arial" w:hAnsi="Arial" w:cs="Arial"/>
          <w:sz w:val="22"/>
          <w:szCs w:val="22"/>
        </w:rPr>
        <w:t>s</w:t>
      </w:r>
      <w:r w:rsidRPr="00531472">
        <w:rPr>
          <w:rFonts w:ascii="Arial" w:hAnsi="Arial" w:cs="Arial"/>
          <w:sz w:val="22"/>
          <w:szCs w:val="22"/>
        </w:rPr>
        <w:t xml:space="preserve"> has two explanations.</w:t>
      </w:r>
      <w:r w:rsidR="005765FC">
        <w:rPr>
          <w:rFonts w:ascii="Arial" w:hAnsi="Arial" w:cs="Arial"/>
          <w:sz w:val="22"/>
          <w:szCs w:val="22"/>
        </w:rPr>
        <w:t xml:space="preserve"> An arrow means that one box “</w:t>
      </w:r>
      <w:r w:rsidR="007A0436">
        <w:rPr>
          <w:rFonts w:ascii="Arial" w:hAnsi="Arial" w:cs="Arial"/>
          <w:sz w:val="22"/>
          <w:szCs w:val="22"/>
        </w:rPr>
        <w:t>ca</w:t>
      </w:r>
      <w:r w:rsidR="005765FC">
        <w:rPr>
          <w:rFonts w:ascii="Arial" w:hAnsi="Arial" w:cs="Arial"/>
          <w:sz w:val="22"/>
          <w:szCs w:val="22"/>
        </w:rPr>
        <w:t xml:space="preserve">uses” the other box. </w:t>
      </w:r>
    </w:p>
    <w:p w14:paraId="4E8CBEFF" w14:textId="66B18EDA" w:rsidR="00851AB2" w:rsidRDefault="007518D8" w:rsidP="00EF7859">
      <w:pPr>
        <w:pStyle w:val="ListParagraph"/>
        <w:spacing w:line="360" w:lineRule="auto"/>
        <w:ind w:left="0"/>
        <w:rPr>
          <w:rFonts w:ascii="Arial" w:hAnsi="Arial" w:cs="Arial"/>
          <w:sz w:val="22"/>
          <w:szCs w:val="22"/>
        </w:rPr>
      </w:pPr>
      <w:r>
        <w:rPr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517F869" wp14:editId="44C237A8">
                <wp:simplePos x="0" y="0"/>
                <wp:positionH relativeFrom="column">
                  <wp:posOffset>321945</wp:posOffset>
                </wp:positionH>
                <wp:positionV relativeFrom="paragraph">
                  <wp:posOffset>210185</wp:posOffset>
                </wp:positionV>
                <wp:extent cx="2015490" cy="1027430"/>
                <wp:effectExtent l="50800" t="25400" r="67310" b="90170"/>
                <wp:wrapThrough wrapText="bothSides">
                  <wp:wrapPolygon edited="0">
                    <wp:start x="272" y="-534"/>
                    <wp:lineTo x="-544" y="0"/>
                    <wp:lineTo x="-544" y="21360"/>
                    <wp:lineTo x="544" y="22962"/>
                    <wp:lineTo x="20960" y="22962"/>
                    <wp:lineTo x="22049" y="17622"/>
                    <wp:lineTo x="22049" y="8544"/>
                    <wp:lineTo x="21505" y="1602"/>
                    <wp:lineTo x="21233" y="-534"/>
                    <wp:lineTo x="272" y="-534"/>
                  </wp:wrapPolygon>
                </wp:wrapThrough>
                <wp:docPr id="5" name="Rounded 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15490" cy="102743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A871CC6" w14:textId="01008D56" w:rsidR="004145F2" w:rsidRPr="00907841" w:rsidRDefault="00B00A19" w:rsidP="00AC0F9F">
                            <w:pPr>
                              <w:jc w:val="center"/>
                              <w:rPr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color w:val="000000" w:themeColor="text1"/>
                                <w:sz w:val="36"/>
                                <w:szCs w:val="36"/>
                              </w:rPr>
                              <w:t>s</w:t>
                            </w:r>
                            <w:r w:rsidR="004145F2" w:rsidRPr="00907841">
                              <w:rPr>
                                <w:color w:val="000000" w:themeColor="text1"/>
                                <w:sz w:val="36"/>
                                <w:szCs w:val="36"/>
                              </w:rPr>
                              <w:t>ea level</w:t>
                            </w:r>
                            <w:r w:rsidR="004145F2">
                              <w:rPr>
                                <w:color w:val="000000" w:themeColor="text1"/>
                                <w:sz w:val="36"/>
                                <w:szCs w:val="36"/>
                              </w:rPr>
                              <w:t xml:space="preserve"> rise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517F869" id="Rounded Rectangle 5" o:spid="_x0000_s1027" style="position:absolute;margin-left:25.35pt;margin-top:16.55pt;width:158.7pt;height:80.9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5hrwAjQIAAKkFAAAOAAAAZHJzL2Uyb0RvYy54bWysVNtOGzEQfa/Uf7D8XjYbkrZEbFAEoqqE&#13;&#10;AAEVz47XTizZHtd2spt+fcfeSyhFQqr6suvx3I/PzPlFazTZCx8U2IqWJxNKhOVQK7up6I+n609f&#13;&#10;KQmR2ZppsKKiBxHoxfLjh/PGLcQUtqBr4QkGsWHRuIpuY3SLogh8KwwLJ+CERaUEb1hE0W+K2rMG&#13;&#10;oxtdTCeTz0UDvnYeuAgBb686JV3m+FIKHu+kDCISXVGsLeavz991+hbLc7bYeOa2ivdlsH+owjBl&#13;&#10;MekY6opFRnZe/RXKKO4hgIwnHEwBUioucg/YTTl51c3jljmRe0FwghthCv8vLL/d33ui6orOKbHM&#13;&#10;4BM9wM7WoiYPCB6zGy3IPMHUuLBA60d373sp4DH13Epv0h+7IW2G9jBCK9pIOF5id/PZGb4AR105&#13;&#10;mX6ZnWbwi6O78yF+E2BIOlTUpzJSDRlXtr8JEfOi/WCXUgbQqr5WWmchkUZcak/2DJ97vSlT3ejx&#13;&#10;h5W27znG9g1HDJM8iwRD13g+xYMWKZ62D0IijthqmQvODD4WwzgXNg5xs3Vyk1j66Hj6vmNvn1xF&#13;&#10;ZvfoPH3fefTImcHG0dkoC/6tAHosWXb2AwJd3wmC2K7bTKDcXLpZQ31AUnnopi04fq3wSW9YiPfM&#13;&#10;43ghDXBlxDv8SA1NRaE/UbIF/+ut+2SPrEctJQ2Oa0XDzx3zghL93eI8nJWzWZrvLMzmX6Yo+Jea&#13;&#10;9UuN3ZlLQIqUuJwcz8dkH/VwlB7MM26WVcqKKmY55q4oj34QLmO3RnA3cbFaZTOcacfijX10fOBB&#13;&#10;YutT+8y863kdcSRuYRhttnjF7M42vZCF1S6CVJn2R1z7F8B9kLnd7660cF7K2eq4YZe/AQAA//8D&#13;&#10;AFBLAwQUAAYACAAAACEAOLgSL+MAAAAOAQAADwAAAGRycy9kb3ducmV2LnhtbExPTU/DMAy9I/Ef&#13;&#10;IiNxQSwphbJ2TaeJiRNDgg0O3Nw2awuNUzXZVv495gQXy9Z7fh/5crK9OJrRd440RDMFwlDl6o4a&#13;&#10;DW+7x+s5CB+QauwdGQ3fxsOyOD/LMavdiV7NcRsawSLkM9TQhjBkUvqqNRb9zA2GGNu70WLgc2xk&#13;&#10;PeKJxW0vb5RKpMWO2KHFwTy0pvraHqyGVTVs0pfSqWdcf+6e9h/v6iqJtL68mNYLHqsFiGCm8PcB&#13;&#10;vx04PxQcrHQHqr3oNdype2ZqiOMIBONxMuelZGJ6m4Iscvm/RvEDAAD//wMAUEsBAi0AFAAGAAgA&#13;&#10;AAAhALaDOJL+AAAA4QEAABMAAAAAAAAAAAAAAAAAAAAAAFtDb250ZW50X1R5cGVzXS54bWxQSwEC&#13;&#10;LQAUAAYACAAAACEAOP0h/9YAAACUAQAACwAAAAAAAAAAAAAAAAAvAQAAX3JlbHMvLnJlbHNQSwEC&#13;&#10;LQAUAAYACAAAACEAOYa8AI0CAACpBQAADgAAAAAAAAAAAAAAAAAuAgAAZHJzL2Uyb0RvYy54bWxQ&#13;&#10;SwECLQAUAAYACAAAACEAOLgSL+MAAAAOAQAADwAAAAAAAAAAAAAAAADnBAAAZHJzL2Rvd25yZXYu&#13;&#10;eG1sUEsFBgAAAAAEAAQA8wAAAPcFAAAAAA==&#13;&#10;" fillcolor="white [3212]" strokecolor="black [3213]">
                <v:shadow on="t" color="black" opacity="22937f" origin=",.5" offset="0,.63889mm"/>
                <v:textbox>
                  <w:txbxContent>
                    <w:p w14:paraId="1A871CC6" w14:textId="01008D56" w:rsidR="004145F2" w:rsidRPr="00907841" w:rsidRDefault="00B00A19" w:rsidP="00AC0F9F">
                      <w:pPr>
                        <w:jc w:val="center"/>
                        <w:rPr>
                          <w:color w:val="000000" w:themeColor="text1"/>
                          <w:sz w:val="36"/>
                          <w:szCs w:val="36"/>
                        </w:rPr>
                      </w:pPr>
                      <w:r>
                        <w:rPr>
                          <w:color w:val="000000" w:themeColor="text1"/>
                          <w:sz w:val="36"/>
                          <w:szCs w:val="36"/>
                        </w:rPr>
                        <w:t>s</w:t>
                      </w:r>
                      <w:r w:rsidR="004145F2" w:rsidRPr="00907841">
                        <w:rPr>
                          <w:color w:val="000000" w:themeColor="text1"/>
                          <w:sz w:val="36"/>
                          <w:szCs w:val="36"/>
                        </w:rPr>
                        <w:t>ea level</w:t>
                      </w:r>
                      <w:r w:rsidR="004145F2">
                        <w:rPr>
                          <w:color w:val="000000" w:themeColor="text1"/>
                          <w:sz w:val="36"/>
                          <w:szCs w:val="36"/>
                        </w:rPr>
                        <w:t xml:space="preserve"> rise</w:t>
                      </w:r>
                    </w:p>
                  </w:txbxContent>
                </v:textbox>
                <w10:wrap type="through"/>
              </v:roundrect>
            </w:pict>
          </mc:Fallback>
        </mc:AlternateContent>
      </w:r>
      <w:r w:rsidR="00F77FFB">
        <w:rPr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D4C9B7D" wp14:editId="4D793345">
                <wp:simplePos x="0" y="0"/>
                <wp:positionH relativeFrom="column">
                  <wp:posOffset>3970655</wp:posOffset>
                </wp:positionH>
                <wp:positionV relativeFrom="paragraph">
                  <wp:posOffset>100965</wp:posOffset>
                </wp:positionV>
                <wp:extent cx="1931670" cy="1030605"/>
                <wp:effectExtent l="50800" t="25400" r="74930" b="112395"/>
                <wp:wrapThrough wrapText="bothSides">
                  <wp:wrapPolygon edited="0">
                    <wp:start x="284" y="-532"/>
                    <wp:lineTo x="-568" y="0"/>
                    <wp:lineTo x="-568" y="21826"/>
                    <wp:lineTo x="568" y="23423"/>
                    <wp:lineTo x="21018" y="23423"/>
                    <wp:lineTo x="22154" y="17567"/>
                    <wp:lineTo x="22154" y="8518"/>
                    <wp:lineTo x="21586" y="1597"/>
                    <wp:lineTo x="21302" y="-532"/>
                    <wp:lineTo x="284" y="-532"/>
                  </wp:wrapPolygon>
                </wp:wrapThrough>
                <wp:docPr id="4" name="Rounded 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31670" cy="103060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0A3A2B7" w14:textId="35F47A9B" w:rsidR="004145F2" w:rsidRDefault="004145F2" w:rsidP="00AC0F9F">
                            <w:pPr>
                              <w:jc w:val="center"/>
                              <w:rPr>
                                <w:color w:val="000000" w:themeColor="text1"/>
                                <w:sz w:val="36"/>
                                <w:szCs w:val="36"/>
                                <w:vertAlign w:val="subscript"/>
                              </w:rPr>
                            </w:pPr>
                            <w:r>
                              <w:rPr>
                                <w:color w:val="000000" w:themeColor="text1"/>
                                <w:sz w:val="36"/>
                                <w:szCs w:val="36"/>
                              </w:rPr>
                              <w:t>atmospheric CO</w:t>
                            </w:r>
                            <w:r w:rsidRPr="00AC0F9F">
                              <w:rPr>
                                <w:color w:val="000000" w:themeColor="text1"/>
                                <w:sz w:val="36"/>
                                <w:szCs w:val="36"/>
                                <w:vertAlign w:val="subscript"/>
                              </w:rPr>
                              <w:t>2</w:t>
                            </w:r>
                          </w:p>
                          <w:p w14:paraId="7F105F8D" w14:textId="7869183D" w:rsidR="00E944DE" w:rsidRPr="00E944DE" w:rsidRDefault="00E944DE" w:rsidP="00AC0F9F">
                            <w:pPr>
                              <w:jc w:val="center"/>
                              <w:rPr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color w:val="000000" w:themeColor="text1"/>
                                <w:sz w:val="36"/>
                                <w:szCs w:val="36"/>
                              </w:rPr>
                              <w:t>increase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D4C9B7D" id="Rounded Rectangle 4" o:spid="_x0000_s1028" style="position:absolute;margin-left:312.65pt;margin-top:7.95pt;width:152.1pt;height:81.1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4XmVsjAIAAKkFAAAOAAAAZHJzL2Uyb0RvYy54bWysVFtP2zAUfp+0/2D5fSRpC4yKFFUgpkkI&#13;&#10;KmDi2XXsNpLt49luk+7X79i5wFglpGkvjk/O/fN3zuVVqxXZC+drMCUtTnJKhOFQ1WZT0h/Pt1++&#13;&#10;UuIDMxVTYERJD8LTq8XnT5eNnYsJbEFVwhEMYvy8sSXdhmDnWeb5VmjmT8AKg0oJTrOAottklWMN&#13;&#10;Rtcqm+T5WdaAq6wDLrzHvzedki5SfCkFDw9SehGIKinWFtLp0rmOZ7a4ZPONY3Zb874M9g9VaFYb&#13;&#10;TDqGumGBkZ2r/wqla+7AgwwnHHQGUtZcpB6wmyJ/183TllmRekFwvB1h8v8vLL/frxypq5LOKDFM&#13;&#10;4xM9ws5UoiKPCB4zGyXILMLUWD9H6ye7cr3k8Rp7bqXT8YvdkDZBexihFW0gHH8WF9Pi7BxfgKOu&#13;&#10;yKf5WX4ao2av7tb58E2AJvFSUhfLiDUkXNn+zofOfrCLKT2ourqtlUpCJI24Vo7sGT73elP0Gf6w&#13;&#10;UuYjx9AeccRCo2cWYegaT7dwUCLGU+ZRSMQxtpoKTgx+LYZxLkwY4ibr6Cax9NFx+rFjbx9dRWL3&#13;&#10;6Dz52Hn0SJnBhNFZ1wbcsQBqLFl29gMCXd8RgtCu20SgycCSNVQHJJWDbtq85bc1Pukd82HFHI4X&#13;&#10;0gBXRnjAQypoSgr9jZItuF/H/kd7ZD1qKWlwXEvqf+6YE5So7wbn4aKYzeJ8J2F2ej5Bwb3VrN9q&#13;&#10;zE5fA1KkwOVkebpG+6CGq3SgX3CzLGNWVDHDMXdJeXCDcB26NYK7iYvlMpnhTFsW7syT5QMPIluf&#13;&#10;2xfmbM/rgCNxD8Nos/k7Zne28YUMLHcBZJ1oH5HucO1fAPdBmp5+d8WF81ZOVq8bdvEbAAD//wMA&#13;&#10;UEsDBBQABgAIAAAAIQCy5yfo5AAAAA8BAAAPAAAAZHJzL2Rvd25yZXYueG1sTE9NT8MwDL0j8R8i&#13;&#10;I3FBLFlRy9o1nSYmTjAJNjhwc1uvLTRJ1WRb+feYE1ws2e/5feSryfTiRKPvnNUwnykQZCtXd7bR&#13;&#10;8LZ/vF2A8AFtjb2zpOGbPKyKy4scs9qd7SuddqERLGJ9hhraEIZMSl+1ZNDP3ECWsYMbDQZex0bW&#13;&#10;I55Z3PQyUiqRBjvLDi0O9NBS9bU7Gg3ranhOX0qntrj53D8dPt7VTTLX+vpq2ix5rJcgAk3h7wN+&#13;&#10;O3B+KDhY6Y629qLXkETxHVMZiFMQTEijNAZR8uF+EYEscvm/R/EDAAD//wMAUEsBAi0AFAAGAAgA&#13;&#10;AAAhALaDOJL+AAAA4QEAABMAAAAAAAAAAAAAAAAAAAAAAFtDb250ZW50X1R5cGVzXS54bWxQSwEC&#13;&#10;LQAUAAYACAAAACEAOP0h/9YAAACUAQAACwAAAAAAAAAAAAAAAAAvAQAAX3JlbHMvLnJlbHNQSwEC&#13;&#10;LQAUAAYACAAAACEA+F5lbIwCAACpBQAADgAAAAAAAAAAAAAAAAAuAgAAZHJzL2Uyb0RvYy54bWxQ&#13;&#10;SwECLQAUAAYACAAAACEAsucn6OQAAAAPAQAADwAAAAAAAAAAAAAAAADmBAAAZHJzL2Rvd25yZXYu&#13;&#10;eG1sUEsFBgAAAAAEAAQA8wAAAPcFAAAAAA==&#13;&#10;" fillcolor="white [3212]" strokecolor="black [3213]">
                <v:shadow on="t" color="black" opacity="22937f" origin=",.5" offset="0,.63889mm"/>
                <v:textbox>
                  <w:txbxContent>
                    <w:p w14:paraId="00A3A2B7" w14:textId="35F47A9B" w:rsidR="004145F2" w:rsidRDefault="004145F2" w:rsidP="00AC0F9F">
                      <w:pPr>
                        <w:jc w:val="center"/>
                        <w:rPr>
                          <w:color w:val="000000" w:themeColor="text1"/>
                          <w:sz w:val="36"/>
                          <w:szCs w:val="36"/>
                          <w:vertAlign w:val="subscript"/>
                        </w:rPr>
                      </w:pPr>
                      <w:r>
                        <w:rPr>
                          <w:color w:val="000000" w:themeColor="text1"/>
                          <w:sz w:val="36"/>
                          <w:szCs w:val="36"/>
                        </w:rPr>
                        <w:t>atmospheric CO</w:t>
                      </w:r>
                      <w:r w:rsidRPr="00AC0F9F">
                        <w:rPr>
                          <w:color w:val="000000" w:themeColor="text1"/>
                          <w:sz w:val="36"/>
                          <w:szCs w:val="36"/>
                          <w:vertAlign w:val="subscript"/>
                        </w:rPr>
                        <w:t>2</w:t>
                      </w:r>
                    </w:p>
                    <w:p w14:paraId="7F105F8D" w14:textId="7869183D" w:rsidR="00E944DE" w:rsidRPr="00E944DE" w:rsidRDefault="00E944DE" w:rsidP="00AC0F9F">
                      <w:pPr>
                        <w:jc w:val="center"/>
                        <w:rPr>
                          <w:color w:val="000000" w:themeColor="text1"/>
                          <w:sz w:val="36"/>
                          <w:szCs w:val="36"/>
                        </w:rPr>
                      </w:pPr>
                      <w:r>
                        <w:rPr>
                          <w:color w:val="000000" w:themeColor="text1"/>
                          <w:sz w:val="36"/>
                          <w:szCs w:val="36"/>
                        </w:rPr>
                        <w:t>increase</w:t>
                      </w:r>
                    </w:p>
                  </w:txbxContent>
                </v:textbox>
                <w10:wrap type="through"/>
              </v:roundrect>
            </w:pict>
          </mc:Fallback>
        </mc:AlternateContent>
      </w:r>
    </w:p>
    <w:p w14:paraId="74A8E433" w14:textId="2CEEDF40" w:rsidR="00AC0F9F" w:rsidRDefault="00AC0F9F" w:rsidP="00EF7859">
      <w:pPr>
        <w:pStyle w:val="ListParagraph"/>
        <w:spacing w:line="360" w:lineRule="auto"/>
        <w:ind w:left="0"/>
        <w:rPr>
          <w:rFonts w:ascii="Arial" w:hAnsi="Arial" w:cs="Arial"/>
          <w:sz w:val="22"/>
          <w:szCs w:val="22"/>
        </w:rPr>
      </w:pPr>
    </w:p>
    <w:p w14:paraId="0E477F7A" w14:textId="77777777" w:rsidR="00AC0F9F" w:rsidRDefault="00AC0F9F" w:rsidP="00EF7859">
      <w:pPr>
        <w:pStyle w:val="ListParagraph"/>
        <w:spacing w:line="360" w:lineRule="auto"/>
        <w:ind w:left="0"/>
        <w:rPr>
          <w:rFonts w:ascii="Arial" w:hAnsi="Arial" w:cs="Arial"/>
          <w:sz w:val="22"/>
          <w:szCs w:val="22"/>
        </w:rPr>
      </w:pPr>
    </w:p>
    <w:p w14:paraId="67F2240A" w14:textId="20080F03" w:rsidR="00AC0F9F" w:rsidRDefault="00AC0F9F" w:rsidP="00EF7859">
      <w:pPr>
        <w:pStyle w:val="ListParagraph"/>
        <w:spacing w:line="360" w:lineRule="auto"/>
        <w:ind w:left="0"/>
        <w:rPr>
          <w:rFonts w:ascii="Arial" w:hAnsi="Arial" w:cs="Arial"/>
          <w:sz w:val="22"/>
          <w:szCs w:val="22"/>
        </w:rPr>
      </w:pPr>
    </w:p>
    <w:p w14:paraId="4F5D80BA" w14:textId="5972A68C" w:rsidR="00AC0F9F" w:rsidRDefault="001211FB" w:rsidP="00EF7859">
      <w:pPr>
        <w:pStyle w:val="ListParagraph"/>
        <w:spacing w:line="360" w:lineRule="auto"/>
        <w:ind w:left="0"/>
        <w:rPr>
          <w:rFonts w:ascii="Arial" w:hAnsi="Arial" w:cs="Arial"/>
          <w:sz w:val="22"/>
          <w:szCs w:val="22"/>
        </w:rPr>
      </w:pPr>
      <w:r>
        <w:rPr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2F4F9BD0" wp14:editId="4B7766F7">
                <wp:simplePos x="0" y="0"/>
                <wp:positionH relativeFrom="column">
                  <wp:posOffset>2807760</wp:posOffset>
                </wp:positionH>
                <wp:positionV relativeFrom="paragraph">
                  <wp:posOffset>155309</wp:posOffset>
                </wp:positionV>
                <wp:extent cx="302210" cy="2811145"/>
                <wp:effectExtent l="660400" t="0" r="714375" b="0"/>
                <wp:wrapNone/>
                <wp:docPr id="24" name="Up Arrow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9705009">
                          <a:off x="0" y="0"/>
                          <a:ext cx="302210" cy="2811145"/>
                        </a:xfrm>
                        <a:prstGeom prst="upArrow">
                          <a:avLst/>
                        </a:prstGeom>
                        <a:solidFill>
                          <a:srgbClr val="0000FF"/>
                        </a:solidFill>
                        <a:ln>
                          <a:solidFill>
                            <a:srgbClr val="0000FF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mv="urn:schemas-microsoft-com:mac:vml" xmlns:mo="http://schemas.microsoft.com/office/mac/office/2008/main">
            <w:pict>
              <v:shapetype id="_x0000_t68" coordsize="21600,21600" o:spt="68" adj="5400,5400" path="m0@0l@1@0@1,21600@2,21600@2@0,21600@0,10800,0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10800,0;0,@0;10800,21600;21600,@0" o:connectangles="270,180,90,0" textboxrect="@1,@4,@2,21600"/>
                <v:handles>
                  <v:h position="#1,#0" xrange="0,10800" yrange="0,21600"/>
                </v:handles>
              </v:shapetype>
              <v:shape id="Up Arrow 24" o:spid="_x0000_s1026" type="#_x0000_t68" style="position:absolute;margin-left:221.1pt;margin-top:12.25pt;width:23.8pt;height:221.35pt;rotation:-2069836fd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bDsuDYQCAACeBQAADgAAAGRycy9lMm9Eb2MueG1srFTdT9swEH+ftP/B8vvIB2VARYoqUKdJCNBg&#10;4tl17DaS4/PObtPur9/ZSQNjSEhoeYjufN+/+7i43LWGbRX6BmzFi6OcM2Ul1I1dVfzn4+LLGWc+&#10;CFsLA1ZVfK88v5x9/nTRuakqYQ2mVsjIifXTzlV8HYKbZpmXa9UKfwROWRJqwFYEYnGV1Sg68t6a&#10;rMzzr1kHWDsEqbyn1+teyGfJv9ZKhjutvQrMVJxyC+mP6b+M/2x2IaYrFG7dyCEN8YEsWtFYCjq6&#10;uhZBsA02/7hqG4ngQYcjCW0GWjdSpRqomiJ/Vc3DWjiVaiFwvBth8v/Prbzd3iNr6oqXE86saKlH&#10;Px2bI0LH6Inw6ZyfktqDu8eB80TGYncaW4ZAoBbnp/lJnp8nDKgqtksQ70eI1S4wSY/HeVkW1AhJ&#10;ovKsKIrJSYyR9c6iU4c+fFPQskhUfONSLsmx2N740GsftKKFB9PUi8aYxOBqeWWQbUXsOH2LxRDg&#10;LzVjP2ZJiUbTLILSw5CosDcqOjT2h9IEJ1VapJTTIKsxISGlsqEYMkra0UxT8qPh8fuGg340VWnI&#10;R+PyfePRIkUGG0bjtrGAbzkwY8q61z8g0NcdIVhCvadJStNA/fVOLhpq4I3w4V4g7RQ90p0Id/TT&#10;BrqKw0Bxtgb8/dZ71KdRJylnHe1oxf2vjUDFmfluaQnOi8kkLnViJienJTH4UrJ8KbGb9gpoKIqU&#10;XSKjfjAHUiO0T3RO5jEqiYSVFLviMuCBuQr97aCDJNV8ntRokZ0IN/bByUPX43Q+7p4EumGKA83/&#10;LRz2WUxfTXKvG/thYb4JoJs05s+4DnjTEUi7MhyseGVe8knr+azO/gAAAP//AwBQSwMEFAAGAAgA&#10;AAAhAIVA9nzfAAAACgEAAA8AAABkcnMvZG93bnJldi54bWxMj0FPwzAMhe9I/IfISFwQS4lKN0rT&#10;aZo0JLhRuHDLGtNWNE7VpGv37zEndrPl956/V2wX14sTjqHzpOFhlYBAqr3tqNHw+XG434AI0ZA1&#10;vSfUcMYA2/L6qjC59TO946mKjeAQCrnR0MY45FKGukVnwsoPSHz79qMzkdexkXY0M4e7XqokyaQz&#10;HfGH1gy4b7H+qSbHGK9v7g7X8ZAtqsrO035+sV87rW9vlt0ziIhL/BfDHz57oGSmo5/IBtFrSFOl&#10;WKpBpY8gWJBunrjLkYdsrUCWhbysUP4CAAD//wMAUEsBAi0AFAAGAAgAAAAhAOSZw8D7AAAA4QEA&#10;ABMAAAAAAAAAAAAAAAAAAAAAAFtDb250ZW50X1R5cGVzXS54bWxQSwECLQAUAAYACAAAACEAI7Jq&#10;4dcAAACUAQAACwAAAAAAAAAAAAAAAAAsAQAAX3JlbHMvLnJlbHNQSwECLQAUAAYACAAAACEAbDsu&#10;DYQCAACeBQAADgAAAAAAAAAAAAAAAAAsAgAAZHJzL2Uyb0RvYy54bWxQSwECLQAUAAYACAAAACEA&#10;hUD2fN8AAAAKAQAADwAAAAAAAAAAAAAAAADcBAAAZHJzL2Rvd25yZXYueG1sUEsFBgAAAAAEAAQA&#10;8wAAAOgFAAAAAA==&#10;" adj="1161" fillcolor="blue" strokecolor="blue">
                <v:shadow on="t" opacity="22937f" mv:blur="40000f" origin=",.5" offset="0,23000emu"/>
              </v:shape>
            </w:pict>
          </mc:Fallback>
        </mc:AlternateContent>
      </w:r>
    </w:p>
    <w:p w14:paraId="0888179A" w14:textId="70C89114" w:rsidR="00851AB2" w:rsidRDefault="005A4675" w:rsidP="00EF7859">
      <w:pPr>
        <w:pStyle w:val="ListParagraph"/>
        <w:spacing w:line="360" w:lineRule="auto"/>
        <w:ind w:left="0"/>
        <w:rPr>
          <w:rFonts w:ascii="Arial" w:hAnsi="Arial" w:cs="Arial"/>
          <w:sz w:val="22"/>
          <w:szCs w:val="22"/>
        </w:rPr>
      </w:pPr>
      <w:r>
        <w:rPr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75DDC32E" wp14:editId="66D82E3B">
                <wp:simplePos x="0" y="0"/>
                <wp:positionH relativeFrom="column">
                  <wp:posOffset>4812030</wp:posOffset>
                </wp:positionH>
                <wp:positionV relativeFrom="paragraph">
                  <wp:posOffset>62230</wp:posOffset>
                </wp:positionV>
                <wp:extent cx="0" cy="2272030"/>
                <wp:effectExtent l="152400" t="25400" r="177800" b="115570"/>
                <wp:wrapNone/>
                <wp:docPr id="11" name="Straight Arrow Connector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272030"/>
                        </a:xfrm>
                        <a:prstGeom prst="straightConnector1">
                          <a:avLst/>
                        </a:prstGeom>
                        <a:ln w="76200">
                          <a:solidFill>
                            <a:srgbClr val="0432FF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mv="urn:schemas-microsoft-com:mac:vml" xmlns:mo="http://schemas.microsoft.com/office/mac/office/2008/main">
            <w:pict>
              <v:shapetype id="_x0000_t32" coordsize="21600,21600" o:spt="32" o:oned="t" path="m0,0l21600,21600e" filled="f">
                <v:path arrowok="t" fillok="f" o:connecttype="none"/>
                <o:lock v:ext="edit" shapetype="t"/>
              </v:shapetype>
              <v:shape id="Straight Arrow Connector 11" o:spid="_x0000_s1026" type="#_x0000_t32" style="position:absolute;margin-left:378.9pt;margin-top:4.9pt;width:0;height:178.9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g08CfkBAABABAAADgAAAGRycy9lMm9Eb2MueG1srFPbjtMwEH1H4h8sv9O0WbSLqqYr1KW8IKhY&#10;+ADXsRNLvmk8NO3fM3bSLMvtAfHixPacOXOOZzb3Z2fZSUEywTd8tVhyprwMrfFdw79+2b96w1lC&#10;4Vthg1cNv6jE77cvX2yGuFZ16INtFTBK4tN6iA3vEeO6qpLslRNpEaLydKkDOIG0ha5qQQyU3dmq&#10;Xi5vqyFAGyFIlRKdPoyXfFvya60kftI6KWS24VQblhXKesxrtd2IdQci9kZOZYh/qMIJ44l0TvUg&#10;ULBvYH5J5YyEkILGhQyuClobqYoGUrNa/qTmsRdRFS1kToqzTen/pZUfTwdgpqW3W3HmhaM3ekQQ&#10;puuRvQUIA9sF78nHAIxCyK8hpjXBdv4A0y7FA2TxZw0uf0kWOxePL7PH6oxMjoeSTuv6rl7eFP+r&#10;J2CEhO9VcCz/NDxNhcwVrIrH4vQhIVET8ArIrNazoeF3t9QWJSwFa9q9sTZfJuiOOwvsJHIjvL6p&#10;9/ushVI8C0Nh7DvfMrxEMgLBCN9ZNUVaT4CsftRb/vBi1Uj+WWnykRTWI3vuYDVTCimVx+IfcVpP&#10;0RmmqbwZOJX9N+AUn6GqdPcMHq0pc/Mn1hlRmIPHGeyMD/C7svF8LVmP8VcHRt3ZgmNoL6UTijXU&#10;psXVaaTyHPy4L/Cnwd9+BwAA//8DAFBLAwQUAAYACAAAACEAP/O7wtwAAAAJAQAADwAAAGRycy9k&#10;b3ducmV2LnhtbEyPwU7DMBBE70j8g7VI3KgDiISGOBUC8QFNi+C4jZck1F4H223Tfj1GHOA0Gs1q&#10;5m21mKwRe/JhcKzgepaBIG6dHrhTsF69XN2DCBFZo3FMCo4UYFGfn1VYanfgJe2b2IlUwqFEBX2M&#10;YyllaHuyGGZuJE7Zh/MWY7K+k9rjIZVbI2+yLJcWB04LPY701FO7bXZWwfZrhd4u/WtDn/O3d3N8&#10;PhV8UuryYnp8ABFpin/H8IOf0KFOTBu3Yx2EUVDcFQk9KpgnSfmv3yi4zYscZF3J/x/U3wAAAP//&#10;AwBQSwECLQAUAAYACAAAACEA5JnDwPsAAADhAQAAEwAAAAAAAAAAAAAAAAAAAAAAW0NvbnRlbnRf&#10;VHlwZXNdLnhtbFBLAQItABQABgAIAAAAIQAjsmrh1wAAAJQBAAALAAAAAAAAAAAAAAAAACwBAABf&#10;cmVscy8ucmVsc1BLAQItABQABgAIAAAAIQBeDTwJ+QEAAEAEAAAOAAAAAAAAAAAAAAAAACwCAABk&#10;cnMvZTJvRG9jLnhtbFBLAQItABQABgAIAAAAIQA/87vC3AAAAAkBAAAPAAAAAAAAAAAAAAAAAFEE&#10;AABkcnMvZG93bnJldi54bWxQSwUGAAAAAAQABADzAAAAWgUAAAAA&#10;" strokecolor="#0432ff" strokeweight="6pt">
                <v:stroke endarrow="block"/>
                <v:shadow on="t" opacity="24903f" mv:blur="40000f" origin=",.5" offset="0,20000emu"/>
              </v:shape>
            </w:pict>
          </mc:Fallback>
        </mc:AlternateContent>
      </w:r>
    </w:p>
    <w:p w14:paraId="67FE360D" w14:textId="45407E38" w:rsidR="00851AB2" w:rsidRDefault="00851AB2" w:rsidP="00EF7859">
      <w:pPr>
        <w:pStyle w:val="ListParagraph"/>
        <w:spacing w:line="360" w:lineRule="auto"/>
        <w:ind w:left="0"/>
        <w:rPr>
          <w:rFonts w:ascii="Arial" w:hAnsi="Arial" w:cs="Arial"/>
          <w:sz w:val="22"/>
          <w:szCs w:val="22"/>
        </w:rPr>
      </w:pPr>
    </w:p>
    <w:p w14:paraId="1E6C7906" w14:textId="275C49DE" w:rsidR="00851AB2" w:rsidRDefault="008634DB" w:rsidP="00EF7859">
      <w:pPr>
        <w:pStyle w:val="ListParagraph"/>
        <w:spacing w:line="360" w:lineRule="auto"/>
        <w:ind w:left="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  <w:lang w:eastAsia="zh-CN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0C6A9AA6" wp14:editId="781CE1C3">
                <wp:simplePos x="0" y="0"/>
                <wp:positionH relativeFrom="column">
                  <wp:posOffset>214630</wp:posOffset>
                </wp:positionH>
                <wp:positionV relativeFrom="paragraph">
                  <wp:posOffset>195580</wp:posOffset>
                </wp:positionV>
                <wp:extent cx="1855470" cy="621030"/>
                <wp:effectExtent l="0" t="0" r="0" b="0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5470" cy="6210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C26E69E" w14:textId="5ACA3C3E" w:rsidR="004145F2" w:rsidRPr="006F1FAD" w:rsidRDefault="004145F2">
                            <w:pPr>
                              <w:rPr>
                                <w:rFonts w:ascii="Chalkduster" w:hAnsi="Chalkduster"/>
                                <w:i/>
                                <w:color w:val="0000FF"/>
                              </w:rPr>
                            </w:pPr>
                            <w:r w:rsidRPr="006F1FAD">
                              <w:rPr>
                                <w:rFonts w:ascii="Chalkduster" w:hAnsi="Chalkduster"/>
                                <w:i/>
                                <w:color w:val="0000FF"/>
                              </w:rPr>
                              <w:t>Water expands when it warms up</w:t>
                            </w:r>
                            <w:r w:rsidR="00512A4C">
                              <w:rPr>
                                <w:rFonts w:ascii="Chalkduster" w:hAnsi="Chalkduster"/>
                                <w:i/>
                                <w:color w:val="0000FF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6A9AA6" id="Text Box 22" o:spid="_x0000_s1029" type="#_x0000_t202" style="position:absolute;margin-left:16.9pt;margin-top:15.4pt;width:146.1pt;height:48.9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1seNfrwIAAKwFAAAOAAAAZHJzL2Uyb0RvYy54bWysVEtv2zAMvg/YfxB0T/2o04dRp3BTZBhQ&#13;&#10;tMXaoWdFlhpjtqhJSuys2H8fJcdp1u3SYRebIj9S5EeKF5d925CNMLYGVdDkKKZEKA5VrZ4L+vVx&#13;&#10;MTmjxDqmKtaAEgXdCksvZx8/XHQ6FymsoKmEIRhE2bzTBV05p/MosnwlWmaPQAuFRgmmZQ6P5jmq&#13;&#10;DOswettEaRyfRB2YShvgwlrUXg9GOgvxpRTc3UlphSNNQTE3F74mfJf+G80uWP5smF7VfJcG+4cs&#13;&#10;WlYrvHQf6po5Rtam/iNUW3MDFqQ74tBGIGXNRagBq0niN9U8rJgWoRYkx+o9Tfb/heW3m3tD6qqg&#13;&#10;aUqJYi326FH0jlxBT1CF/HTa5gh70Ah0Peqxz6PeotKX3UvT+j8WRNCOTG/37Ppo3DudTafZKZo4&#13;&#10;2k7SJD4O9Eev3tpY90lAS7xQUIPdC6SyzY11mAlCR4i/TMGibprQwUb9pkDgoBFhBAZvlmMmKHqk&#13;&#10;zym052U+PU3L0+n55KScJpMsic8mZRmnk+tFGZdxtpifZ1c/fbkYc/SPPCVD6UFy20b4qI36IiSS&#13;&#10;GRjwijDGYt4YsmE4gIxzoVwgL2SIaI+SWMV7HHf4UEeo7z3OAyPjzaDc3rmtFZjA95u0q29jynLA&#13;&#10;IxkHdXvR9cs+TNHxOBlLqLY4MAaGJ2c1X9TY1Rtm3T0z+MZwEHBvuDv8yAa6gsJOomQF5sff9B6P&#13;&#10;o49WSjp8swW139fMCEqazwofxXmSZf6Rh0OGjcWDObQsDy1q3c4Bu5LghtI8iB7vmlGUBtonXC+l&#13;&#10;vxVNTHG8u6BuFOdu2CS4nrgoywDCZ62Zu1EPmvvQvkl+Zh/7J2b0brAdDtItjK+b5W/me8B6TwXl&#13;&#10;2oGsw/B7ngdWd/zjSghjuVtffuccngPqdcnOfgEAAP//AwBQSwMEFAAGAAgAAAAhANMCy5/fAAAA&#13;&#10;DgEAAA8AAABkcnMvZG93bnJldi54bWxMT01PwzAMvSPxHyIjcWMJLVSjazohJq5MjG3SblnjtRWN&#13;&#10;UzXZWv79zAkufrKe/T6K5eQ6ccEhtJ40PM4UCKTK25ZqDduv94c5iBANWdN5Qg0/GGBZ3t4UJrd+&#13;&#10;pE+8bGItWIRCbjQ0Mfa5lKFq0Jkw8z0Scyc/OBN5HWppBzOyuOtkolQmnWmJHRrT41uD1ffm7DTs&#13;&#10;Pk6H/ZNa1yv33I9+UpLci9T6/m5aLXi8LkBEnOLfB/x24PxQcrCjP5MNotOQphw/MipG5tMk44JH&#13;&#10;PkzmGciykP9rlFcAAAD//wMAUEsBAi0AFAAGAAgAAAAhALaDOJL+AAAA4QEAABMAAAAAAAAAAAAA&#13;&#10;AAAAAAAAAFtDb250ZW50X1R5cGVzXS54bWxQSwECLQAUAAYACAAAACEAOP0h/9YAAACUAQAACwAA&#13;&#10;AAAAAAAAAAAAAAAvAQAAX3JlbHMvLnJlbHNQSwECLQAUAAYACAAAACEANbHjX68CAACsBQAADgAA&#13;&#10;AAAAAAAAAAAAAAAuAgAAZHJzL2Uyb0RvYy54bWxQSwECLQAUAAYACAAAACEA0wLLn98AAAAOAQAA&#13;&#10;DwAAAAAAAAAAAAAAAAAJBQAAZHJzL2Rvd25yZXYueG1sUEsFBgAAAAAEAAQA8wAAABUGAAAAAA==&#13;&#10;" filled="f" stroked="f">
                <v:textbox>
                  <w:txbxContent>
                    <w:p w14:paraId="3C26E69E" w14:textId="5ACA3C3E" w:rsidR="004145F2" w:rsidRPr="006F1FAD" w:rsidRDefault="004145F2">
                      <w:pPr>
                        <w:rPr>
                          <w:rFonts w:ascii="Chalkduster" w:hAnsi="Chalkduster"/>
                          <w:i/>
                          <w:color w:val="0000FF"/>
                        </w:rPr>
                      </w:pPr>
                      <w:r w:rsidRPr="006F1FAD">
                        <w:rPr>
                          <w:rFonts w:ascii="Chalkduster" w:hAnsi="Chalkduster"/>
                          <w:i/>
                          <w:color w:val="0000FF"/>
                        </w:rPr>
                        <w:t>Water expands when it warms up</w:t>
                      </w:r>
                      <w:r w:rsidR="00512A4C">
                        <w:rPr>
                          <w:rFonts w:ascii="Chalkduster" w:hAnsi="Chalkduster"/>
                          <w:i/>
                          <w:color w:val="0000FF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022476">
        <w:rPr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26BE4D1A" wp14:editId="6C6233AF">
                <wp:simplePos x="0" y="0"/>
                <wp:positionH relativeFrom="column">
                  <wp:posOffset>1848971</wp:posOffset>
                </wp:positionH>
                <wp:positionV relativeFrom="paragraph">
                  <wp:posOffset>182245</wp:posOffset>
                </wp:positionV>
                <wp:extent cx="603885" cy="567690"/>
                <wp:effectExtent l="0" t="0" r="0" b="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3885" cy="5676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05A1B77" w14:textId="77777777" w:rsidR="004145F2" w:rsidRPr="00575C8C" w:rsidRDefault="004145F2" w:rsidP="005A4675">
                            <w:pPr>
                              <w:rPr>
                                <w:b/>
                                <w:color w:val="0432FF"/>
                                <w:sz w:val="72"/>
                                <w:szCs w:val="72"/>
                              </w:rPr>
                            </w:pPr>
                            <w:r w:rsidRPr="00575C8C">
                              <w:rPr>
                                <w:b/>
                                <w:color w:val="0432FF"/>
                                <w:sz w:val="72"/>
                                <w:szCs w:val="72"/>
                              </w:rPr>
                              <w:sym w:font="Wingdings 2" w:char="F06C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BE4D1A" id="Text Box 12" o:spid="_x0000_s1030" type="#_x0000_t202" style="position:absolute;margin-left:145.6pt;margin-top:14.35pt;width:47.55pt;height:44.7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NqJJ7egIAAGEFAAAOAAAAZHJzL2Uyb0RvYy54bWysVFFPGzEMfp+0/xDlfVzblQIVV9SBmCYh&#13;&#10;QIOJ5zSX0NOSOEvc3nW/fk7urnRsL0x7uXPsz4792c75RWsN26oQa3AlHx+NOFNOQlW755J/e7z+&#13;&#10;cMpZROEqYcCpku9U5BeL9+/OGz9XE1iDqVRgFMTFeeNLvkb086KIcq2siEfglSOjhmAF0jE8F1UQ&#13;&#10;DUW3ppiMRrOigVD5AFLFSNqrzsgXOb7WSuKd1lEhMyWn3DB/Q/6u0rdYnIv5cxB+Xcs+DfEPWVhR&#13;&#10;O7p0H+pKoGCbUP8RytYyQASNRxJsAVrXUuUaqJrx6FU1D2vhVa6FyIl+T1P8f2Hl7fY+sLqi3k04&#13;&#10;c8JSjx5Vi+wTtIxUxE/j45xgD56A2JKesIM+kjKV3epg058KYmQnpnd7dlM0ScrZ6OPp6TFnkkzH&#13;&#10;s5PZWWa/eHH2IeJnBZYloeSBmpc5FdubiJQIQQdIusvBdW1MbqBxvykI2GlUnoDeO9XR5Zsl3BmV&#13;&#10;vIz7qjQxkNNOijx76tIEthU0NUJK5TBXnOMSOqE03f0Wxx6fXLus3uK898g3g8O9s60dhMzSq7Sr&#13;&#10;70PKusMTfwd1JxHbVZtbPx3auYJqR10O0O1J9PK6pl7ciIj3ItBiUGNp2fGOPtpAU3LoJc7WEH7+&#13;&#10;TZ/wNK9k5ayhRSt5/LERQXFmvjia5LPxdJo2Mx+mxycTOoRDy+rQ4jb2EqgrY3pWvMxiwqMZRB3A&#13;&#10;PtGbsEy3kkk4SXeXHAfxErv1pzdFquUyg2gXvcAb9+BlCp1YTpP22D6J4PtxRJrjWxhWUsxfTWWH&#13;&#10;TZ4OlhsEXeeRTTx3rPb80x7nSe7fnPRQHJ4z6uVlXPwCAAD//wMAUEsDBBQABgAIAAAAIQAEJ5kF&#13;&#10;4gAAAA8BAAAPAAAAZHJzL2Rvd25yZXYueG1sTI9BT8MwDIXvSPyHyEjcWNIORtc1nRATV9AGm8Qt&#13;&#10;a7y2onGqJlvLv8ec4GLZ8ufn94r15DpxwSG0njQkMwUCqfK2pVrDx/vLXQYiREPWdJ5QwzcGWJfX&#13;&#10;V4XJrR9pi5ddrAWLUMiNhibGPpcyVA06E2a+R+LdyQ/ORB6HWtrBjCzuOpkqtZDOtMQfGtPjc4PV&#13;&#10;1+7sNOxfT5+He/VWb9xDP/pJSXJLqfXtzbRZcXlagYg4xb8L+M3A/qFkY0d/JhtEpyFdJimj3GSP&#13;&#10;IBiYZ4s5iCOTSZaALAv5P0f5AwAA//8DAFBLAQItABQABgAIAAAAIQC2gziS/gAAAOEBAAATAAAA&#13;&#10;AAAAAAAAAAAAAAAAAABbQ29udGVudF9UeXBlc10ueG1sUEsBAi0AFAAGAAgAAAAhADj9If/WAAAA&#13;&#10;lAEAAAsAAAAAAAAAAAAAAAAALwEAAF9yZWxzLy5yZWxzUEsBAi0AFAAGAAgAAAAhAA2oknt6AgAA&#13;&#10;YQUAAA4AAAAAAAAAAAAAAAAALgIAAGRycy9lMm9Eb2MueG1sUEsBAi0AFAAGAAgAAAAhAAQnmQXi&#13;&#10;AAAADwEAAA8AAAAAAAAAAAAAAAAA1AQAAGRycy9kb3ducmV2LnhtbFBLBQYAAAAABAAEAPMAAADj&#13;&#10;BQAAAAA=&#13;&#10;" filled="f" stroked="f">
                <v:textbox>
                  <w:txbxContent>
                    <w:p w14:paraId="405A1B77" w14:textId="77777777" w:rsidR="004145F2" w:rsidRPr="00575C8C" w:rsidRDefault="004145F2" w:rsidP="005A4675">
                      <w:pPr>
                        <w:rPr>
                          <w:b/>
                          <w:color w:val="0432FF"/>
                          <w:sz w:val="72"/>
                          <w:szCs w:val="72"/>
                        </w:rPr>
                      </w:pPr>
                      <w:r w:rsidRPr="00575C8C">
                        <w:rPr>
                          <w:b/>
                          <w:color w:val="0432FF"/>
                          <w:sz w:val="72"/>
                          <w:szCs w:val="72"/>
                        </w:rPr>
                        <w:sym w:font="Wingdings 2" w:char="F06C"/>
                      </w:r>
                    </w:p>
                  </w:txbxContent>
                </v:textbox>
              </v:shape>
            </w:pict>
          </mc:Fallback>
        </mc:AlternateContent>
      </w:r>
      <w:r w:rsidR="00022476">
        <w:rPr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410BE482" wp14:editId="5E890B66">
                <wp:simplePos x="0" y="0"/>
                <wp:positionH relativeFrom="column">
                  <wp:posOffset>4888230</wp:posOffset>
                </wp:positionH>
                <wp:positionV relativeFrom="paragraph">
                  <wp:posOffset>223520</wp:posOffset>
                </wp:positionV>
                <wp:extent cx="689610" cy="686435"/>
                <wp:effectExtent l="0" t="0" r="0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9610" cy="6864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56FF9DD" w14:textId="77777777" w:rsidR="004145F2" w:rsidRPr="00575C8C" w:rsidRDefault="004145F2" w:rsidP="005A4675">
                            <w:pPr>
                              <w:rPr>
                                <w:b/>
                                <w:color w:val="0432FF"/>
                                <w:sz w:val="72"/>
                                <w:szCs w:val="72"/>
                              </w:rPr>
                            </w:pPr>
                            <w:r w:rsidRPr="00575C8C">
                              <w:rPr>
                                <w:b/>
                                <w:color w:val="0432FF"/>
                                <w:sz w:val="72"/>
                                <w:szCs w:val="72"/>
                              </w:rPr>
                              <w:sym w:font="Wingdings 2" w:char="F06A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0BE482" id="Text Box 20" o:spid="_x0000_s1031" type="#_x0000_t202" style="position:absolute;margin-left:384.9pt;margin-top:17.6pt;width:54.3pt;height:54.0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p3kK+dwIAAGEFAAAOAAAAZHJzL2Uyb0RvYy54bWysVEtPGzEQvlfqf7B8L5vQkIaIDUpBVJUQ&#13;&#10;oELF2fHaZFXb49qT7Ka/nrF382jaC1Uv3tmZbz7P0xeXrTVsrUKswZV8eDLgTDkJVe1eSv796ebD&#13;&#10;hLOIwlXCgFMl36jIL2fv3100fqpOYQmmUoERiYvTxpd8ieinRRHlUlkRT8ArR0YNwQqk3/BSVEE0&#13;&#10;xG5NcToYjIsGQuUDSBUjaa87I59lfq2VxHuto0JmSk6xYT5DPhfpLGYXYvoShF/Wsg9D/EMUVtSO&#13;&#10;Lt1RXQsUbBXqP6hsLQNE0HgiwRagdS1VzoGyGQ6OsnlcCq9yLlSc6Hdliv+PVt6tHwKrq5KfUnmc&#13;&#10;sNSjJ9Ui+wwtIxXVp/FxSrBHT0BsSU993uojKVParQ42fSkhRnai2uyqm9gkKceT8/GQLJJM48l4&#13;&#10;9PEssRR7Zx8iflFgWRJKHqh5uaZifRuxg24h6S4HN7UxuYHG/aYgzk6j8gT03imPLt4s4cao5GXc&#13;&#10;N6WpAjnspMizp65MYGtBUyOkVA5zxpmX0Aml6e63OPb45NpF9RbnnUe+GRzunG3tIOQqHYVd/diG&#13;&#10;rDs8lfog7yRiu2hz63MjkmYB1Ya6HKDbk+jlTU29uBURH0SgxaD20bLjPR3aQFNy6CXOlhB+/U2f&#13;&#10;8DSvZOWsoUUrefy5EkFxZr46muTz4WhEtJh/Rmef0hyGQ8vi0OJW9gqoK0N6VrzMYsKj2Yo6gH2m&#13;&#10;N2GebiWTcJLuLjluxSvs1p/eFKnm8wyiXfQCb92jl4k6VTlN2lP7LILvxxFpju9gu5JiejSVHTZ5&#13;&#10;OpivEHSdR3Zf1b7+tMd56Ps3Jz0Uh/8ZtX8ZZ68AAAD//wMAUEsDBBQABgAIAAAAIQAsSq/m5AAA&#13;&#10;AA8BAAAPAAAAZHJzL2Rvd25yZXYueG1sTI/NTsMwEITvSLyDtUjcqE2Ttmkap0JUXEEtPxI3N94m&#13;&#10;EfE6it0mvD3LCS4rrXZm9ptiO7lOXHAIrScN9zMFAqnytqVaw9vr010GIkRD1nSeUMM3BtiW11eF&#13;&#10;ya0faY+XQ6wFh1DIjYYmxj6XMlQNOhNmvkfi28kPzkReh1rawYwc7jo5V2opnWmJPzSmx8cGq6/D&#13;&#10;2Wl4fz59fqTqpd65RT/6SUlya6n17c202/B42ICIOMU/B/x2YH4oGezoz2SD6DSslmvmjxqSxRwE&#13;&#10;C7JVloI4sjJNEpBlIf/3KH8AAAD//wMAUEsBAi0AFAAGAAgAAAAhALaDOJL+AAAA4QEAABMAAAAA&#13;&#10;AAAAAAAAAAAAAAAAAFtDb250ZW50X1R5cGVzXS54bWxQSwECLQAUAAYACAAAACEAOP0h/9YAAACU&#13;&#10;AQAACwAAAAAAAAAAAAAAAAAvAQAAX3JlbHMvLnJlbHNQSwECLQAUAAYACAAAACEAKd5CvncCAABh&#13;&#10;BQAADgAAAAAAAAAAAAAAAAAuAgAAZHJzL2Uyb0RvYy54bWxQSwECLQAUAAYACAAAACEALEqv5uQA&#13;&#10;AAAPAQAADwAAAAAAAAAAAAAAAADRBAAAZHJzL2Rvd25yZXYueG1sUEsFBgAAAAAEAAQA8wAAAOIF&#13;&#10;AAAAAA==&#13;&#10;" filled="f" stroked="f">
                <v:textbox>
                  <w:txbxContent>
                    <w:p w14:paraId="256FF9DD" w14:textId="77777777" w:rsidR="004145F2" w:rsidRPr="00575C8C" w:rsidRDefault="004145F2" w:rsidP="005A4675">
                      <w:pPr>
                        <w:rPr>
                          <w:b/>
                          <w:color w:val="0432FF"/>
                          <w:sz w:val="72"/>
                          <w:szCs w:val="72"/>
                        </w:rPr>
                      </w:pPr>
                      <w:r w:rsidRPr="00575C8C">
                        <w:rPr>
                          <w:b/>
                          <w:color w:val="0432FF"/>
                          <w:sz w:val="72"/>
                          <w:szCs w:val="72"/>
                        </w:rPr>
                        <w:sym w:font="Wingdings 2" w:char="F06A"/>
                      </w:r>
                    </w:p>
                  </w:txbxContent>
                </v:textbox>
              </v:shape>
            </w:pict>
          </mc:Fallback>
        </mc:AlternateContent>
      </w:r>
    </w:p>
    <w:p w14:paraId="426BAF06" w14:textId="5BD7B1B6" w:rsidR="00851AB2" w:rsidRDefault="00851AB2" w:rsidP="00EF7859">
      <w:pPr>
        <w:pStyle w:val="ListParagraph"/>
        <w:spacing w:line="360" w:lineRule="auto"/>
        <w:ind w:left="0"/>
        <w:rPr>
          <w:rFonts w:ascii="Arial" w:hAnsi="Arial" w:cs="Arial"/>
          <w:sz w:val="22"/>
          <w:szCs w:val="22"/>
        </w:rPr>
      </w:pPr>
    </w:p>
    <w:p w14:paraId="38265CD6" w14:textId="65AD5954" w:rsidR="00851AB2" w:rsidRDefault="00851AB2" w:rsidP="00EF7859">
      <w:pPr>
        <w:pStyle w:val="ListParagraph"/>
        <w:spacing w:line="360" w:lineRule="auto"/>
        <w:ind w:left="0"/>
        <w:rPr>
          <w:rFonts w:ascii="Arial" w:hAnsi="Arial" w:cs="Arial"/>
          <w:sz w:val="22"/>
          <w:szCs w:val="22"/>
        </w:rPr>
      </w:pPr>
    </w:p>
    <w:p w14:paraId="32C4478C" w14:textId="56370F32" w:rsidR="00851AB2" w:rsidRDefault="006442B3" w:rsidP="00EF7859">
      <w:pPr>
        <w:pStyle w:val="ListParagraph"/>
        <w:spacing w:line="360" w:lineRule="auto"/>
        <w:ind w:left="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  <w:lang w:eastAsia="zh-CN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70C65643" wp14:editId="194EDDBD">
                <wp:simplePos x="0" y="0"/>
                <wp:positionH relativeFrom="column">
                  <wp:posOffset>4853940</wp:posOffset>
                </wp:positionH>
                <wp:positionV relativeFrom="paragraph">
                  <wp:posOffset>41910</wp:posOffset>
                </wp:positionV>
                <wp:extent cx="1612265" cy="549910"/>
                <wp:effectExtent l="0" t="0" r="0" b="8890"/>
                <wp:wrapNone/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12265" cy="5499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BA4DB9D" w14:textId="777B902C" w:rsidR="004A12E9" w:rsidRPr="006F1FAD" w:rsidRDefault="004A12E9" w:rsidP="004A12E9">
                            <w:pPr>
                              <w:rPr>
                                <w:rFonts w:ascii="Chalkduster" w:hAnsi="Chalkduster"/>
                                <w:i/>
                                <w:color w:val="0000FF"/>
                              </w:rPr>
                            </w:pPr>
                            <w:r>
                              <w:rPr>
                                <w:rFonts w:ascii="Chalkduster" w:hAnsi="Chalkduster"/>
                                <w:i/>
                                <w:color w:val="0000FF"/>
                              </w:rPr>
                              <w:t>Greenhouse effect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C65643" id="Text Box 27" o:spid="_x0000_s1032" type="#_x0000_t202" style="position:absolute;margin-left:382.2pt;margin-top:3.3pt;width:126.95pt;height:43.3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O83AArwIAAKwFAAAOAAAAZHJzL2Uyb0RvYy54bWysVE1v2zAMvQ/YfxB0T/0BJ22MOoWbIsOA&#13;&#10;oivWDj0rstQYs0VNUmJnw/77KDlOs26XDrvYFPlIkY8UL6/6tiE7YWwNqqDJWUyJUByqWj0X9Mvj&#13;&#10;anJBiXVMVawBJQq6F5ZeLd6/u+x0LlLYQFMJQzCIsnmnC7pxTudRZPlGtMyegRYKjRJMyxwezXNU&#13;&#10;GdZh9LaJ0jieRR2YShvgwlrU3gxGugjxpRTcfZLSCkeagmJuLnxN+K79N1pcsvzZML2p+SEN9g9Z&#13;&#10;tKxWeOkx1A1zjGxN/UeotuYGLEh3xqGNQMqai1ADVpPEr6p52DAtQi1IjtVHmuz/C8vvdveG1FVB&#13;&#10;03NKFGuxR4+id+QaeoIq5KfTNkfYg0ag61GPfR71FpW+7F6a1v+xIIJ2ZHp/ZNdH495plqTpbEoJ&#13;&#10;R9s0m8+TQH/04q2NdR8EtMQLBTXYvUAq291ah5kgdIT4yxSs6qYJHWzUbwoEDhoRRmDwZjlmgqJH&#13;&#10;+pxCe34sp+dpeT6dT2blNJlkSXwxKcs4ndysyriMs9Vynl3/9OVizNE/8pQMpQfJ7Rvhozbqs5BI&#13;&#10;ZmDAK8IYi2VjyI7hADLOhXKBvJAhoj1KYhVvcTzgQx2hvrc4D4yMN4NyR+e2VmAC36/Srr6OKcsB&#13;&#10;j2Sc1O1F16/7MEWzcTLWUO1xYAwMT85qvqqxq7fMuntm8I3hjODecJ/wIxvoCgoHiZINmO9/03s8&#13;&#10;jj5aKenwzRbUftsyIyhpPip8FPMky/wjD4cMG4sHc2pZn1rUtl0CdiXBDaV5ED3eNaMoDbRPuF5K&#13;&#10;fyuamOJ4d0HdKC7dsElwPXFRlgGEz1ozd6seNPehfZP8zD72T8zow2A7HKQ7GF83y1/N94D1ngrK&#13;&#10;rQNZh+H3PA+sHvjHlRDG8rC+/M45PQfUy5Jd/AIAAP//AwBQSwMEFAAGAAgAAAAhAJ5w343hAAAA&#13;&#10;DgEAAA8AAABkcnMvZG93bnJldi54bWxMT01PwkAQvZv4HzZj4k12gVqhdEqMxKsGFBJvS3doG7uz&#13;&#10;TXeh9d+7nPQyycv7mPfy9WhbcaHeN44RphMFgrh0puEK4fPj9WEBwgfNRreOCeGHPKyL25tcZ8YN&#13;&#10;vKXLLlQihrDPNEIdQpdJ6cuarPYT1xFH7uR6q0OEfSVNr4cYbls5UyqVVjccP9S6o5eayu/d2SLs&#13;&#10;305fh0S9Vxv72A1uVJLtUiLe342bVTzPKxCBxvDngOuG2B+KWOzozmy8aBGe0iSJUoQ0BXHl1XQx&#13;&#10;B3FEWM5nIItc/p9R/AIAAP//AwBQSwECLQAUAAYACAAAACEAtoM4kv4AAADhAQAAEwAAAAAAAAAA&#13;&#10;AAAAAAAAAAAAW0NvbnRlbnRfVHlwZXNdLnhtbFBLAQItABQABgAIAAAAIQA4/SH/1gAAAJQBAAAL&#13;&#10;AAAAAAAAAAAAAAAAAC8BAABfcmVscy8ucmVsc1BLAQItABQABgAIAAAAIQCO83AArwIAAKwFAAAO&#13;&#10;AAAAAAAAAAAAAAAAAC4CAABkcnMvZTJvRG9jLnhtbFBLAQItABQABgAIAAAAIQCecN+N4QAAAA4B&#13;&#10;AAAPAAAAAAAAAAAAAAAAAAkFAABkcnMvZG93bnJldi54bWxQSwUGAAAAAAQABADzAAAAFwYAAAAA&#13;&#10;" filled="f" stroked="f">
                <v:textbox>
                  <w:txbxContent>
                    <w:p w14:paraId="5BA4DB9D" w14:textId="777B902C" w:rsidR="004A12E9" w:rsidRPr="006F1FAD" w:rsidRDefault="004A12E9" w:rsidP="004A12E9">
                      <w:pPr>
                        <w:rPr>
                          <w:rFonts w:ascii="Chalkduster" w:hAnsi="Chalkduster"/>
                          <w:i/>
                          <w:color w:val="0000FF"/>
                        </w:rPr>
                      </w:pPr>
                      <w:r>
                        <w:rPr>
                          <w:rFonts w:ascii="Chalkduster" w:hAnsi="Chalkduster"/>
                          <w:i/>
                          <w:color w:val="0000FF"/>
                        </w:rPr>
                        <w:t>Greenhouse effect</w:t>
                      </w:r>
                    </w:p>
                  </w:txbxContent>
                </v:textbox>
              </v:shape>
            </w:pict>
          </mc:Fallback>
        </mc:AlternateContent>
      </w:r>
      <w:r w:rsidR="000E0681">
        <w:rPr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39CB2F31" wp14:editId="4BE4185C">
                <wp:simplePos x="0" y="0"/>
                <wp:positionH relativeFrom="column">
                  <wp:posOffset>2317115</wp:posOffset>
                </wp:positionH>
                <wp:positionV relativeFrom="paragraph">
                  <wp:posOffset>135890</wp:posOffset>
                </wp:positionV>
                <wp:extent cx="616585" cy="575310"/>
                <wp:effectExtent l="0" t="0" r="0" b="8890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6585" cy="5753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EE4F4E5" w14:textId="77777777" w:rsidR="004145F2" w:rsidRPr="00575C8C" w:rsidRDefault="004145F2" w:rsidP="005A4675">
                            <w:pPr>
                              <w:rPr>
                                <w:b/>
                                <w:color w:val="0432FF"/>
                                <w:sz w:val="72"/>
                                <w:szCs w:val="72"/>
                              </w:rPr>
                            </w:pPr>
                            <w:r w:rsidRPr="00575C8C">
                              <w:rPr>
                                <w:b/>
                                <w:color w:val="0432FF"/>
                                <w:sz w:val="72"/>
                                <w:szCs w:val="72"/>
                              </w:rPr>
                              <w:sym w:font="Wingdings 2" w:char="F06D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CB2F31" id="Text Box 21" o:spid="_x0000_s1033" type="#_x0000_t202" style="position:absolute;margin-left:182.45pt;margin-top:10.7pt;width:48.55pt;height:45.3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0G6Y3ewIAAGEFAAAOAAAAZHJzL2Uyb0RvYy54bWysVMFu2zAMvQ/YPwi6r06ypu2COkXWosOA&#13;&#10;Yi3WDj0rstQYk0VNUhJnX78n2U6zbpcOu9gU+UiRj6TOL9rGsI3yoSZb8vHRiDNlJVW1fSr5t4fr&#13;&#10;d2echShsJQxZVfKdCvxi/vbN+dbN1IRWZCrlGYLYMNu6kq9idLOiCHKlGhGOyCkLoybfiIijfyoq&#13;&#10;L7aI3phiMhqdFFvylfMkVQjQXnVGPs/xtVYy3modVGSm5Mgt5q/P32X6FvNzMXvywq1q2ach/iGL&#13;&#10;RtQWl+5DXYko2NrXf4RqaukpkI5HkpqCtK6lyjWgmvHoRTX3K+FUrgXkBLenKfy/sPLL5s6zuir5&#13;&#10;ZMyZFQ169KDayD5Sy6ACP1sXZoDdOwBjCz36POgDlKnsVvsm/VEQgx1M7/bspmgSypPxyfRsypmE&#13;&#10;aXo6fT/O7BfPzs6H+ElRw5JQco/mZU7F5iZEJALoAEl3WbqujckNNPY3BYCdRuUJ6L1THV2+WYo7&#13;&#10;o5KXsV+VBgM57aTIs6cujWcbgakRUiobc8U5LtAJpXH3axx7fHLtsnqN894j30w27p2b2pLPLL1I&#13;&#10;u/o+pKw7PPg7qDuJsV22ufWnQzuXVO3QZU/dngQnr2v04kaEeCc8FgONxbLHW3y0oW3JqZc4W5H/&#13;&#10;+Td9wmNeYeVsi0UrefixFl5xZj5bTPKH8fFx2sx8OJ6eTnDwh5blocWum0tCVzCsyC6LCR/NIGpP&#13;&#10;zSPehEW6FSZhJe4ueRzEy9itP94UqRaLDMIuOhFv7L2TKXRiOU3aQ/sovOvHMWKOv9CwkmL2Yio7&#13;&#10;bPK0tFhH0nUe2cRzx2rPP/Y4T3L/5qSH4vCcUc8v4/wXAAAA//8DAFBLAwQUAAYACAAAACEAJsXj&#13;&#10;VOEAAAAPAQAADwAAAGRycy9kb3ducmV2LnhtbEyPQU/DMAyF70j8h8hI3FjSUirWNZ0QE1cQAybt&#13;&#10;ljVeW9E4VZOt5d9jTuxi2fLn5/fK9ex6ccYxdJ40JAsFAqn2tqNGw+fHy90jiBANWdN7Qg0/GGBd&#13;&#10;XV+VprB+onc8b2MjWIRCYTS0MQ6FlKFu0Zmw8AMS745+dCbyODbSjmZicdfLVKlcOtMRf2jNgM8t&#13;&#10;1t/bk9Pw9Xrc7zL11mzcwzD5WUlyS6n17c28WXF5WoGIOMf/C/jLwP6hYmMHfyIbRK/hPs+WjGpI&#13;&#10;kwwEA1mecsIDkwk3sirlZY7qFwAA//8DAFBLAQItABQABgAIAAAAIQC2gziS/gAAAOEBAAATAAAA&#13;&#10;AAAAAAAAAAAAAAAAAABbQ29udGVudF9UeXBlc10ueG1sUEsBAi0AFAAGAAgAAAAhADj9If/WAAAA&#13;&#10;lAEAAAsAAAAAAAAAAAAAAAAALwEAAF9yZWxzLy5yZWxzUEsBAi0AFAAGAAgAAAAhALQbpjd7AgAA&#13;&#10;YQUAAA4AAAAAAAAAAAAAAAAALgIAAGRycy9lMm9Eb2MueG1sUEsBAi0AFAAGAAgAAAAhACbF41Th&#13;&#10;AAAADwEAAA8AAAAAAAAAAAAAAAAA1QQAAGRycy9kb3ducmV2LnhtbFBLBQYAAAAABAAEAPMAAADj&#13;&#10;BQAAAAA=&#13;&#10;" filled="f" stroked="f">
                <v:textbox>
                  <w:txbxContent>
                    <w:p w14:paraId="1EE4F4E5" w14:textId="77777777" w:rsidR="004145F2" w:rsidRPr="00575C8C" w:rsidRDefault="004145F2" w:rsidP="005A4675">
                      <w:pPr>
                        <w:rPr>
                          <w:b/>
                          <w:color w:val="0432FF"/>
                          <w:sz w:val="72"/>
                          <w:szCs w:val="72"/>
                        </w:rPr>
                      </w:pPr>
                      <w:r w:rsidRPr="00575C8C">
                        <w:rPr>
                          <w:b/>
                          <w:color w:val="0432FF"/>
                          <w:sz w:val="72"/>
                          <w:szCs w:val="72"/>
                        </w:rPr>
                        <w:sym w:font="Wingdings 2" w:char="F06D"/>
                      </w:r>
                    </w:p>
                  </w:txbxContent>
                </v:textbox>
              </v:shape>
            </w:pict>
          </mc:Fallback>
        </mc:AlternateContent>
      </w:r>
    </w:p>
    <w:p w14:paraId="4F9AA674" w14:textId="615C6C8E" w:rsidR="00123862" w:rsidRDefault="00A61FE0" w:rsidP="00EF7859">
      <w:pPr>
        <w:pStyle w:val="ListParagraph"/>
        <w:spacing w:line="360" w:lineRule="auto"/>
        <w:ind w:left="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  <w:lang w:eastAsia="zh-CN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5D252E65" wp14:editId="083C37E6">
                <wp:simplePos x="0" y="0"/>
                <wp:positionH relativeFrom="column">
                  <wp:posOffset>391795</wp:posOffset>
                </wp:positionH>
                <wp:positionV relativeFrom="paragraph">
                  <wp:posOffset>40005</wp:posOffset>
                </wp:positionV>
                <wp:extent cx="2181860" cy="931545"/>
                <wp:effectExtent l="0" t="0" r="0" b="8255"/>
                <wp:wrapSquare wrapText="bothSides"/>
                <wp:docPr id="25" name="Text Box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81860" cy="9315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CA17560" w14:textId="6EE8246C" w:rsidR="004145F2" w:rsidRPr="006F1FAD" w:rsidRDefault="00512A4C" w:rsidP="00A61FE0">
                            <w:pPr>
                              <w:rPr>
                                <w:rFonts w:ascii="Chalkduster" w:hAnsi="Chalkduster"/>
                                <w:i/>
                                <w:color w:val="0000FF"/>
                              </w:rPr>
                            </w:pPr>
                            <w:r>
                              <w:rPr>
                                <w:rFonts w:ascii="Chalkduster" w:hAnsi="Chalkduster"/>
                                <w:i/>
                                <w:color w:val="0000FF"/>
                              </w:rPr>
                              <w:t>When land ice melts, the water from the melted ice runs into the oceans.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252E65" id="Text Box 25" o:spid="_x0000_s1034" type="#_x0000_t202" style="position:absolute;margin-left:30.85pt;margin-top:3.15pt;width:171.8pt;height:73.3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a2bdurwIAAKwFAAAOAAAAZHJzL2Uyb0RvYy54bWysVE1v2zAMvQ/YfxB0T21nTpsYdQo3RYYB&#13;&#10;RVssHXpWZKkxZouapMTOhv33UXKcZt0uHXaxKfKJIh8/Lq+6piY7YWwFKqfJWUyJUBzKSj3n9Mvj&#13;&#10;cjSlxDqmSlaDEjndC0uv5u/fXbY6E2PYQF0KQ9CJslmrc7pxTmdRZPlGNMyegRYKjRJMwxwezXNU&#13;&#10;Gtai96aOxnF8HrVgSm2AC2tRe9Mb6Tz4l1Jwdy+lFY7UOcXYXPia8F37bzS/ZNmzYXpT8UMY7B+i&#13;&#10;aFil8NGjqxvmGNma6g9XTcUNWJDujEMTgZQVFyEHzCaJX2Wz2jAtQi5IjtVHmuz/c8vvdg+GVGVO&#13;&#10;xxNKFGuwRo+ic+QaOoIq5KfVNkPYSiPQdajHOg96i0qfdidN4/+YEEE7Mr0/suu9cVSOk2kyPUcT&#13;&#10;R9vsQzJJg/vo5bY21n0U0BAv5NRg9QKpbHdrHUaC0AHiH1OwrOo6VLBWvykQ2GtEaIH+NsswEhQ9&#13;&#10;0scUyvNjMbkYFxeT2ei8mCSjNImno6KIx6ObZREXcbpczNLrnz5d9DncjzwlfepBcvtaeK+1+iwk&#13;&#10;khkY8IrQxmJRG7Jj2ICMc6FcIC9EiGiPkpjFWy4e8CGPkN9bLveMDC+DcsfLTaXABL5fhV1+HUKW&#13;&#10;PR7JOMnbi65bd6GLpkNnrKHcY8MY6EfOar6ssKq3zLoHZnDGsBFwb7h7/Mga2pzCQaJkA+b73/Qe&#13;&#10;j62PVkpanNmc2m9bZgQl9SeFQzFL0tQPeTikWFg8mFPL+tSits0CsCoJbijNg+jxrh5EaaB5wvVS&#13;&#10;+FfRxBTHt3PqBnHh+k2C64mLogggHGvN3K1aae5d+yL5nn3snpjRh8Z22Eh3MEw3y171d4/1NxUU&#13;&#10;WweyCs3vee5ZPfCPKyG05WF9+Z1zeg6olyU7/wUAAP//AwBQSwMEFAAGAAgAAAAhANbfo8ffAAAA&#13;&#10;DQEAAA8AAABkcnMvZG93bnJldi54bWxMT8tOwzAQvCPxD9YicaN2aVMgjVMhKq4gykPito23SUS8&#13;&#10;jmK3CX/PcoLLPjSzszPFZvKdOtEQ28AW5jMDirgKruXawtvr49UtqJiQHXaBycI3RdiU52cF5i6M&#13;&#10;/EKnXaqViHDM0UKTUp9rHauGPMZZ6IkFO4TBY5J1qLUbcBRx3+lrY1baY8vyocGeHhqqvnZHb+H9&#13;&#10;6fD5sTTP9dZn/Rgmo9nfaWsvL6btWsr9GlSiKf1dwG8G8Q+lGNuHI7uoOgur+Y0wpS9ACbw0mQx7&#13;&#10;4WULA7os9P8U5Q8AAAD//wMAUEsBAi0AFAAGAAgAAAAhALaDOJL+AAAA4QEAABMAAAAAAAAAAAAA&#13;&#10;AAAAAAAAAFtDb250ZW50X1R5cGVzXS54bWxQSwECLQAUAAYACAAAACEAOP0h/9YAAACUAQAACwAA&#13;&#10;AAAAAAAAAAAAAAAvAQAAX3JlbHMvLnJlbHNQSwECLQAUAAYACAAAACEA2tm3bq8CAACsBQAADgAA&#13;&#10;AAAAAAAAAAAAAAAuAgAAZHJzL2Uyb0RvYy54bWxQSwECLQAUAAYACAAAACEA1t+jx98AAAANAQAA&#13;&#10;DwAAAAAAAAAAAAAAAAAJBQAAZHJzL2Rvd25yZXYueG1sUEsFBgAAAAAEAAQA8wAAABUGAAAAAA==&#13;&#10;" filled="f" stroked="f">
                <v:textbox>
                  <w:txbxContent>
                    <w:p w14:paraId="7CA17560" w14:textId="6EE8246C" w:rsidR="004145F2" w:rsidRPr="006F1FAD" w:rsidRDefault="00512A4C" w:rsidP="00A61FE0">
                      <w:pPr>
                        <w:rPr>
                          <w:rFonts w:ascii="Chalkduster" w:hAnsi="Chalkduster"/>
                          <w:i/>
                          <w:color w:val="0000FF"/>
                        </w:rPr>
                      </w:pPr>
                      <w:r>
                        <w:rPr>
                          <w:rFonts w:ascii="Chalkduster" w:hAnsi="Chalkduster"/>
                          <w:i/>
                          <w:color w:val="0000FF"/>
                        </w:rPr>
                        <w:t>When land ice melts, the water from the melted ice runs into the oceans.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4D7CDBCC" w14:textId="77777777" w:rsidR="00123862" w:rsidRDefault="00123862" w:rsidP="00EF7859">
      <w:pPr>
        <w:pStyle w:val="ListParagraph"/>
        <w:spacing w:line="360" w:lineRule="auto"/>
        <w:ind w:left="0"/>
        <w:rPr>
          <w:rFonts w:ascii="Arial" w:hAnsi="Arial" w:cs="Arial"/>
          <w:sz w:val="22"/>
          <w:szCs w:val="22"/>
        </w:rPr>
      </w:pPr>
    </w:p>
    <w:p w14:paraId="62D9540B" w14:textId="73E48224" w:rsidR="00AC0F9F" w:rsidRDefault="00AC0F9F" w:rsidP="00EF7859">
      <w:pPr>
        <w:pStyle w:val="ListParagraph"/>
        <w:spacing w:line="360" w:lineRule="auto"/>
        <w:ind w:left="0"/>
        <w:rPr>
          <w:rFonts w:ascii="Arial" w:hAnsi="Arial" w:cs="Arial"/>
          <w:sz w:val="22"/>
          <w:szCs w:val="22"/>
        </w:rPr>
      </w:pPr>
    </w:p>
    <w:p w14:paraId="467A0FF9" w14:textId="65A39A62" w:rsidR="00AC0F9F" w:rsidRDefault="00D448D3" w:rsidP="00EF7859">
      <w:pPr>
        <w:pStyle w:val="ListParagraph"/>
        <w:spacing w:line="360" w:lineRule="auto"/>
        <w:ind w:left="0"/>
        <w:rPr>
          <w:rFonts w:ascii="Arial" w:hAnsi="Arial" w:cs="Arial"/>
          <w:sz w:val="22"/>
          <w:szCs w:val="22"/>
        </w:rPr>
      </w:pPr>
      <w:r>
        <w:rPr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45C8685C" wp14:editId="5644BAD7">
                <wp:simplePos x="0" y="0"/>
                <wp:positionH relativeFrom="column">
                  <wp:posOffset>2805430</wp:posOffset>
                </wp:positionH>
                <wp:positionV relativeFrom="paragraph">
                  <wp:posOffset>218963</wp:posOffset>
                </wp:positionV>
                <wp:extent cx="683260" cy="564515"/>
                <wp:effectExtent l="0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3260" cy="5645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54D652B" w14:textId="77777777" w:rsidR="004145F2" w:rsidRPr="00575C8C" w:rsidRDefault="004145F2" w:rsidP="005A4675">
                            <w:pPr>
                              <w:rPr>
                                <w:b/>
                                <w:color w:val="0432FF"/>
                                <w:sz w:val="72"/>
                                <w:szCs w:val="72"/>
                              </w:rPr>
                            </w:pPr>
                            <w:r w:rsidRPr="00575C8C">
                              <w:rPr>
                                <w:b/>
                                <w:color w:val="0432FF"/>
                                <w:sz w:val="72"/>
                                <w:szCs w:val="72"/>
                              </w:rPr>
                              <w:sym w:font="Wingdings 2" w:char="F06B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C8685C" id="Text Box 13" o:spid="_x0000_s1035" type="#_x0000_t202" style="position:absolute;margin-left:220.9pt;margin-top:17.25pt;width:53.8pt;height:44.4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uwXbmeQIAAGEFAAAOAAAAZHJzL2Uyb0RvYy54bWysVMFu2zAMvQ/YPwi6r07SJGuNOEXWIsOA&#13;&#10;oC2WDD0rstQYk0RNUmJnXz9KttOs26XDLjZFPlLkI6nZTaMVOQjnKzAFHV4MKBGGQ1mZ54J+2yw/&#13;&#10;XFHiAzMlU2BEQY/C05v5+3ez2uZiBDtQpXAEgxif17aguxBsnmWe74Rm/gKsMGiU4DQLeHTPWelY&#13;&#10;jdG1ykaDwTSrwZXWARfeo/auNdJ5ii+l4OFBSi8CUQXF3EL6uvTdxm82n7H82TG7q3iXBvuHLDSr&#13;&#10;DF56CnXHAiN7V/0RSlfcgQcZLjjoDKSsuEg1YDXDwatq1jtmRaoFyfH2RJP/f2H5/eHRkarE3l1S&#13;&#10;YpjGHm1EE8gnaAiqkJ/a+hxha4vA0KAesb3eozKW3Uin4x8LImhHpo8ndmM0jsrp1eVoihaOpsl0&#13;&#10;PBlOYpTsxdk6Hz4L0CQKBXXYvMQpO6x8aKE9JN5lYFkplRqozG8KjNlqRJqAzjvW0eabpHBUInop&#13;&#10;81VIZCClHRVp9sStcuTAcGoY58KEVHGKi+iIknj3Wxw7fHRts3qL88kj3QwmnJx1ZcAlll6lXX7v&#13;&#10;U5YtHqk+qzuKodk2qfXXfTu3UB6xyw7aPfGWLyvsxYr58MgcLga2D5c9POBHKqgLCp1EyQ7cz7/p&#13;&#10;Ix7nFa2U1LhoBfU/9swJStQXg5N8PRyP42amw3jycYQHd27ZnlvMXt8CdmWIz4rlSYz4oHpROtBP&#13;&#10;+CYs4q1oYobj3QUNvXgb2vXHN4WLxSKBcBctCyuztjyGjizHSds0T8zZbhwDzvE99CvJ8ldT2WKj&#13;&#10;p4HFPoCs0shGnltWO/5xj9PQd29OfCjOzwn18jLOfwEAAP//AwBQSwMEFAAGAAgAAAAhAAlSeVri&#13;&#10;AAAADwEAAA8AAABkcnMvZG93bnJldi54bWxMj0FPwzAMhe9I/IfISNxYsi1FrGs6ISauIAZM2i1r&#13;&#10;vLaicaomW8u/x5zgYsnye8/fKzaT78QFh9gGMjCfKRBIVXAt1QY+3p/vHkDEZMnZLhAa+MYIm/L6&#13;&#10;qrC5CyO94WWXasEhFHNroEmpz6WMVYPexlnokfh2CoO3idehlm6wI4f7Ti6UupfetsQfGtvjU4PV&#13;&#10;1+7sDXy+nA57rV7rrc/6MUxKkl9JY25vpu2ax+MaRMIp/TngtwPzQ8lgx3AmF0VnQOs58ycDS52B&#13;&#10;YEGmVxrEkZWLpQZZFvJ/j/IHAAD//wMAUEsBAi0AFAAGAAgAAAAhALaDOJL+AAAA4QEAABMAAAAA&#13;&#10;AAAAAAAAAAAAAAAAAFtDb250ZW50X1R5cGVzXS54bWxQSwECLQAUAAYACAAAACEAOP0h/9YAAACU&#13;&#10;AQAACwAAAAAAAAAAAAAAAAAvAQAAX3JlbHMvLnJlbHNQSwECLQAUAAYACAAAACEA7sF25nkCAABh&#13;&#10;BQAADgAAAAAAAAAAAAAAAAAuAgAAZHJzL2Uyb0RvYy54bWxQSwECLQAUAAYACAAAACEACVJ5WuIA&#13;&#10;AAAPAQAADwAAAAAAAAAAAAAAAADTBAAAZHJzL2Rvd25yZXYueG1sUEsFBgAAAAAEAAQA8wAAAOIF&#13;&#10;AAAAAA==&#13;&#10;" filled="f" stroked="f">
                <v:textbox>
                  <w:txbxContent>
                    <w:p w14:paraId="354D652B" w14:textId="77777777" w:rsidR="004145F2" w:rsidRPr="00575C8C" w:rsidRDefault="004145F2" w:rsidP="005A4675">
                      <w:pPr>
                        <w:rPr>
                          <w:b/>
                          <w:color w:val="0432FF"/>
                          <w:sz w:val="72"/>
                          <w:szCs w:val="72"/>
                        </w:rPr>
                      </w:pPr>
                      <w:r w:rsidRPr="00575C8C">
                        <w:rPr>
                          <w:b/>
                          <w:color w:val="0432FF"/>
                          <w:sz w:val="72"/>
                          <w:szCs w:val="72"/>
                        </w:rPr>
                        <w:sym w:font="Wingdings 2" w:char="F06B"/>
                      </w:r>
                    </w:p>
                  </w:txbxContent>
                </v:textbox>
              </v:shape>
            </w:pict>
          </mc:Fallback>
        </mc:AlternateContent>
      </w:r>
    </w:p>
    <w:p w14:paraId="53C3A576" w14:textId="7A8ACA7E" w:rsidR="00AC0F9F" w:rsidRDefault="007518D8" w:rsidP="00EF7859">
      <w:pPr>
        <w:pStyle w:val="ListParagraph"/>
        <w:spacing w:line="360" w:lineRule="auto"/>
        <w:ind w:left="0"/>
        <w:rPr>
          <w:rFonts w:ascii="Arial" w:hAnsi="Arial" w:cs="Arial"/>
          <w:sz w:val="22"/>
          <w:szCs w:val="22"/>
        </w:rPr>
      </w:pPr>
      <w:r>
        <w:rPr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D8E1A56" wp14:editId="2B7AE35A">
                <wp:simplePos x="0" y="0"/>
                <wp:positionH relativeFrom="column">
                  <wp:posOffset>3727450</wp:posOffset>
                </wp:positionH>
                <wp:positionV relativeFrom="paragraph">
                  <wp:posOffset>161925</wp:posOffset>
                </wp:positionV>
                <wp:extent cx="2609850" cy="1104265"/>
                <wp:effectExtent l="50800" t="25400" r="82550" b="89535"/>
                <wp:wrapThrough wrapText="bothSides">
                  <wp:wrapPolygon edited="0">
                    <wp:start x="210" y="-497"/>
                    <wp:lineTo x="-420" y="-497"/>
                    <wp:lineTo x="-420" y="21861"/>
                    <wp:lineTo x="420" y="22855"/>
                    <wp:lineTo x="21232" y="22855"/>
                    <wp:lineTo x="21442" y="22855"/>
                    <wp:lineTo x="22073" y="16396"/>
                    <wp:lineTo x="22073" y="4968"/>
                    <wp:lineTo x="21863" y="1491"/>
                    <wp:lineTo x="21442" y="-497"/>
                    <wp:lineTo x="210" y="-497"/>
                  </wp:wrapPolygon>
                </wp:wrapThrough>
                <wp:docPr id="6" name="Rounded 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09850" cy="110426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CB6ECB5" w14:textId="2384BFED" w:rsidR="004145F2" w:rsidRPr="00C94E05" w:rsidRDefault="00B00A19" w:rsidP="00AC0F9F">
                            <w:pPr>
                              <w:jc w:val="center"/>
                              <w:rPr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color w:val="000000" w:themeColor="text1"/>
                                <w:sz w:val="36"/>
                                <w:szCs w:val="36"/>
                              </w:rPr>
                              <w:t>g</w:t>
                            </w:r>
                            <w:r w:rsidR="008E3F73">
                              <w:rPr>
                                <w:color w:val="000000" w:themeColor="text1"/>
                                <w:sz w:val="36"/>
                                <w:szCs w:val="36"/>
                              </w:rPr>
                              <w:t>lobal</w:t>
                            </w:r>
                            <w:r w:rsidR="004145F2">
                              <w:rPr>
                                <w:color w:val="000000" w:themeColor="text1"/>
                                <w:sz w:val="36"/>
                                <w:szCs w:val="36"/>
                              </w:rPr>
                              <w:t xml:space="preserve"> temperature increase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D8E1A56" id="Rounded Rectangle 6" o:spid="_x0000_s1036" style="position:absolute;margin-left:293.5pt;margin-top:12.75pt;width:205.5pt;height:86.9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T6DvwjQIAAKoFAAAOAAAAZHJzL2Uyb0RvYy54bWysVEtPGzEQvlfqf7B8L5tNQwoRGxSBqCoh&#13;&#10;ioCKs+O1E0u2x7Wd7Ka/vmPvI5QiIVW97M543jPfzMVlazTZCx8U2IqWJxNKhOVQK7up6I+nm09n&#13;&#10;lITIbM00WFHRgwj0cvnxw0XjFmIKW9C18ASd2LBoXEW3MbpFUQS+FYaFE3DColCCNywi6zdF7VmD&#13;&#10;3o0uppPJvGjA184DFyHg63UnpMvsX0rB43cpg4hEVxRzi/nr83edvsXygi02nrmt4n0a7B+yMExZ&#13;&#10;DDq6umaRkZ1Xf7kyinsIIOMJB1OAlIqLXANWU05eVfO4ZU7kWrA5wY1tCv/PLb/b33ui6orOKbHM&#13;&#10;4IgeYGdrUZMHbB6zGy3IPLWpcWGB2o/u3vdcQDLV3Epv0h+rIW1u7WFsrWgj4fg4nU/Oz05xAhxl&#13;&#10;ZTmZTeenyWtxNHc+xK8CDElERX1KI+WQ+8r2tyF2+oNeChlAq/pGaZ2ZBBpxpT3ZMxz3elP2Ef7Q&#13;&#10;0vY9w9i+YYiJJssitaErPFPxoEXyp+2DkNhHLLXMCWcEH5NhnAsbB79ZO5lJTH00/Py+Ya+fTEVG&#13;&#10;92g8fd94tMiRwcbR2CgL/i0HekxZdvpDB7q6Uwtiu24zgMq8TelpDfUBUeWhW7fg+I3Cmd6yEO+Z&#13;&#10;x/1CHODNiN/xIzU0FYWeomQL/tdb70kfYY9SShrc14qGnzvmBSX6m8WFOC9ns7TgmZmdfpki419K&#13;&#10;1i8ldmeuADFS4nVyPJNJP+qBlB7MM56WVYqKImY5xq4oj35grmJ3R/A4cbFaZTVcasfirX10fABC&#13;&#10;gutT+8y864EdcSfuYNhttngF7U43jcjCahdBqoz7Y1/7EeBByOvTH690cV7yWet4Ype/AQAA//8D&#13;&#10;AFBLAwQUAAYACAAAACEAjurdE+YAAAAPAQAADwAAAGRycy9kb3ducmV2LnhtbEyPQU/DMAyF70j8&#13;&#10;h8hIXNCWbKKj6ZpOExMnmATbOHBzm6wtNEnVZFv595gTXCzZfn5+X74abcfOZgitdwpmUwHMuMrr&#13;&#10;1tUKDvunSQosRHQaO++Mgm8TYFVcX+WYaX9xb+a8izUjExcyVNDE2Gech6oxFsPU98bR7ugHi5Ha&#13;&#10;oeZ6wAuZ247PhVhwi62jDw325rEx1dfuZBWsq/5FvpZebHHzuX8+fryLu8VMqdubcbOksl4Ci2aM&#13;&#10;fxfwy0D5oaBgpT85HVinIEkfCCgqmCcJMBJImdKgJKWU98CLnP/nKH4AAAD//wMAUEsBAi0AFAAG&#13;&#10;AAgAAAAhALaDOJL+AAAA4QEAABMAAAAAAAAAAAAAAAAAAAAAAFtDb250ZW50X1R5cGVzXS54bWxQ&#13;&#10;SwECLQAUAAYACAAAACEAOP0h/9YAAACUAQAACwAAAAAAAAAAAAAAAAAvAQAAX3JlbHMvLnJlbHNQ&#13;&#10;SwECLQAUAAYACAAAACEAE+g78I0CAACqBQAADgAAAAAAAAAAAAAAAAAuAgAAZHJzL2Uyb0RvYy54&#13;&#10;bWxQSwECLQAUAAYACAAAACEAjurdE+YAAAAPAQAADwAAAAAAAAAAAAAAAADnBAAAZHJzL2Rvd25y&#13;&#10;ZXYueG1sUEsFBgAAAAAEAAQA8wAAAPoFAAAAAA==&#13;&#10;" fillcolor="white [3212]" strokecolor="black [3213]">
                <v:shadow on="t" color="black" opacity="22937f" origin=",.5" offset="0,.63889mm"/>
                <v:textbox>
                  <w:txbxContent>
                    <w:p w14:paraId="2CB6ECB5" w14:textId="2384BFED" w:rsidR="004145F2" w:rsidRPr="00C94E05" w:rsidRDefault="00B00A19" w:rsidP="00AC0F9F">
                      <w:pPr>
                        <w:jc w:val="center"/>
                        <w:rPr>
                          <w:color w:val="000000" w:themeColor="text1"/>
                          <w:sz w:val="36"/>
                          <w:szCs w:val="36"/>
                        </w:rPr>
                      </w:pPr>
                      <w:r>
                        <w:rPr>
                          <w:color w:val="000000" w:themeColor="text1"/>
                          <w:sz w:val="36"/>
                          <w:szCs w:val="36"/>
                        </w:rPr>
                        <w:t>g</w:t>
                      </w:r>
                      <w:r w:rsidR="008E3F73">
                        <w:rPr>
                          <w:color w:val="000000" w:themeColor="text1"/>
                          <w:sz w:val="36"/>
                          <w:szCs w:val="36"/>
                        </w:rPr>
                        <w:t>lobal</w:t>
                      </w:r>
                      <w:r w:rsidR="004145F2">
                        <w:rPr>
                          <w:color w:val="000000" w:themeColor="text1"/>
                          <w:sz w:val="36"/>
                          <w:szCs w:val="36"/>
                        </w:rPr>
                        <w:t xml:space="preserve"> temperature increase</w:t>
                      </w:r>
                    </w:p>
                  </w:txbxContent>
                </v:textbox>
                <w10:wrap type="through"/>
              </v:roundrect>
            </w:pict>
          </mc:Fallback>
        </mc:AlternateContent>
      </w:r>
      <w:r>
        <w:rPr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2EEC9394" wp14:editId="2E8AFDEF">
                <wp:simplePos x="0" y="0"/>
                <wp:positionH relativeFrom="column">
                  <wp:posOffset>452755</wp:posOffset>
                </wp:positionH>
                <wp:positionV relativeFrom="paragraph">
                  <wp:posOffset>168910</wp:posOffset>
                </wp:positionV>
                <wp:extent cx="1993900" cy="1057910"/>
                <wp:effectExtent l="50800" t="25400" r="88900" b="110490"/>
                <wp:wrapThrough wrapText="bothSides">
                  <wp:wrapPolygon edited="0">
                    <wp:start x="275" y="-519"/>
                    <wp:lineTo x="-550" y="0"/>
                    <wp:lineTo x="-550" y="21263"/>
                    <wp:lineTo x="550" y="23337"/>
                    <wp:lineTo x="21187" y="23337"/>
                    <wp:lineTo x="22288" y="17114"/>
                    <wp:lineTo x="22288" y="8298"/>
                    <wp:lineTo x="21738" y="1556"/>
                    <wp:lineTo x="21462" y="-519"/>
                    <wp:lineTo x="275" y="-519"/>
                  </wp:wrapPolygon>
                </wp:wrapThrough>
                <wp:docPr id="14" name="Rounded Rectangl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93900" cy="105791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E70F2F4" w14:textId="65C6363A" w:rsidR="004145F2" w:rsidRPr="00C94E05" w:rsidRDefault="004145F2" w:rsidP="00AC0F9F">
                            <w:pPr>
                              <w:jc w:val="center"/>
                              <w:rPr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color w:val="000000" w:themeColor="text1"/>
                                <w:sz w:val="36"/>
                                <w:szCs w:val="36"/>
                              </w:rPr>
                              <w:t>Arctic sea ice decrease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EEC9394" id="Rounded Rectangle 14" o:spid="_x0000_s1037" style="position:absolute;margin-left:35.65pt;margin-top:13.3pt;width:157pt;height:83.3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qB7J2jwIAAKwFAAAOAAAAZHJzL2Uyb0RvYy54bWysVNtqGzEQfS/0H4Tem/U6TlubrINJSCmE&#13;&#10;JCQpeZa1ki2QNKoke9f9+o60F6dpIFD6sqvRXDRz5sycX7RGk73wQYGtaHkyoURYDrWym4r+eLr+&#13;&#10;9JWSEJmtmQYrKnoQgV4sP344b9xCTGELuhaeYBAbFo2r6DZGtyiKwLfCsHACTlhUSvCGRRT9pqg9&#13;&#10;azC60cV0MvlcNOBr54GLEPD2qlPSZY4vpeDxTsogItEVxdxi/vr8XadvsTxni41nbqt4nwb7hywM&#13;&#10;UxYfHUNdscjIzqu/QhnFPQSQ8YSDKUBKxUWuAaspJ6+qedwyJ3ItCE5wI0zh/4Xlt/t7T1SNvZtR&#13;&#10;YpnBHj3AztaiJg+IHrMbLQjqEKjGhQXaP7p730sBj6nqVnqT/lgPaTO4hxFc0UbC8bKcz0/nE+wB&#13;&#10;R105OfsyLzP8xdHd+RC/CTAkHSrqUx4piYws29+EiO+i/WCXngygVX2ttM5Coo241J7sGTZ8vSlT&#13;&#10;3ujxh5W27znG9g1HDJM8iwRDV3g+xYMWKZ62D0IikqnUnHDm8DEZxrmwcYibrZObxNRHx9P3HXv7&#13;&#10;5Coyv0fn6fvOo0d+GWwcnY2y4N8KoMeUZWc/INDVnSCI7brtKJSrS1drqA/IKw/dwAXHrxX29IaF&#13;&#10;eM88ThjyALdGvMOP1NBUFPoTJVvwv966T/ZIfNRS0uDEVjT83DEvKNHfLY7EvJzN0ohnYXb2ZYqC&#13;&#10;f6lZv9TYnbkE5EiJ+8nxfEz2UQ9H6cE843JZpVdRxSzHtyvKox+Ey9htElxPXKxW2QzH2rF4Yx8d&#13;&#10;H4iQ6PrUPjPvemJHnIlbGKabLV5Ru7NNLbKw2kWQKvP+iGvfAlwJmdz9+ko756WcrY5LdvkbAAD/&#13;&#10;/wMAUEsDBBQABgAIAAAAIQCuETiu5AAAAA4BAAAPAAAAZHJzL2Rvd25yZXYueG1sTE9NT8MwDL0j&#13;&#10;8R8iI3FBLGkrytY1nSYmTjAJNjhwc9usLTRO1WRb+feYE1ws2e/5feSryfbiZEbfOdIQzRQIQ5Wr&#13;&#10;O2o0vO0fb+cgfECqsXdkNHwbD6vi8iLHrHZnejWnXWgEi5DPUEMbwpBJ6avWWPQzNxhi7OBGi4HX&#13;&#10;sZH1iGcWt72MlUqlxY7YocXBPLSm+todrYZ1NTwvXkqntrj53D8dPt7VTRppfX01bZY81ksQwUzh&#13;&#10;7wN+O3B+KDhY6Y5Ue9FruI8SZmqI0xQE48n8jg8lExdJDLLI5f8axQ8AAAD//wMAUEsBAi0AFAAG&#13;&#10;AAgAAAAhALaDOJL+AAAA4QEAABMAAAAAAAAAAAAAAAAAAAAAAFtDb250ZW50X1R5cGVzXS54bWxQ&#13;&#10;SwECLQAUAAYACAAAACEAOP0h/9YAAACUAQAACwAAAAAAAAAAAAAAAAAvAQAAX3JlbHMvLnJlbHNQ&#13;&#10;SwECLQAUAAYACAAAACEA6geydo8CAACsBQAADgAAAAAAAAAAAAAAAAAuAgAAZHJzL2Uyb0RvYy54&#13;&#10;bWxQSwECLQAUAAYACAAAACEArhE4ruQAAAAOAQAADwAAAAAAAAAAAAAAAADpBAAAZHJzL2Rvd25y&#13;&#10;ZXYueG1sUEsFBgAAAAAEAAQA8wAAAPoFAAAAAA==&#13;&#10;" fillcolor="white [3212]" strokecolor="black [3213]">
                <v:shadow on="t" color="black" opacity="22937f" origin=",.5" offset="0,.63889mm"/>
                <v:textbox>
                  <w:txbxContent>
                    <w:p w14:paraId="3E70F2F4" w14:textId="65C6363A" w:rsidR="004145F2" w:rsidRPr="00C94E05" w:rsidRDefault="004145F2" w:rsidP="00AC0F9F">
                      <w:pPr>
                        <w:jc w:val="center"/>
                        <w:rPr>
                          <w:color w:val="000000" w:themeColor="text1"/>
                          <w:sz w:val="36"/>
                          <w:szCs w:val="36"/>
                        </w:rPr>
                      </w:pPr>
                      <w:r>
                        <w:rPr>
                          <w:color w:val="000000" w:themeColor="text1"/>
                          <w:sz w:val="36"/>
                          <w:szCs w:val="36"/>
                        </w:rPr>
                        <w:t>Arctic sea ice decrease</w:t>
                      </w:r>
                    </w:p>
                  </w:txbxContent>
                </v:textbox>
                <w10:wrap type="through"/>
              </v:roundrect>
            </w:pict>
          </mc:Fallback>
        </mc:AlternateContent>
      </w:r>
    </w:p>
    <w:p w14:paraId="13AF9030" w14:textId="77777777" w:rsidR="00AC0F9F" w:rsidRDefault="00AC0F9F" w:rsidP="00EF7859">
      <w:pPr>
        <w:pStyle w:val="ListParagraph"/>
        <w:spacing w:line="360" w:lineRule="auto"/>
        <w:ind w:left="0"/>
        <w:rPr>
          <w:rFonts w:ascii="Arial" w:hAnsi="Arial" w:cs="Arial"/>
          <w:sz w:val="22"/>
          <w:szCs w:val="22"/>
        </w:rPr>
      </w:pPr>
    </w:p>
    <w:p w14:paraId="513B3FA1" w14:textId="50669F55" w:rsidR="00AC0F9F" w:rsidRDefault="00D448D3" w:rsidP="00EF7859">
      <w:pPr>
        <w:pStyle w:val="ListParagraph"/>
        <w:spacing w:line="360" w:lineRule="auto"/>
        <w:ind w:left="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  <w:lang w:eastAsia="zh-CN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5C67F521" wp14:editId="4D35EE60">
                <wp:simplePos x="0" y="0"/>
                <wp:positionH relativeFrom="column">
                  <wp:posOffset>2472690</wp:posOffset>
                </wp:positionH>
                <wp:positionV relativeFrom="paragraph">
                  <wp:posOffset>66040</wp:posOffset>
                </wp:positionV>
                <wp:extent cx="1448435" cy="841375"/>
                <wp:effectExtent l="0" t="0" r="0" b="0"/>
                <wp:wrapSquare wrapText="bothSides"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48435" cy="8413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B05EC99" w14:textId="79548187" w:rsidR="004145F2" w:rsidRPr="006F1FAD" w:rsidRDefault="004145F2" w:rsidP="00656841">
                            <w:pPr>
                              <w:rPr>
                                <w:rFonts w:ascii="Chalkduster" w:hAnsi="Chalkduster"/>
                                <w:i/>
                                <w:color w:val="0000FF"/>
                              </w:rPr>
                            </w:pPr>
                            <w:r>
                              <w:rPr>
                                <w:rFonts w:ascii="Chalkduster" w:hAnsi="Chalkduster"/>
                                <w:i/>
                                <w:color w:val="0000FF"/>
                              </w:rPr>
                              <w:t>Ice melts when the temperature increases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67F521" id="Text Box 26" o:spid="_x0000_s1038" type="#_x0000_t202" style="position:absolute;margin-left:194.7pt;margin-top:5.2pt;width:114.05pt;height:66.2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LdEVorwIAAK0FAAAOAAAAZHJzL2Uyb0RvYy54bWysVE1v2zAMvQ/YfxB0T22nTpsadQo3RYYB&#13;&#10;xVqsHXpWZKkxZouapMTOhv33UbKdZt0uHXaxJfKR4scjL6+6piY7YWwFKqfJSUyJUBzKSj3n9Mvj&#13;&#10;ajKnxDqmSlaDEjndC0uvFu/fXbY6E1PYQF0KQ9CJslmrc7pxTmdRZPlGNMyegBYKlRJMwxxezXNU&#13;&#10;Gtai96aOpnF8FrVgSm2AC2tRetMr6SL4l1JwdyelFY7UOcXYXPia8F37b7S4ZNmzYXpT8SEM9g9R&#13;&#10;NKxS+OjB1Q1zjGxN9YerpuIGLEh3wqGJQMqKi5ADZpPEr7J52DAtQi5YHKsPZbL/zy3/tLs3pCpz&#13;&#10;Oj2jRLEGe/QoOkeuoSMowvq02mYIe9AIdB3Ksc+j3KLQp91J0/g/JkRQj5XeH6rrvXFvlKbz9HRG&#13;&#10;CUfdPE1Oz2feTfRirY11HwQ0xB9yarB7oahsd2tdDx0h/jEFq6quQwdr9ZsAffYSESjQW7MMI8Gj&#13;&#10;R/qYQnt+LGfn0+J8djE5K2bJJE3i+aQo4unkZlXERZyulhfp9c8hztE+8iXpUw8nt6+F91qrz0Ji&#13;&#10;MUMFvCDQWCxrQ3YMCcg4F8qF4oUIEe1RErN4i+GAD3mE/N5i3FdkfBmUOxg3lQIT6v0q7PLrGLLs&#13;&#10;8di0o7z90XXrLrAomY7UWEO5R8YY6GfOar6qsK23zLp7ZnDIkCS4ONwdfmQNbU5hOFGyAfP9b3KP&#13;&#10;R+6jlpIWhzan9tuWGUFJ/VHhVFwgx/yUh0uKncWLOdasjzVq2ywB25LgitI8HD3e1eNRGmiecL8U&#13;&#10;/lVUMcXx7Zy68bh0/SrB/cRFUQQQzrVm7lY9aO5d+y550j52T8zogdkOmfQJxvFm2SuC91hvqaDY&#13;&#10;OpBVYL8vdF/VoQG4E8L8DPvLL53je0C9bNnFLwAAAP//AwBQSwMEFAAGAAgAAAAhAOhvsNziAAAA&#13;&#10;DwEAAA8AAABkcnMvZG93bnJldi54bWxMT01vwjAMvU/af4g8abeRAIXR0hQh0K6bxj6k3UJj2orG&#13;&#10;qZpAu38/77RdbNnv+fm9fDO6VlyxD40nDdOJAoFUettQpeH97elhBSJEQ9a0nlDDNwbYFLc3ucms&#13;&#10;H+gVr4dYCRahkBkNdYxdJmUoa3QmTHyHxNjJ985EHvtK2t4MLO5aOVNqKZ1piD/UpsNdjeX5cHEa&#13;&#10;Pp5PX5+Jeqn2btENflSSXCq1vr8b92su2zWIiGP8u4DfDOwfCjZ29BeyQbQa5qs0YSoDijsTltPH&#13;&#10;BYgjL5JZCrLI5f8cxQ8AAAD//wMAUEsBAi0AFAAGAAgAAAAhALaDOJL+AAAA4QEAABMAAAAAAAAA&#13;&#10;AAAAAAAAAAAAAFtDb250ZW50X1R5cGVzXS54bWxQSwECLQAUAAYACAAAACEAOP0h/9YAAACUAQAA&#13;&#10;CwAAAAAAAAAAAAAAAAAvAQAAX3JlbHMvLnJlbHNQSwECLQAUAAYACAAAACEAi3RFaK8CAACtBQAA&#13;&#10;DgAAAAAAAAAAAAAAAAAuAgAAZHJzL2Uyb0RvYy54bWxQSwECLQAUAAYACAAAACEA6G+w3OIAAAAP&#13;&#10;AQAADwAAAAAAAAAAAAAAAAAJBQAAZHJzL2Rvd25yZXYueG1sUEsFBgAAAAAEAAQA8wAAABgGAAAA&#13;&#10;AA==&#13;&#10;" filled="f" stroked="f">
                <v:textbox>
                  <w:txbxContent>
                    <w:p w14:paraId="7B05EC99" w14:textId="79548187" w:rsidR="004145F2" w:rsidRPr="006F1FAD" w:rsidRDefault="004145F2" w:rsidP="00656841">
                      <w:pPr>
                        <w:rPr>
                          <w:rFonts w:ascii="Chalkduster" w:hAnsi="Chalkduster"/>
                          <w:i/>
                          <w:color w:val="0000FF"/>
                        </w:rPr>
                      </w:pPr>
                      <w:r>
                        <w:rPr>
                          <w:rFonts w:ascii="Chalkduster" w:hAnsi="Chalkduster"/>
                          <w:i/>
                          <w:color w:val="0000FF"/>
                        </w:rPr>
                        <w:t>Ice melts when the temperature increases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025565C4" wp14:editId="43A97044">
                <wp:simplePos x="0" y="0"/>
                <wp:positionH relativeFrom="column">
                  <wp:posOffset>2560955</wp:posOffset>
                </wp:positionH>
                <wp:positionV relativeFrom="paragraph">
                  <wp:posOffset>51323</wp:posOffset>
                </wp:positionV>
                <wp:extent cx="1015365" cy="19050"/>
                <wp:effectExtent l="0" t="152400" r="0" b="209550"/>
                <wp:wrapNone/>
                <wp:docPr id="10" name="Straight Arrow Connector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15365" cy="19050"/>
                        </a:xfrm>
                        <a:prstGeom prst="straightConnector1">
                          <a:avLst/>
                        </a:prstGeom>
                        <a:ln w="76200">
                          <a:solidFill>
                            <a:srgbClr val="0432FF"/>
                          </a:solidFill>
                          <a:headEnd type="triangle"/>
                          <a:tailEnd type="none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mv="urn:schemas-microsoft-com:mac:vml" xmlns:mo="http://schemas.microsoft.com/office/mac/office/2008/main">
            <w:pict>
              <v:shapetype id="_x0000_t32" coordsize="21600,21600" o:spt="32" o:oned="t" path="m0,0l21600,21600e" filled="f">
                <v:path arrowok="t" fillok="f" o:connecttype="none"/>
                <o:lock v:ext="edit" shapetype="t"/>
              </v:shapetype>
              <v:shape id="Straight Arrow Connector 10" o:spid="_x0000_s1026" type="#_x0000_t32" style="position:absolute;margin-left:201.65pt;margin-top:4.05pt;width:79.95pt;height:1.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+iRsgYCAABcBAAADgAAAGRycy9lMm9Eb2MueG1srFTbjtMwEH1H4h8sv9MkXVogarpCXcoLgmoX&#10;PsB17MSSbxqbpv17xk6acn9AvLhxPOfMOSfjbu7PRpOTgKCcbWi1KCkRlrtW2a6hXz7vX7ymJERm&#10;W6adFQ29iEDvt8+fbQZfi6XrnW4FECSxoR58Q/sYfV0UgffCsLBwXlg8lA4Mi7iFrmiBDchudLEs&#10;y3UxOGg9OC5CwLcP4yHdZn4pBY+fpAwiEt1Q1BbzCnk9prXYbljdAfO94pMM9g8qDFMWm85UDywy&#10;8hXUL1RGcXDBybjgzhROSsVF9oBuqvInN0898yJ7wXCCn2MK/4+WfzwdgKgWvx3GY5nBb/QUgamu&#10;j+QtgBvIzlmLOTogWIJ5DT7UCNvZA0y74A+QzJ8lmPSLtsg5Z3yZMxbnSDi+rMpqdbdeUcLxrHpT&#10;rjJncQN7CPG9cIakh4aGScysoso5s9OHELE9Aq+A1FlbMjT01RpHI5cFp1W7V1qnwwDdcaeBnFga&#10;hpd3y/0++UGKH8p6wdp3tiXx4jGMCIrZTotxUiJT+nZmcaQnBm2RKCUzZpGf4kWLUdSjkJgxul+O&#10;qtJ0i1kK41zYWM1MWJ1gEmXPwMnO34BTfYKKPPkzeIws36k/dZ0RubOzcQYbZR38TnY8XyXLsf6a&#10;wOg7RXB07SVPSY4GRzinPV23dEe+32f47U9h+w0AAP//AwBQSwMEFAAGAAgAAAAhAB1BMMzdAAAA&#10;CAEAAA8AAABkcnMvZG93bnJldi54bWxMj0FPg0AQhe8m/ofNmHgx7UKppKEsjZoQj8bqxdvCTgFh&#10;Zwm7pfjvHU/2OHlf3vsmPyx2EDNOvnOkIF5HIJBqZzpqFHx+lKsdCB80GT04QgU/6OFQ3N7kOjPu&#10;Qu84H0MjuIR8phW0IYyZlL5u0Wq/diMSZyc3WR34nBppJn3hcjvITRSl0uqOeKHVI760WPfHs1VQ&#10;9Uv79WpP/fe2Kc1D+TyntnxT6v5uedqDCLiEfxj+9FkdCnaq3JmMF4OCbZQkjCrYxSA4f0yTDYiK&#10;wTgGWeTy+oHiFwAA//8DAFBLAQItABQABgAIAAAAIQDkmcPA+wAAAOEBAAATAAAAAAAAAAAAAAAA&#10;AAAAAABbQ29udGVudF9UeXBlc10ueG1sUEsBAi0AFAAGAAgAAAAhACOyauHXAAAAlAEAAAsAAAAA&#10;AAAAAAAAAAAALAEAAF9yZWxzLy5yZWxzUEsBAi0AFAAGAAgAAAAhABfokbIGAgAAXAQAAA4AAAAA&#10;AAAAAAAAAAAALAIAAGRycy9lMm9Eb2MueG1sUEsBAi0AFAAGAAgAAAAhAB1BMMzdAAAACAEAAA8A&#10;AAAAAAAAAAAAAAAAXgQAAGRycy9kb3ducmV2LnhtbFBLBQYAAAAABAAEAPMAAABoBQAAAAA=&#10;" strokecolor="#0432ff" strokeweight="6pt">
                <v:stroke startarrow="block"/>
                <v:shadow on="t" opacity="24903f" mv:blur="40000f" origin=",.5" offset="0,20000emu"/>
              </v:shape>
            </w:pict>
          </mc:Fallback>
        </mc:AlternateContent>
      </w:r>
    </w:p>
    <w:p w14:paraId="6904D42F" w14:textId="537E6CC8" w:rsidR="00AC0F9F" w:rsidRDefault="00AC0F9F" w:rsidP="00EF7859">
      <w:pPr>
        <w:pStyle w:val="ListParagraph"/>
        <w:spacing w:line="360" w:lineRule="auto"/>
        <w:ind w:left="0"/>
        <w:rPr>
          <w:rFonts w:ascii="Arial" w:hAnsi="Arial" w:cs="Arial"/>
          <w:sz w:val="22"/>
          <w:szCs w:val="22"/>
        </w:rPr>
      </w:pPr>
    </w:p>
    <w:p w14:paraId="794D00F6" w14:textId="77777777" w:rsidR="00AC0F9F" w:rsidRDefault="00AC0F9F" w:rsidP="00EF7859">
      <w:pPr>
        <w:pStyle w:val="ListParagraph"/>
        <w:spacing w:line="360" w:lineRule="auto"/>
        <w:ind w:left="0"/>
        <w:rPr>
          <w:rFonts w:ascii="Arial" w:hAnsi="Arial" w:cs="Arial"/>
          <w:sz w:val="22"/>
          <w:szCs w:val="22"/>
        </w:rPr>
      </w:pPr>
    </w:p>
    <w:p w14:paraId="2EF99C7A" w14:textId="77777777" w:rsidR="00851AB2" w:rsidRDefault="00851AB2" w:rsidP="00EF7859">
      <w:pPr>
        <w:pStyle w:val="ListParagraph"/>
        <w:spacing w:line="360" w:lineRule="auto"/>
        <w:ind w:left="0"/>
        <w:rPr>
          <w:rFonts w:ascii="Arial" w:hAnsi="Arial" w:cs="Arial"/>
          <w:sz w:val="22"/>
          <w:szCs w:val="22"/>
        </w:rPr>
      </w:pPr>
    </w:p>
    <w:p w14:paraId="370C0EAF" w14:textId="2D0B4368" w:rsidR="00787AA1" w:rsidRPr="00787AA1" w:rsidRDefault="00787AA1" w:rsidP="00EF7859">
      <w:pPr>
        <w:pStyle w:val="ListParagraph"/>
        <w:spacing w:line="360" w:lineRule="auto"/>
        <w:ind w:left="0"/>
        <w:rPr>
          <w:rFonts w:ascii="Arial" w:hAnsi="Arial" w:cs="Arial"/>
          <w:i/>
          <w:color w:val="FF0000"/>
          <w:sz w:val="22"/>
          <w:szCs w:val="22"/>
        </w:rPr>
      </w:pPr>
      <w:r>
        <w:rPr>
          <w:rFonts w:ascii="Arial" w:hAnsi="Arial" w:cs="Arial"/>
          <w:i/>
          <w:color w:val="FF0000"/>
          <w:sz w:val="22"/>
          <w:szCs w:val="22"/>
        </w:rPr>
        <w:t>1 point for each correct arrow. 1 point for each explanation. 7 points total.</w:t>
      </w:r>
    </w:p>
    <w:p w14:paraId="06A563AC" w14:textId="6279093B" w:rsidR="00186014" w:rsidRDefault="001825D5" w:rsidP="00911D0A">
      <w:pPr>
        <w:pStyle w:val="ListParagraph"/>
        <w:numPr>
          <w:ilvl w:val="0"/>
          <w:numId w:val="24"/>
        </w:numPr>
        <w:ind w:left="360"/>
        <w:rPr>
          <w:rFonts w:ascii="Arial" w:hAnsi="Arial" w:cs="Arial"/>
          <w:sz w:val="22"/>
          <w:szCs w:val="22"/>
        </w:rPr>
      </w:pPr>
      <w:r w:rsidRPr="001825D5">
        <w:rPr>
          <w:rFonts w:ascii="Arial" w:hAnsi="Arial" w:cs="Arial"/>
          <w:b/>
          <w:sz w:val="22"/>
          <w:szCs w:val="22"/>
        </w:rPr>
        <w:t>Your Explanation.</w:t>
      </w:r>
      <w:r>
        <w:rPr>
          <w:rFonts w:ascii="Arial" w:hAnsi="Arial" w:cs="Arial"/>
          <w:sz w:val="22"/>
          <w:szCs w:val="22"/>
        </w:rPr>
        <w:t xml:space="preserve"> </w:t>
      </w:r>
      <w:r w:rsidR="007D552B">
        <w:rPr>
          <w:rFonts w:ascii="Arial" w:hAnsi="Arial" w:cs="Arial"/>
          <w:sz w:val="22"/>
          <w:szCs w:val="22"/>
        </w:rPr>
        <w:t xml:space="preserve">What is </w:t>
      </w:r>
      <w:r w:rsidR="001E0377">
        <w:rPr>
          <w:rFonts w:ascii="Arial" w:hAnsi="Arial" w:cs="Arial"/>
          <w:sz w:val="22"/>
          <w:szCs w:val="22"/>
        </w:rPr>
        <w:t>the “driver” in this system</w:t>
      </w:r>
      <w:r w:rsidR="00AD3139">
        <w:rPr>
          <w:rFonts w:ascii="Arial" w:hAnsi="Arial" w:cs="Arial"/>
          <w:sz w:val="22"/>
          <w:szCs w:val="22"/>
        </w:rPr>
        <w:t xml:space="preserve"> (in other words, which box causes the other boxes?)?</w:t>
      </w:r>
      <w:r w:rsidR="00E81A2F">
        <w:rPr>
          <w:rFonts w:ascii="Arial" w:hAnsi="Arial" w:cs="Arial"/>
          <w:sz w:val="22"/>
          <w:szCs w:val="22"/>
        </w:rPr>
        <w:t xml:space="preserve"> How does this “driver” </w:t>
      </w:r>
      <w:r w:rsidR="007D552B">
        <w:rPr>
          <w:rFonts w:ascii="Arial" w:hAnsi="Arial" w:cs="Arial"/>
          <w:sz w:val="22"/>
          <w:szCs w:val="22"/>
        </w:rPr>
        <w:t xml:space="preserve">impact </w:t>
      </w:r>
      <w:r w:rsidR="00E81A2F">
        <w:rPr>
          <w:rFonts w:ascii="Arial" w:hAnsi="Arial" w:cs="Arial"/>
          <w:sz w:val="22"/>
          <w:szCs w:val="22"/>
        </w:rPr>
        <w:t>other</w:t>
      </w:r>
      <w:r w:rsidR="007D552B">
        <w:rPr>
          <w:rFonts w:ascii="Arial" w:hAnsi="Arial" w:cs="Arial"/>
          <w:sz w:val="22"/>
          <w:szCs w:val="22"/>
        </w:rPr>
        <w:t xml:space="preserve"> </w:t>
      </w:r>
      <w:r w:rsidR="00E81A2F">
        <w:rPr>
          <w:rFonts w:ascii="Arial" w:hAnsi="Arial" w:cs="Arial"/>
          <w:sz w:val="22"/>
          <w:szCs w:val="22"/>
        </w:rPr>
        <w:t>systems</w:t>
      </w:r>
      <w:r w:rsidR="007D552B">
        <w:rPr>
          <w:rFonts w:ascii="Arial" w:hAnsi="Arial" w:cs="Arial"/>
          <w:sz w:val="22"/>
          <w:szCs w:val="22"/>
        </w:rPr>
        <w:t xml:space="preserve">? Include evidence to support your ideas. </w:t>
      </w:r>
      <w:r w:rsidR="0062020B">
        <w:rPr>
          <w:rFonts w:ascii="Arial" w:hAnsi="Arial" w:cs="Arial"/>
          <w:sz w:val="22"/>
          <w:szCs w:val="22"/>
        </w:rPr>
        <w:t xml:space="preserve"> </w:t>
      </w:r>
    </w:p>
    <w:p w14:paraId="3482A0B8" w14:textId="1BC65734" w:rsidR="00790720" w:rsidRDefault="00FB6FFC" w:rsidP="00EF7859">
      <w:pPr>
        <w:rPr>
          <w:rFonts w:ascii="Arial" w:hAnsi="Arial" w:cs="Arial"/>
          <w:b/>
          <w:i/>
          <w:color w:val="0000FF"/>
          <w:sz w:val="22"/>
          <w:szCs w:val="22"/>
        </w:rPr>
      </w:pPr>
      <w:r w:rsidRPr="007D2A47">
        <w:rPr>
          <w:rFonts w:ascii="Arial" w:hAnsi="Arial" w:cs="Arial"/>
          <w:b/>
          <w:i/>
          <w:color w:val="0000FF"/>
          <w:sz w:val="22"/>
          <w:szCs w:val="22"/>
        </w:rPr>
        <w:t>Increasing atmospheric CO</w:t>
      </w:r>
      <w:r w:rsidRPr="00967734">
        <w:rPr>
          <w:rFonts w:ascii="Arial" w:hAnsi="Arial" w:cs="Arial"/>
          <w:b/>
          <w:i/>
          <w:color w:val="0000FF"/>
          <w:sz w:val="22"/>
          <w:szCs w:val="22"/>
          <w:vertAlign w:val="subscript"/>
        </w:rPr>
        <w:t>2</w:t>
      </w:r>
      <w:r w:rsidRPr="007D2A47">
        <w:rPr>
          <w:rFonts w:ascii="Arial" w:hAnsi="Arial" w:cs="Arial"/>
          <w:b/>
          <w:i/>
          <w:color w:val="0000FF"/>
          <w:sz w:val="22"/>
          <w:szCs w:val="22"/>
        </w:rPr>
        <w:t xml:space="preserve"> is the driver</w:t>
      </w:r>
      <w:r w:rsidR="00B3363B">
        <w:rPr>
          <w:rFonts w:ascii="Arial" w:hAnsi="Arial" w:cs="Arial"/>
          <w:b/>
          <w:i/>
          <w:color w:val="0000FF"/>
          <w:sz w:val="22"/>
          <w:szCs w:val="22"/>
        </w:rPr>
        <w:t xml:space="preserve"> in this system</w:t>
      </w:r>
      <w:r w:rsidRPr="007D2A47">
        <w:rPr>
          <w:rFonts w:ascii="Arial" w:hAnsi="Arial" w:cs="Arial"/>
          <w:b/>
          <w:i/>
          <w:color w:val="0000FF"/>
          <w:sz w:val="22"/>
          <w:szCs w:val="22"/>
        </w:rPr>
        <w:t xml:space="preserve">. </w:t>
      </w:r>
      <w:r w:rsidR="00E57838">
        <w:rPr>
          <w:rFonts w:ascii="Arial" w:hAnsi="Arial" w:cs="Arial"/>
          <w:b/>
          <w:i/>
          <w:color w:val="0000FF"/>
          <w:sz w:val="22"/>
          <w:szCs w:val="22"/>
        </w:rPr>
        <w:t>Increased CO</w:t>
      </w:r>
      <w:r w:rsidR="00E57838" w:rsidRPr="00E57838">
        <w:rPr>
          <w:rFonts w:ascii="Arial" w:hAnsi="Arial" w:cs="Arial"/>
          <w:b/>
          <w:i/>
          <w:color w:val="0000FF"/>
          <w:sz w:val="22"/>
          <w:szCs w:val="22"/>
          <w:vertAlign w:val="subscript"/>
        </w:rPr>
        <w:t>2</w:t>
      </w:r>
      <w:r w:rsidR="00E57838">
        <w:rPr>
          <w:rFonts w:ascii="Arial" w:hAnsi="Arial" w:cs="Arial"/>
          <w:b/>
          <w:i/>
          <w:color w:val="0000FF"/>
          <w:sz w:val="22"/>
          <w:szCs w:val="22"/>
        </w:rPr>
        <w:t xml:space="preserve"> levels caus</w:t>
      </w:r>
      <w:r w:rsidR="00BA5CDD">
        <w:rPr>
          <w:rFonts w:ascii="Arial" w:hAnsi="Arial" w:cs="Arial"/>
          <w:b/>
          <w:i/>
          <w:color w:val="0000FF"/>
          <w:sz w:val="22"/>
          <w:szCs w:val="22"/>
        </w:rPr>
        <w:t>e</w:t>
      </w:r>
      <w:r w:rsidRPr="007D2A47">
        <w:rPr>
          <w:rFonts w:ascii="Arial" w:hAnsi="Arial" w:cs="Arial"/>
          <w:b/>
          <w:i/>
          <w:color w:val="0000FF"/>
          <w:sz w:val="22"/>
          <w:szCs w:val="22"/>
        </w:rPr>
        <w:t xml:space="preserve"> the atmospheric temperature to increase </w:t>
      </w:r>
      <w:r w:rsidR="00BA5CDD">
        <w:rPr>
          <w:rFonts w:ascii="Arial" w:hAnsi="Arial" w:cs="Arial"/>
          <w:b/>
          <w:i/>
          <w:color w:val="0000FF"/>
          <w:sz w:val="22"/>
          <w:szCs w:val="22"/>
        </w:rPr>
        <w:t>(</w:t>
      </w:r>
      <w:r w:rsidRPr="007D2A47">
        <w:rPr>
          <w:rFonts w:ascii="Arial" w:hAnsi="Arial" w:cs="Arial"/>
          <w:b/>
          <w:i/>
          <w:color w:val="0000FF"/>
          <w:sz w:val="22"/>
          <w:szCs w:val="22"/>
        </w:rPr>
        <w:t>du</w:t>
      </w:r>
      <w:r w:rsidR="0080322A">
        <w:rPr>
          <w:rFonts w:ascii="Arial" w:hAnsi="Arial" w:cs="Arial"/>
          <w:b/>
          <w:i/>
          <w:color w:val="0000FF"/>
          <w:sz w:val="22"/>
          <w:szCs w:val="22"/>
        </w:rPr>
        <w:t>e</w:t>
      </w:r>
      <w:r w:rsidR="00BA5CDD">
        <w:rPr>
          <w:rFonts w:ascii="Arial" w:hAnsi="Arial" w:cs="Arial"/>
          <w:b/>
          <w:i/>
          <w:color w:val="0000FF"/>
          <w:sz w:val="22"/>
          <w:szCs w:val="22"/>
        </w:rPr>
        <w:t xml:space="preserve"> to the greenhouse effect)</w:t>
      </w:r>
      <w:r w:rsidRPr="007D2A47">
        <w:rPr>
          <w:rFonts w:ascii="Arial" w:hAnsi="Arial" w:cs="Arial"/>
          <w:b/>
          <w:i/>
          <w:color w:val="0000FF"/>
          <w:sz w:val="22"/>
          <w:szCs w:val="22"/>
        </w:rPr>
        <w:t xml:space="preserve">. This increase in </w:t>
      </w:r>
      <w:r w:rsidR="00371BE1">
        <w:rPr>
          <w:rFonts w:ascii="Arial" w:hAnsi="Arial" w:cs="Arial"/>
          <w:b/>
          <w:i/>
          <w:color w:val="0000FF"/>
          <w:sz w:val="22"/>
          <w:szCs w:val="22"/>
        </w:rPr>
        <w:t xml:space="preserve">global </w:t>
      </w:r>
      <w:r w:rsidRPr="007D2A47">
        <w:rPr>
          <w:rFonts w:ascii="Arial" w:hAnsi="Arial" w:cs="Arial"/>
          <w:b/>
          <w:i/>
          <w:color w:val="0000FF"/>
          <w:sz w:val="22"/>
          <w:szCs w:val="22"/>
        </w:rPr>
        <w:t>temperature</w:t>
      </w:r>
      <w:r w:rsidR="00371BE1">
        <w:rPr>
          <w:rFonts w:ascii="Arial" w:hAnsi="Arial" w:cs="Arial"/>
          <w:b/>
          <w:i/>
          <w:color w:val="0000FF"/>
          <w:sz w:val="22"/>
          <w:szCs w:val="22"/>
        </w:rPr>
        <w:t xml:space="preserve"> (atmospheric and oceanic)</w:t>
      </w:r>
      <w:r w:rsidRPr="007D2A47">
        <w:rPr>
          <w:rFonts w:ascii="Arial" w:hAnsi="Arial" w:cs="Arial"/>
          <w:b/>
          <w:i/>
          <w:color w:val="0000FF"/>
          <w:sz w:val="22"/>
          <w:szCs w:val="22"/>
        </w:rPr>
        <w:t xml:space="preserve"> then causes sea level to rise (because of land ice melt</w:t>
      </w:r>
      <w:r w:rsidR="00371BE1">
        <w:rPr>
          <w:rFonts w:ascii="Arial" w:hAnsi="Arial" w:cs="Arial"/>
          <w:b/>
          <w:i/>
          <w:color w:val="0000FF"/>
          <w:sz w:val="22"/>
          <w:szCs w:val="22"/>
        </w:rPr>
        <w:t>ing and also thermal expansion). This temperature increase also</w:t>
      </w:r>
      <w:r w:rsidR="009C3A56">
        <w:rPr>
          <w:rFonts w:ascii="Arial" w:hAnsi="Arial" w:cs="Arial"/>
          <w:b/>
          <w:i/>
          <w:color w:val="0000FF"/>
          <w:sz w:val="22"/>
          <w:szCs w:val="22"/>
        </w:rPr>
        <w:t xml:space="preserve"> causes Arctic sea ice to melt (which does not raise the sea level).</w:t>
      </w:r>
    </w:p>
    <w:p w14:paraId="7AEADF29" w14:textId="77777777" w:rsidR="00787AA1" w:rsidRDefault="00787AA1" w:rsidP="00EF7859">
      <w:pPr>
        <w:rPr>
          <w:rFonts w:ascii="Arial" w:hAnsi="Arial" w:cs="Arial"/>
          <w:i/>
          <w:color w:val="0000FF"/>
          <w:sz w:val="22"/>
          <w:szCs w:val="22"/>
        </w:rPr>
      </w:pPr>
      <w:r>
        <w:rPr>
          <w:rFonts w:ascii="Arial" w:hAnsi="Arial" w:cs="Arial"/>
          <w:i/>
          <w:color w:val="0000FF"/>
          <w:sz w:val="22"/>
          <w:szCs w:val="22"/>
        </w:rPr>
        <w:t xml:space="preserve">Note: </w:t>
      </w:r>
      <w:r w:rsidR="0074666D">
        <w:rPr>
          <w:rFonts w:ascii="Arial" w:hAnsi="Arial" w:cs="Arial"/>
          <w:i/>
          <w:color w:val="0000FF"/>
          <w:sz w:val="22"/>
          <w:szCs w:val="22"/>
        </w:rPr>
        <w:t xml:space="preserve">Some students may draw an arrow from Arctic sea ice decrease to sea level rise. </w:t>
      </w:r>
      <w:r w:rsidR="008710D0">
        <w:rPr>
          <w:rFonts w:ascii="Arial" w:hAnsi="Arial" w:cs="Arial"/>
          <w:i/>
          <w:color w:val="0000FF"/>
          <w:sz w:val="22"/>
          <w:szCs w:val="22"/>
        </w:rPr>
        <w:t xml:space="preserve">If this happens you may want to dedicate class time explaining that melting </w:t>
      </w:r>
      <w:r w:rsidR="008710D0" w:rsidRPr="00107133">
        <w:rPr>
          <w:rFonts w:ascii="Arial" w:hAnsi="Arial" w:cs="Arial"/>
          <w:i/>
          <w:color w:val="0000FF"/>
          <w:sz w:val="22"/>
          <w:szCs w:val="22"/>
          <w:u w:val="single"/>
        </w:rPr>
        <w:t>land</w:t>
      </w:r>
      <w:r w:rsidR="008710D0">
        <w:rPr>
          <w:rFonts w:ascii="Arial" w:hAnsi="Arial" w:cs="Arial"/>
          <w:i/>
          <w:color w:val="0000FF"/>
          <w:sz w:val="22"/>
          <w:szCs w:val="22"/>
        </w:rPr>
        <w:t xml:space="preserve"> ice causes sea level rise</w:t>
      </w:r>
      <w:r w:rsidR="00107133">
        <w:rPr>
          <w:rFonts w:ascii="Arial" w:hAnsi="Arial" w:cs="Arial"/>
          <w:i/>
          <w:color w:val="0000FF"/>
          <w:sz w:val="22"/>
          <w:szCs w:val="22"/>
        </w:rPr>
        <w:t xml:space="preserve"> (when new water flows into the oceans that wasn’t there before)</w:t>
      </w:r>
      <w:r w:rsidR="008710D0">
        <w:rPr>
          <w:rFonts w:ascii="Arial" w:hAnsi="Arial" w:cs="Arial"/>
          <w:i/>
          <w:color w:val="0000FF"/>
          <w:sz w:val="22"/>
          <w:szCs w:val="22"/>
        </w:rPr>
        <w:t xml:space="preserve">, </w:t>
      </w:r>
      <w:r w:rsidR="00107133">
        <w:rPr>
          <w:rFonts w:ascii="Arial" w:hAnsi="Arial" w:cs="Arial"/>
          <w:i/>
          <w:color w:val="0000FF"/>
          <w:sz w:val="22"/>
          <w:szCs w:val="22"/>
        </w:rPr>
        <w:t>but that</w:t>
      </w:r>
      <w:r w:rsidR="008710D0">
        <w:rPr>
          <w:rFonts w:ascii="Arial" w:hAnsi="Arial" w:cs="Arial"/>
          <w:i/>
          <w:color w:val="0000FF"/>
          <w:sz w:val="22"/>
          <w:szCs w:val="22"/>
        </w:rPr>
        <w:t xml:space="preserve"> melting </w:t>
      </w:r>
      <w:r w:rsidR="008710D0" w:rsidRPr="00107133">
        <w:rPr>
          <w:rFonts w:ascii="Arial" w:hAnsi="Arial" w:cs="Arial"/>
          <w:i/>
          <w:color w:val="0000FF"/>
          <w:sz w:val="22"/>
          <w:szCs w:val="22"/>
          <w:u w:val="single"/>
        </w:rPr>
        <w:t>sea</w:t>
      </w:r>
      <w:r w:rsidR="008710D0">
        <w:rPr>
          <w:rFonts w:ascii="Arial" w:hAnsi="Arial" w:cs="Arial"/>
          <w:i/>
          <w:color w:val="0000FF"/>
          <w:sz w:val="22"/>
          <w:szCs w:val="22"/>
        </w:rPr>
        <w:t xml:space="preserve"> ice </w:t>
      </w:r>
      <w:r w:rsidR="00107133">
        <w:rPr>
          <w:rFonts w:ascii="Arial" w:hAnsi="Arial" w:cs="Arial"/>
          <w:i/>
          <w:color w:val="0000FF"/>
          <w:sz w:val="22"/>
          <w:szCs w:val="22"/>
        </w:rPr>
        <w:t xml:space="preserve">does not cause sea level rise </w:t>
      </w:r>
      <w:r w:rsidR="008710D0">
        <w:rPr>
          <w:rFonts w:ascii="Arial" w:hAnsi="Arial" w:cs="Arial"/>
          <w:i/>
          <w:color w:val="0000FF"/>
          <w:sz w:val="22"/>
          <w:szCs w:val="22"/>
        </w:rPr>
        <w:t xml:space="preserve">(when sea ice melts, </w:t>
      </w:r>
      <w:r w:rsidR="00107133">
        <w:rPr>
          <w:rFonts w:ascii="Arial" w:hAnsi="Arial" w:cs="Arial"/>
          <w:i/>
          <w:color w:val="0000FF"/>
          <w:sz w:val="22"/>
          <w:szCs w:val="22"/>
        </w:rPr>
        <w:t xml:space="preserve">the </w:t>
      </w:r>
      <w:r w:rsidR="008710D0">
        <w:rPr>
          <w:rFonts w:ascii="Arial" w:hAnsi="Arial" w:cs="Arial"/>
          <w:i/>
          <w:color w:val="0000FF"/>
          <w:sz w:val="22"/>
          <w:szCs w:val="22"/>
        </w:rPr>
        <w:t xml:space="preserve">sea level stays the same). Sea level rise is caused </w:t>
      </w:r>
      <w:r w:rsidR="00B24185">
        <w:rPr>
          <w:rFonts w:ascii="Arial" w:hAnsi="Arial" w:cs="Arial"/>
          <w:i/>
          <w:color w:val="0000FF"/>
          <w:sz w:val="22"/>
          <w:szCs w:val="22"/>
        </w:rPr>
        <w:t>in part</w:t>
      </w:r>
      <w:r w:rsidR="00CF5F43">
        <w:rPr>
          <w:rFonts w:ascii="Arial" w:hAnsi="Arial" w:cs="Arial"/>
          <w:i/>
          <w:color w:val="0000FF"/>
          <w:sz w:val="22"/>
          <w:szCs w:val="22"/>
        </w:rPr>
        <w:t xml:space="preserve"> by thermal expansion (when water</w:t>
      </w:r>
      <w:r w:rsidR="008710D0">
        <w:rPr>
          <w:rFonts w:ascii="Arial" w:hAnsi="Arial" w:cs="Arial"/>
          <w:i/>
          <w:color w:val="0000FF"/>
          <w:sz w:val="22"/>
          <w:szCs w:val="22"/>
        </w:rPr>
        <w:t xml:space="preserve"> </w:t>
      </w:r>
      <w:r w:rsidR="00107133">
        <w:rPr>
          <w:rFonts w:ascii="Arial" w:hAnsi="Arial" w:cs="Arial"/>
          <w:i/>
          <w:color w:val="0000FF"/>
          <w:sz w:val="22"/>
          <w:szCs w:val="22"/>
        </w:rPr>
        <w:t>temperature increases, the volume of the water increases</w:t>
      </w:r>
      <w:r w:rsidR="008710D0">
        <w:rPr>
          <w:rFonts w:ascii="Arial" w:hAnsi="Arial" w:cs="Arial"/>
          <w:i/>
          <w:color w:val="0000FF"/>
          <w:sz w:val="22"/>
          <w:szCs w:val="22"/>
        </w:rPr>
        <w:t xml:space="preserve">). </w:t>
      </w:r>
      <w:r w:rsidR="00107133">
        <w:rPr>
          <w:rFonts w:ascii="Arial" w:hAnsi="Arial" w:cs="Arial"/>
          <w:i/>
          <w:color w:val="0000FF"/>
          <w:sz w:val="22"/>
          <w:szCs w:val="22"/>
        </w:rPr>
        <w:t>Currently oceanic thermal expansion contributes to about 1mm/</w:t>
      </w:r>
      <w:proofErr w:type="spellStart"/>
      <w:r w:rsidR="00107133">
        <w:rPr>
          <w:rFonts w:ascii="Arial" w:hAnsi="Arial" w:cs="Arial"/>
          <w:i/>
          <w:color w:val="0000FF"/>
          <w:sz w:val="22"/>
          <w:szCs w:val="22"/>
        </w:rPr>
        <w:t>yr</w:t>
      </w:r>
      <w:proofErr w:type="spellEnd"/>
      <w:r w:rsidR="00107133">
        <w:rPr>
          <w:rFonts w:ascii="Arial" w:hAnsi="Arial" w:cs="Arial"/>
          <w:i/>
          <w:color w:val="0000FF"/>
          <w:sz w:val="22"/>
          <w:szCs w:val="22"/>
        </w:rPr>
        <w:t xml:space="preserve"> of sea level rise globally</w:t>
      </w:r>
      <w:r>
        <w:rPr>
          <w:rFonts w:ascii="Arial" w:hAnsi="Arial" w:cs="Arial"/>
          <w:i/>
          <w:color w:val="0000FF"/>
          <w:sz w:val="22"/>
          <w:szCs w:val="22"/>
        </w:rPr>
        <w:t>.</w:t>
      </w:r>
    </w:p>
    <w:p w14:paraId="57C3191F" w14:textId="62A69110" w:rsidR="00787AA1" w:rsidRPr="002A044A" w:rsidRDefault="00787AA1" w:rsidP="00EF7859">
      <w:pPr>
        <w:rPr>
          <w:rFonts w:ascii="Arial" w:hAnsi="Arial" w:cs="Arial"/>
          <w:i/>
          <w:color w:val="0000FF"/>
          <w:sz w:val="22"/>
          <w:szCs w:val="22"/>
        </w:rPr>
      </w:pPr>
      <w:r>
        <w:rPr>
          <w:rFonts w:ascii="Arial" w:hAnsi="Arial" w:cs="Arial"/>
          <w:i/>
          <w:color w:val="FF0000"/>
          <w:sz w:val="22"/>
          <w:szCs w:val="22"/>
        </w:rPr>
        <w:t>1 point for identifying the correct driver in this system. 1 point for describing how the driver impact each other system (temperature, sea level rise, Arctic sea ice melt). 4 points total.</w:t>
      </w:r>
    </w:p>
    <w:sectPr w:rsidR="00787AA1" w:rsidRPr="002A044A" w:rsidSect="00A60C04">
      <w:footerReference w:type="default" r:id="rId16"/>
      <w:footerReference w:type="first" r:id="rId17"/>
      <w:pgSz w:w="12240" w:h="15840"/>
      <w:pgMar w:top="1080" w:right="1440" w:bottom="1166" w:left="1440" w:header="720" w:footer="720" w:gutter="0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5B3E534" w14:textId="77777777" w:rsidR="00565B53" w:rsidRDefault="00565B53">
      <w:r>
        <w:separator/>
      </w:r>
    </w:p>
  </w:endnote>
  <w:endnote w:type="continuationSeparator" w:id="0">
    <w:p w14:paraId="433427F0" w14:textId="77777777" w:rsidR="00565B53" w:rsidRDefault="00565B5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New York">
    <w:altName w:val="Times New Roman"/>
    <w:panose1 w:val="020B0604020202020204"/>
    <w:charset w:val="4D"/>
    <w:family w:val="roman"/>
    <w:notTrueType/>
    <w:pitch w:val="variable"/>
    <w:sig w:usb0="00000003" w:usb1="00000000" w:usb2="00000000" w:usb3="00000000" w:csb0="00000001" w:csb1="00000000"/>
  </w:font>
  <w:font w:name="Helvetica Neue">
    <w:panose1 w:val="02000503000000020004"/>
    <w:charset w:val="00"/>
    <w:family w:val="auto"/>
    <w:pitch w:val="variable"/>
    <w:sig w:usb0="E50002FF" w:usb1="500079DB" w:usb2="00000010" w:usb3="00000000" w:csb0="00000001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">
    <w:panose1 w:val="00000500000000020000"/>
    <w:charset w:val="00"/>
    <w:family w:val="auto"/>
    <w:pitch w:val="variable"/>
    <w:sig w:usb0="E00002FF" w:usb1="5000205A" w:usb2="00000000" w:usb3="00000000" w:csb0="0000019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halkduster">
    <w:panose1 w:val="03050602040202020205"/>
    <w:charset w:val="4D"/>
    <w:family w:val="script"/>
    <w:pitch w:val="variable"/>
    <w:sig w:usb0="80000023" w:usb1="00000000" w:usb2="00000000" w:usb3="00000000" w:csb0="00000001" w:csb1="00000000"/>
  </w:font>
  <w:font w:name="Wingdings 2">
    <w:panose1 w:val="05020102010507070707"/>
    <w:charset w:val="02"/>
    <w:family w:val="decorative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6A8A7B3" w14:textId="4D6E38ED" w:rsidR="00787AA1" w:rsidRPr="00287124" w:rsidRDefault="00787AA1" w:rsidP="00787AA1">
    <w:pPr>
      <w:pStyle w:val="Footer"/>
      <w:jc w:val="right"/>
      <w:rPr>
        <w:rFonts w:ascii="Arial" w:hAnsi="Arial" w:cs="Arial"/>
        <w:i/>
        <w:color w:val="000000" w:themeColor="text1"/>
        <w:sz w:val="16"/>
        <w:szCs w:val="16"/>
      </w:rPr>
    </w:pPr>
    <w:r w:rsidRPr="00287124">
      <w:rPr>
        <w:rFonts w:ascii="Arial" w:hAnsi="Arial" w:cs="Arial"/>
        <w:i/>
        <w:color w:val="000000" w:themeColor="text1"/>
        <w:sz w:val="16"/>
        <w:szCs w:val="16"/>
      </w:rPr>
      <w:t>Human Energy Systems Unit, Activity 3.3</w:t>
    </w:r>
  </w:p>
  <w:p w14:paraId="7991E0F5" w14:textId="041A82B6" w:rsidR="004145F2" w:rsidRPr="00287124" w:rsidRDefault="00787AA1" w:rsidP="00787AA1">
    <w:pPr>
      <w:pStyle w:val="Footer"/>
      <w:jc w:val="right"/>
      <w:rPr>
        <w:rFonts w:ascii="Arial" w:hAnsi="Arial" w:cs="Arial"/>
        <w:color w:val="000000" w:themeColor="text1"/>
        <w:sz w:val="16"/>
        <w:szCs w:val="16"/>
      </w:rPr>
    </w:pPr>
    <w:r w:rsidRPr="00287124">
      <w:rPr>
        <w:rFonts w:ascii="Arial" w:hAnsi="Arial" w:cs="Arial"/>
        <w:color w:val="000000" w:themeColor="text1"/>
        <w:sz w:val="16"/>
        <w:szCs w:val="16"/>
      </w:rPr>
      <w:fldChar w:fldCharType="begin"/>
    </w:r>
    <w:r w:rsidRPr="00287124">
      <w:rPr>
        <w:rFonts w:ascii="Arial" w:hAnsi="Arial" w:cs="Arial"/>
        <w:color w:val="000000" w:themeColor="text1"/>
        <w:sz w:val="16"/>
        <w:szCs w:val="16"/>
      </w:rPr>
      <w:instrText xml:space="preserve"> PAGE  \* MERGEFORMAT </w:instrText>
    </w:r>
    <w:r w:rsidRPr="00287124">
      <w:rPr>
        <w:rFonts w:ascii="Arial" w:hAnsi="Arial" w:cs="Arial"/>
        <w:color w:val="000000" w:themeColor="text1"/>
        <w:sz w:val="16"/>
        <w:szCs w:val="16"/>
      </w:rPr>
      <w:fldChar w:fldCharType="separate"/>
    </w:r>
    <w:r w:rsidRPr="00287124">
      <w:rPr>
        <w:rFonts w:ascii="Arial" w:hAnsi="Arial" w:cs="Arial"/>
        <w:color w:val="000000" w:themeColor="text1"/>
        <w:sz w:val="16"/>
        <w:szCs w:val="16"/>
      </w:rPr>
      <w:t>2</w:t>
    </w:r>
    <w:r w:rsidRPr="00287124">
      <w:rPr>
        <w:rFonts w:ascii="Arial" w:hAnsi="Arial" w:cs="Arial"/>
        <w:color w:val="000000" w:themeColor="text1"/>
        <w:sz w:val="16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2D4F471" w14:textId="55F9E577" w:rsidR="00787AA1" w:rsidRPr="00287124" w:rsidRDefault="00787AA1" w:rsidP="00787AA1">
    <w:pPr>
      <w:pStyle w:val="Footer"/>
      <w:jc w:val="right"/>
      <w:rPr>
        <w:rFonts w:ascii="Arial" w:hAnsi="Arial" w:cs="Arial"/>
        <w:i/>
        <w:color w:val="000000" w:themeColor="text1"/>
        <w:sz w:val="16"/>
        <w:szCs w:val="16"/>
      </w:rPr>
    </w:pPr>
    <w:r w:rsidRPr="00287124">
      <w:rPr>
        <w:rFonts w:ascii="Arial" w:hAnsi="Arial" w:cs="Arial"/>
        <w:i/>
        <w:noProof/>
        <w:color w:val="000000" w:themeColor="text1"/>
      </w:rPr>
      <w:drawing>
        <wp:anchor distT="0" distB="0" distL="114300" distR="114300" simplePos="0" relativeHeight="251663360" behindDoc="0" locked="0" layoutInCell="1" allowOverlap="1" wp14:anchorId="1A9F221D" wp14:editId="65EC64A9">
          <wp:simplePos x="0" y="0"/>
          <wp:positionH relativeFrom="margin">
            <wp:posOffset>0</wp:posOffset>
          </wp:positionH>
          <wp:positionV relativeFrom="paragraph">
            <wp:posOffset>0</wp:posOffset>
          </wp:positionV>
          <wp:extent cx="1596602" cy="362136"/>
          <wp:effectExtent l="0" t="0" r="3810" b="0"/>
          <wp:wrapNone/>
          <wp:docPr id="1" name="Picture 1" descr="Macintosh HD:Users:hannahmiller:Dropbox:2 CTIME2 General:2.2 Curriculum Development:2.2.2 Media and Images:1 From Craig:Logos:New Logos with space 3.30.15:Carbon TIME 1 line small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Macintosh HD:Users:hannahmiller:Dropbox:2 CTIME2 General:2.2 Curriculum Development:2.2.2 Media and Images:1 From Craig:Logos:New Logos with space 3.30.15:Carbon TIME 1 line small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96602" cy="362136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287124">
      <w:rPr>
        <w:rFonts w:ascii="Arial" w:hAnsi="Arial" w:cs="Arial"/>
        <w:i/>
        <w:color w:val="000000" w:themeColor="text1"/>
        <w:sz w:val="16"/>
        <w:szCs w:val="16"/>
      </w:rPr>
      <w:t xml:space="preserve"> Human Energy Systems Unit, Activity 3.3</w:t>
    </w:r>
  </w:p>
  <w:p w14:paraId="1EB28DA3" w14:textId="7D9F4B1C" w:rsidR="00787AA1" w:rsidRPr="00287124" w:rsidRDefault="00787AA1" w:rsidP="00787AA1">
    <w:pPr>
      <w:pStyle w:val="Footer"/>
      <w:jc w:val="right"/>
      <w:rPr>
        <w:rFonts w:ascii="Arial" w:hAnsi="Arial" w:cs="Arial"/>
        <w:i/>
        <w:color w:val="000000" w:themeColor="text1"/>
        <w:sz w:val="16"/>
        <w:szCs w:val="16"/>
      </w:rPr>
    </w:pPr>
    <w:r w:rsidRPr="00287124">
      <w:rPr>
        <w:rFonts w:ascii="Arial" w:hAnsi="Arial" w:cs="Arial"/>
        <w:i/>
        <w:color w:val="000000" w:themeColor="text1"/>
        <w:sz w:val="16"/>
        <w:szCs w:val="16"/>
      </w:rPr>
      <w:t>Carbon: Transformations in Matter and Energy 201</w:t>
    </w:r>
    <w:r w:rsidR="00287124" w:rsidRPr="00287124">
      <w:rPr>
        <w:rFonts w:ascii="Arial" w:hAnsi="Arial" w:cs="Arial"/>
        <w:i/>
        <w:color w:val="000000" w:themeColor="text1"/>
        <w:sz w:val="16"/>
        <w:szCs w:val="16"/>
      </w:rPr>
      <w:t>9</w:t>
    </w:r>
  </w:p>
  <w:p w14:paraId="531708C0" w14:textId="38DE9517" w:rsidR="004145F2" w:rsidRPr="00287124" w:rsidRDefault="00787AA1" w:rsidP="00787AA1">
    <w:pPr>
      <w:pStyle w:val="Footer"/>
      <w:tabs>
        <w:tab w:val="clear" w:pos="4320"/>
        <w:tab w:val="clear" w:pos="8640"/>
        <w:tab w:val="left" w:pos="8160"/>
      </w:tabs>
      <w:jc w:val="right"/>
      <w:rPr>
        <w:rFonts w:ascii="Arial" w:hAnsi="Arial" w:cs="Arial"/>
        <w:color w:val="000000" w:themeColor="text1"/>
      </w:rPr>
    </w:pPr>
    <w:r w:rsidRPr="00287124">
      <w:rPr>
        <w:rFonts w:ascii="Arial" w:hAnsi="Arial" w:cs="Arial"/>
        <w:i/>
        <w:color w:val="000000" w:themeColor="text1"/>
        <w:sz w:val="16"/>
        <w:szCs w:val="16"/>
      </w:rPr>
      <w:t>Michigan State University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391F37D" w14:textId="77777777" w:rsidR="00565B53" w:rsidRDefault="00565B53">
      <w:r>
        <w:separator/>
      </w:r>
    </w:p>
  </w:footnote>
  <w:footnote w:type="continuationSeparator" w:id="0">
    <w:p w14:paraId="50789740" w14:textId="77777777" w:rsidR="00565B53" w:rsidRDefault="00565B5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12B6FB2"/>
    <w:multiLevelType w:val="hybridMultilevel"/>
    <w:tmpl w:val="ACCCBC7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8E7420C"/>
    <w:multiLevelType w:val="hybridMultilevel"/>
    <w:tmpl w:val="FC6EC18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AA67F53"/>
    <w:multiLevelType w:val="hybridMultilevel"/>
    <w:tmpl w:val="C082F07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D7E32CB"/>
    <w:multiLevelType w:val="hybridMultilevel"/>
    <w:tmpl w:val="83DE4FCA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204C4A9F"/>
    <w:multiLevelType w:val="hybridMultilevel"/>
    <w:tmpl w:val="EFCE777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732712D"/>
    <w:multiLevelType w:val="hybridMultilevel"/>
    <w:tmpl w:val="2904E136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1473531"/>
    <w:multiLevelType w:val="hybridMultilevel"/>
    <w:tmpl w:val="CFDE32C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A3B30E8"/>
    <w:multiLevelType w:val="hybridMultilevel"/>
    <w:tmpl w:val="D148668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D0F2FD9"/>
    <w:multiLevelType w:val="hybridMultilevel"/>
    <w:tmpl w:val="AECEBD9E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 w15:restartNumberingAfterBreak="0">
    <w:nsid w:val="3D774C95"/>
    <w:multiLevelType w:val="hybridMultilevel"/>
    <w:tmpl w:val="5754A37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E96454F"/>
    <w:multiLevelType w:val="hybridMultilevel"/>
    <w:tmpl w:val="52E6A9E2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1" w15:restartNumberingAfterBreak="0">
    <w:nsid w:val="445067A0"/>
    <w:multiLevelType w:val="hybridMultilevel"/>
    <w:tmpl w:val="5E72D618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8F8066A"/>
    <w:multiLevelType w:val="hybridMultilevel"/>
    <w:tmpl w:val="912E386E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 w15:restartNumberingAfterBreak="0">
    <w:nsid w:val="49186145"/>
    <w:multiLevelType w:val="hybridMultilevel"/>
    <w:tmpl w:val="D854ADD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BBA52D9"/>
    <w:multiLevelType w:val="hybridMultilevel"/>
    <w:tmpl w:val="224E830C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5763570"/>
    <w:multiLevelType w:val="hybridMultilevel"/>
    <w:tmpl w:val="8140EB5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81D5F73"/>
    <w:multiLevelType w:val="hybridMultilevel"/>
    <w:tmpl w:val="2736B43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8EA1DA0"/>
    <w:multiLevelType w:val="hybridMultilevel"/>
    <w:tmpl w:val="9496BC74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BBD0B4C"/>
    <w:multiLevelType w:val="hybridMultilevel"/>
    <w:tmpl w:val="32A66494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9" w15:restartNumberingAfterBreak="0">
    <w:nsid w:val="6E5C207C"/>
    <w:multiLevelType w:val="hybridMultilevel"/>
    <w:tmpl w:val="D88CF258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0" w15:restartNumberingAfterBreak="0">
    <w:nsid w:val="6F4B5B91"/>
    <w:multiLevelType w:val="hybridMultilevel"/>
    <w:tmpl w:val="0980D3A8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1" w15:restartNumberingAfterBreak="0">
    <w:nsid w:val="7021643E"/>
    <w:multiLevelType w:val="hybridMultilevel"/>
    <w:tmpl w:val="ED6E2CB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0983C7C"/>
    <w:multiLevelType w:val="hybridMultilevel"/>
    <w:tmpl w:val="1CD68D54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0D613C2"/>
    <w:multiLevelType w:val="hybridMultilevel"/>
    <w:tmpl w:val="3716CEF8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4" w15:restartNumberingAfterBreak="0">
    <w:nsid w:val="7AA133D6"/>
    <w:multiLevelType w:val="hybridMultilevel"/>
    <w:tmpl w:val="C8E6D38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E5B2BDF"/>
    <w:multiLevelType w:val="hybridMultilevel"/>
    <w:tmpl w:val="931E7B9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21"/>
  </w:num>
  <w:num w:numId="3">
    <w:abstractNumId w:val="0"/>
  </w:num>
  <w:num w:numId="4">
    <w:abstractNumId w:val="5"/>
  </w:num>
  <w:num w:numId="5">
    <w:abstractNumId w:val="14"/>
  </w:num>
  <w:num w:numId="6">
    <w:abstractNumId w:val="18"/>
  </w:num>
  <w:num w:numId="7">
    <w:abstractNumId w:val="24"/>
  </w:num>
  <w:num w:numId="8">
    <w:abstractNumId w:val="22"/>
  </w:num>
  <w:num w:numId="9">
    <w:abstractNumId w:val="2"/>
  </w:num>
  <w:num w:numId="10">
    <w:abstractNumId w:val="7"/>
  </w:num>
  <w:num w:numId="11">
    <w:abstractNumId w:val="17"/>
  </w:num>
  <w:num w:numId="12">
    <w:abstractNumId w:val="13"/>
  </w:num>
  <w:num w:numId="13">
    <w:abstractNumId w:val="1"/>
  </w:num>
  <w:num w:numId="14">
    <w:abstractNumId w:val="15"/>
  </w:num>
  <w:num w:numId="15">
    <w:abstractNumId w:val="25"/>
  </w:num>
  <w:num w:numId="16">
    <w:abstractNumId w:val="16"/>
  </w:num>
  <w:num w:numId="17">
    <w:abstractNumId w:val="3"/>
  </w:num>
  <w:num w:numId="18">
    <w:abstractNumId w:val="10"/>
  </w:num>
  <w:num w:numId="19">
    <w:abstractNumId w:val="19"/>
  </w:num>
  <w:num w:numId="20">
    <w:abstractNumId w:val="20"/>
  </w:num>
  <w:num w:numId="21">
    <w:abstractNumId w:val="8"/>
  </w:num>
  <w:num w:numId="22">
    <w:abstractNumId w:val="12"/>
  </w:num>
  <w:num w:numId="23">
    <w:abstractNumId w:val="6"/>
  </w:num>
  <w:num w:numId="24">
    <w:abstractNumId w:val="4"/>
  </w:num>
  <w:num w:numId="25">
    <w:abstractNumId w:val="23"/>
  </w:num>
  <w:num w:numId="26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8"/>
  <w:embedSystemFonts/>
  <w:proofState w:spelling="clean" w:grammar="clean"/>
  <w:attachedTemplate r:id="rId1"/>
  <w:defaultTabStop w:val="720"/>
  <w:hyphenationZone w:val="0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64760A"/>
    <w:rsid w:val="000007B5"/>
    <w:rsid w:val="00004C5F"/>
    <w:rsid w:val="00006FE8"/>
    <w:rsid w:val="00022476"/>
    <w:rsid w:val="00033C65"/>
    <w:rsid w:val="00036796"/>
    <w:rsid w:val="0005580F"/>
    <w:rsid w:val="00076851"/>
    <w:rsid w:val="0007734C"/>
    <w:rsid w:val="00096922"/>
    <w:rsid w:val="000B38BD"/>
    <w:rsid w:val="000C42BE"/>
    <w:rsid w:val="000C7DCC"/>
    <w:rsid w:val="000E0681"/>
    <w:rsid w:val="001004D1"/>
    <w:rsid w:val="00107133"/>
    <w:rsid w:val="001211FB"/>
    <w:rsid w:val="00123862"/>
    <w:rsid w:val="00131C56"/>
    <w:rsid w:val="00135217"/>
    <w:rsid w:val="001401F3"/>
    <w:rsid w:val="00143E1D"/>
    <w:rsid w:val="0016196F"/>
    <w:rsid w:val="001651F9"/>
    <w:rsid w:val="001663E4"/>
    <w:rsid w:val="001825D5"/>
    <w:rsid w:val="001837A0"/>
    <w:rsid w:val="00186014"/>
    <w:rsid w:val="001B6E5A"/>
    <w:rsid w:val="001D1703"/>
    <w:rsid w:val="001D5999"/>
    <w:rsid w:val="001E0377"/>
    <w:rsid w:val="001E3682"/>
    <w:rsid w:val="00203D03"/>
    <w:rsid w:val="00205D55"/>
    <w:rsid w:val="002109C0"/>
    <w:rsid w:val="00225891"/>
    <w:rsid w:val="00232141"/>
    <w:rsid w:val="0023266B"/>
    <w:rsid w:val="002441CD"/>
    <w:rsid w:val="00286210"/>
    <w:rsid w:val="00287124"/>
    <w:rsid w:val="00294539"/>
    <w:rsid w:val="00296B23"/>
    <w:rsid w:val="002A044A"/>
    <w:rsid w:val="002B2AFB"/>
    <w:rsid w:val="002C4318"/>
    <w:rsid w:val="002C767F"/>
    <w:rsid w:val="002D3316"/>
    <w:rsid w:val="002E75EE"/>
    <w:rsid w:val="002F0CAF"/>
    <w:rsid w:val="002F17ED"/>
    <w:rsid w:val="00307885"/>
    <w:rsid w:val="00315926"/>
    <w:rsid w:val="0032468A"/>
    <w:rsid w:val="0032592C"/>
    <w:rsid w:val="0033380D"/>
    <w:rsid w:val="00333C04"/>
    <w:rsid w:val="00362B9F"/>
    <w:rsid w:val="00371BE1"/>
    <w:rsid w:val="0039261F"/>
    <w:rsid w:val="00395476"/>
    <w:rsid w:val="003D3E66"/>
    <w:rsid w:val="003E2CC2"/>
    <w:rsid w:val="003F2189"/>
    <w:rsid w:val="00403851"/>
    <w:rsid w:val="00406AC6"/>
    <w:rsid w:val="004138A4"/>
    <w:rsid w:val="004145F2"/>
    <w:rsid w:val="004146D9"/>
    <w:rsid w:val="00417244"/>
    <w:rsid w:val="00420C62"/>
    <w:rsid w:val="004448D4"/>
    <w:rsid w:val="00445F00"/>
    <w:rsid w:val="00462D68"/>
    <w:rsid w:val="004829BF"/>
    <w:rsid w:val="004A12E9"/>
    <w:rsid w:val="004C12D8"/>
    <w:rsid w:val="004C649D"/>
    <w:rsid w:val="004D1A69"/>
    <w:rsid w:val="004D2CD9"/>
    <w:rsid w:val="004D3DFD"/>
    <w:rsid w:val="004D6100"/>
    <w:rsid w:val="004D6B53"/>
    <w:rsid w:val="004D717C"/>
    <w:rsid w:val="0051071D"/>
    <w:rsid w:val="00512A4C"/>
    <w:rsid w:val="00517221"/>
    <w:rsid w:val="005309BB"/>
    <w:rsid w:val="00531472"/>
    <w:rsid w:val="00546CA6"/>
    <w:rsid w:val="00557D87"/>
    <w:rsid w:val="005645CB"/>
    <w:rsid w:val="00565B53"/>
    <w:rsid w:val="00570736"/>
    <w:rsid w:val="0057535A"/>
    <w:rsid w:val="005765FC"/>
    <w:rsid w:val="005A1531"/>
    <w:rsid w:val="005A4675"/>
    <w:rsid w:val="005A6F43"/>
    <w:rsid w:val="005B2C8F"/>
    <w:rsid w:val="005C3CBF"/>
    <w:rsid w:val="005C7E02"/>
    <w:rsid w:val="005F0783"/>
    <w:rsid w:val="00610C7D"/>
    <w:rsid w:val="0062020B"/>
    <w:rsid w:val="00620C62"/>
    <w:rsid w:val="00631410"/>
    <w:rsid w:val="0063142E"/>
    <w:rsid w:val="00637841"/>
    <w:rsid w:val="00637A0C"/>
    <w:rsid w:val="00640888"/>
    <w:rsid w:val="006442B3"/>
    <w:rsid w:val="006451AD"/>
    <w:rsid w:val="0064760A"/>
    <w:rsid w:val="00656841"/>
    <w:rsid w:val="006570B5"/>
    <w:rsid w:val="00680905"/>
    <w:rsid w:val="006A0598"/>
    <w:rsid w:val="006A31AA"/>
    <w:rsid w:val="006A57C2"/>
    <w:rsid w:val="006C4072"/>
    <w:rsid w:val="006D6386"/>
    <w:rsid w:val="006F1FAD"/>
    <w:rsid w:val="006F6896"/>
    <w:rsid w:val="00704633"/>
    <w:rsid w:val="007103CC"/>
    <w:rsid w:val="0071073C"/>
    <w:rsid w:val="00725FF3"/>
    <w:rsid w:val="00744A79"/>
    <w:rsid w:val="0074666D"/>
    <w:rsid w:val="007518D8"/>
    <w:rsid w:val="007638EB"/>
    <w:rsid w:val="0077168B"/>
    <w:rsid w:val="00772590"/>
    <w:rsid w:val="00774126"/>
    <w:rsid w:val="0078585B"/>
    <w:rsid w:val="00787AA1"/>
    <w:rsid w:val="00790720"/>
    <w:rsid w:val="007965BE"/>
    <w:rsid w:val="007A0436"/>
    <w:rsid w:val="007A6E5E"/>
    <w:rsid w:val="007D2A47"/>
    <w:rsid w:val="007D552B"/>
    <w:rsid w:val="007E4607"/>
    <w:rsid w:val="007F1BC3"/>
    <w:rsid w:val="007F563E"/>
    <w:rsid w:val="0080322A"/>
    <w:rsid w:val="00807BA2"/>
    <w:rsid w:val="00822548"/>
    <w:rsid w:val="008423F7"/>
    <w:rsid w:val="00851AB2"/>
    <w:rsid w:val="00853AED"/>
    <w:rsid w:val="008634DB"/>
    <w:rsid w:val="008710D0"/>
    <w:rsid w:val="00887C1F"/>
    <w:rsid w:val="00897309"/>
    <w:rsid w:val="00897A1C"/>
    <w:rsid w:val="008B2FA1"/>
    <w:rsid w:val="008C1C0E"/>
    <w:rsid w:val="008C27D0"/>
    <w:rsid w:val="008C7A1B"/>
    <w:rsid w:val="008D3866"/>
    <w:rsid w:val="008E016E"/>
    <w:rsid w:val="008E3F73"/>
    <w:rsid w:val="008E7D32"/>
    <w:rsid w:val="008F130B"/>
    <w:rsid w:val="008F147B"/>
    <w:rsid w:val="008F7D03"/>
    <w:rsid w:val="00901A0C"/>
    <w:rsid w:val="00902178"/>
    <w:rsid w:val="00911D0A"/>
    <w:rsid w:val="009242F6"/>
    <w:rsid w:val="00925A7E"/>
    <w:rsid w:val="00957F0E"/>
    <w:rsid w:val="00967734"/>
    <w:rsid w:val="0097002A"/>
    <w:rsid w:val="00974598"/>
    <w:rsid w:val="00975EB0"/>
    <w:rsid w:val="009A525D"/>
    <w:rsid w:val="009B4CDF"/>
    <w:rsid w:val="009B6CA9"/>
    <w:rsid w:val="009C3A56"/>
    <w:rsid w:val="00A04358"/>
    <w:rsid w:val="00A04608"/>
    <w:rsid w:val="00A262E0"/>
    <w:rsid w:val="00A265B1"/>
    <w:rsid w:val="00A32FAB"/>
    <w:rsid w:val="00A34DAC"/>
    <w:rsid w:val="00A35550"/>
    <w:rsid w:val="00A40110"/>
    <w:rsid w:val="00A4118C"/>
    <w:rsid w:val="00A56CB6"/>
    <w:rsid w:val="00A60C04"/>
    <w:rsid w:val="00A61FE0"/>
    <w:rsid w:val="00A63A7E"/>
    <w:rsid w:val="00A6461E"/>
    <w:rsid w:val="00A65A6E"/>
    <w:rsid w:val="00A674B2"/>
    <w:rsid w:val="00A83CB7"/>
    <w:rsid w:val="00A922EC"/>
    <w:rsid w:val="00A92F12"/>
    <w:rsid w:val="00AA07D2"/>
    <w:rsid w:val="00AA4504"/>
    <w:rsid w:val="00AA6B86"/>
    <w:rsid w:val="00AB62D7"/>
    <w:rsid w:val="00AC0F9F"/>
    <w:rsid w:val="00AC4C84"/>
    <w:rsid w:val="00AD3139"/>
    <w:rsid w:val="00AD45C2"/>
    <w:rsid w:val="00AE0508"/>
    <w:rsid w:val="00AE0876"/>
    <w:rsid w:val="00AE0986"/>
    <w:rsid w:val="00AE1A04"/>
    <w:rsid w:val="00AE4A12"/>
    <w:rsid w:val="00AE6023"/>
    <w:rsid w:val="00AF78AA"/>
    <w:rsid w:val="00B00A19"/>
    <w:rsid w:val="00B131EF"/>
    <w:rsid w:val="00B16A63"/>
    <w:rsid w:val="00B2340C"/>
    <w:rsid w:val="00B24185"/>
    <w:rsid w:val="00B30D28"/>
    <w:rsid w:val="00B33364"/>
    <w:rsid w:val="00B3363B"/>
    <w:rsid w:val="00B4562E"/>
    <w:rsid w:val="00B46A71"/>
    <w:rsid w:val="00B70F95"/>
    <w:rsid w:val="00B7231A"/>
    <w:rsid w:val="00B75814"/>
    <w:rsid w:val="00B86AC6"/>
    <w:rsid w:val="00B90D3E"/>
    <w:rsid w:val="00B95C64"/>
    <w:rsid w:val="00BA272F"/>
    <w:rsid w:val="00BA4D75"/>
    <w:rsid w:val="00BA5CDD"/>
    <w:rsid w:val="00BB3948"/>
    <w:rsid w:val="00BB48F5"/>
    <w:rsid w:val="00BD0A86"/>
    <w:rsid w:val="00BD4C7D"/>
    <w:rsid w:val="00BD5FBA"/>
    <w:rsid w:val="00BE2ECC"/>
    <w:rsid w:val="00BF1ECC"/>
    <w:rsid w:val="00BF3531"/>
    <w:rsid w:val="00C125B8"/>
    <w:rsid w:val="00C45B8E"/>
    <w:rsid w:val="00C45FF4"/>
    <w:rsid w:val="00C82D1D"/>
    <w:rsid w:val="00C921C4"/>
    <w:rsid w:val="00C94DB6"/>
    <w:rsid w:val="00C97D2F"/>
    <w:rsid w:val="00CA1225"/>
    <w:rsid w:val="00CE2AFF"/>
    <w:rsid w:val="00CE52F4"/>
    <w:rsid w:val="00CF5F43"/>
    <w:rsid w:val="00D0182F"/>
    <w:rsid w:val="00D37193"/>
    <w:rsid w:val="00D40F84"/>
    <w:rsid w:val="00D425F1"/>
    <w:rsid w:val="00D448D3"/>
    <w:rsid w:val="00D65545"/>
    <w:rsid w:val="00D83723"/>
    <w:rsid w:val="00D951C3"/>
    <w:rsid w:val="00DB5DC2"/>
    <w:rsid w:val="00DC7649"/>
    <w:rsid w:val="00DD04A3"/>
    <w:rsid w:val="00DE6343"/>
    <w:rsid w:val="00DF5C6E"/>
    <w:rsid w:val="00DF7558"/>
    <w:rsid w:val="00E14A53"/>
    <w:rsid w:val="00E433B7"/>
    <w:rsid w:val="00E57838"/>
    <w:rsid w:val="00E61F11"/>
    <w:rsid w:val="00E75975"/>
    <w:rsid w:val="00E81A2F"/>
    <w:rsid w:val="00E90028"/>
    <w:rsid w:val="00E93529"/>
    <w:rsid w:val="00E944DE"/>
    <w:rsid w:val="00EC143A"/>
    <w:rsid w:val="00ED0F63"/>
    <w:rsid w:val="00ED15EB"/>
    <w:rsid w:val="00EE0CEF"/>
    <w:rsid w:val="00EE0F91"/>
    <w:rsid w:val="00EE7928"/>
    <w:rsid w:val="00EF02FF"/>
    <w:rsid w:val="00EF364E"/>
    <w:rsid w:val="00EF4D82"/>
    <w:rsid w:val="00EF7859"/>
    <w:rsid w:val="00F078FA"/>
    <w:rsid w:val="00F257BF"/>
    <w:rsid w:val="00F322B0"/>
    <w:rsid w:val="00F426E8"/>
    <w:rsid w:val="00F431A8"/>
    <w:rsid w:val="00F61749"/>
    <w:rsid w:val="00F749E2"/>
    <w:rsid w:val="00F77A45"/>
    <w:rsid w:val="00F77FFB"/>
    <w:rsid w:val="00F975D7"/>
    <w:rsid w:val="00FA53A6"/>
    <w:rsid w:val="00FB6FFC"/>
    <w:rsid w:val="00FC1399"/>
    <w:rsid w:val="00FC196E"/>
    <w:rsid w:val="00FC207A"/>
    <w:rsid w:val="00FD33FD"/>
    <w:rsid w:val="00FF0C1C"/>
    <w:rsid w:val="00FF270E"/>
  </w:rsids>
  <m:mathPr>
    <m:mathFont m:val="Cambria Math"/>
    <m:brkBin m:val="before"/>
    <m:brkBinSub m:val="--"/>
    <m:smallFrac/>
    <m:dispDef/>
    <m:lMargin m:val="0"/>
    <m:rMargin m:val="0"/>
    <m:defJc m:val="centerGroup"/>
    <m:wrapRight/>
    <m:intLim m:val="subSup"/>
    <m:naryLim m:val="subSup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6AE8EBBB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New York" w:eastAsia="Times New Roman" w:hAnsi="New York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0" w:qFormat="1"/>
    <w:lsdException w:name="heading 4" w:uiPriority="0" w:qFormat="1"/>
    <w:lsdException w:name="heading 5" w:semiHidden="1" w:uiPriority="9" w:unhideWhenUsed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Placeholder Text" w:semiHidden="1"/>
    <w:lsdException w:name="No Spacing" w:semiHidden="1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aliases w:val="n"/>
    <w:qFormat/>
    <w:rsid w:val="00AE0508"/>
    <w:rPr>
      <w:rFonts w:ascii="Helvetica Neue" w:hAnsi="Helvetica Neue"/>
      <w:sz w:val="24"/>
    </w:rPr>
  </w:style>
  <w:style w:type="paragraph" w:styleId="Heading1">
    <w:name w:val="heading 1"/>
    <w:aliases w:val="h1"/>
    <w:basedOn w:val="Normal"/>
    <w:next w:val="standard"/>
    <w:qFormat/>
    <w:pPr>
      <w:keepNext/>
      <w:spacing w:before="120" w:after="240"/>
      <w:jc w:val="center"/>
      <w:outlineLvl w:val="0"/>
    </w:pPr>
    <w:rPr>
      <w:b/>
      <w:kern w:val="28"/>
      <w:sz w:val="36"/>
    </w:rPr>
  </w:style>
  <w:style w:type="paragraph" w:styleId="Heading2">
    <w:name w:val="heading 2"/>
    <w:aliases w:val="h2,heading 2"/>
    <w:basedOn w:val="Normal"/>
    <w:next w:val="List1"/>
    <w:qFormat/>
    <w:pPr>
      <w:keepNext/>
      <w:spacing w:before="120" w:after="60"/>
      <w:outlineLvl w:val="1"/>
    </w:pPr>
    <w:rPr>
      <w:b/>
      <w:i/>
      <w:sz w:val="28"/>
    </w:rPr>
  </w:style>
  <w:style w:type="paragraph" w:styleId="Heading3">
    <w:name w:val="heading 3"/>
    <w:aliases w:val="h3"/>
    <w:basedOn w:val="Normal"/>
    <w:next w:val="List1"/>
    <w:link w:val="Heading3Char"/>
    <w:qFormat/>
    <w:rsid w:val="00AE0508"/>
    <w:pPr>
      <w:keepNext/>
      <w:spacing w:before="120"/>
      <w:ind w:left="360"/>
      <w:jc w:val="center"/>
      <w:outlineLvl w:val="2"/>
    </w:pPr>
    <w:rPr>
      <w:b/>
      <w:sz w:val="44"/>
    </w:rPr>
  </w:style>
  <w:style w:type="paragraph" w:styleId="Heading4">
    <w:name w:val="heading 4"/>
    <w:aliases w:val="h4"/>
    <w:basedOn w:val="Normal"/>
    <w:next w:val="standard"/>
    <w:link w:val="Heading4Char"/>
    <w:qFormat/>
    <w:pPr>
      <w:keepNext/>
      <w:spacing w:before="120"/>
      <w:ind w:left="720"/>
      <w:outlineLvl w:val="3"/>
    </w:pPr>
    <w:rPr>
      <w:b/>
      <w:i/>
    </w:rPr>
  </w:style>
  <w:style w:type="paragraph" w:styleId="Heading5">
    <w:name w:val="heading 5"/>
    <w:basedOn w:val="Normal"/>
    <w:next w:val="Normal"/>
    <w:link w:val="Heading5Char"/>
    <w:uiPriority w:val="9"/>
    <w:unhideWhenUsed/>
    <w:rsid w:val="001401F3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unhideWhenUsed/>
    <w:rsid w:val="001401F3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unhideWhenUsed/>
    <w:rsid w:val="001401F3"/>
    <w:pPr>
      <w:keepNext/>
      <w:keepLines/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rsid w:val="00DD04A3"/>
    <w:pPr>
      <w:keepNext/>
      <w:keepLines/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er">
    <w:name w:val="footer"/>
    <w:basedOn w:val="Normal"/>
    <w:link w:val="FooterChar"/>
    <w:pPr>
      <w:tabs>
        <w:tab w:val="center" w:pos="4320"/>
        <w:tab w:val="right" w:pos="8640"/>
      </w:tabs>
    </w:pPr>
  </w:style>
  <w:style w:type="paragraph" w:styleId="Header">
    <w:name w:val="header"/>
    <w:basedOn w:val="Normal"/>
    <w:pPr>
      <w:tabs>
        <w:tab w:val="center" w:pos="4320"/>
        <w:tab w:val="right" w:pos="8640"/>
      </w:tabs>
    </w:pPr>
    <w:rPr>
      <w:sz w:val="20"/>
    </w:rPr>
  </w:style>
  <w:style w:type="paragraph" w:customStyle="1" w:styleId="standard">
    <w:name w:val="standard"/>
    <w:aliases w:val="s,Standard"/>
    <w:basedOn w:val="Normal"/>
    <w:qFormat/>
    <w:rsid w:val="000C42BE"/>
    <w:pPr>
      <w:ind w:firstLine="720"/>
    </w:pPr>
  </w:style>
  <w:style w:type="paragraph" w:customStyle="1" w:styleId="Quote1">
    <w:name w:val="Quote1"/>
    <w:aliases w:val="q"/>
    <w:basedOn w:val="Normal"/>
    <w:pPr>
      <w:ind w:left="720" w:right="720"/>
    </w:pPr>
  </w:style>
  <w:style w:type="paragraph" w:customStyle="1" w:styleId="Box">
    <w:name w:val="Box"/>
    <w:basedOn w:val="Quote1"/>
    <w:pPr>
      <w:pBdr>
        <w:top w:val="single" w:sz="6" w:space="10" w:color="auto"/>
        <w:left w:val="single" w:sz="6" w:space="10" w:color="auto"/>
        <w:bottom w:val="single" w:sz="6" w:space="10" w:color="auto"/>
        <w:right w:val="single" w:sz="6" w:space="10" w:color="auto"/>
      </w:pBdr>
    </w:pPr>
  </w:style>
  <w:style w:type="paragraph" w:customStyle="1" w:styleId="Indentedlist">
    <w:name w:val="Indented list"/>
    <w:aliases w:val="il"/>
    <w:basedOn w:val="Normal"/>
    <w:pPr>
      <w:ind w:left="980" w:hanging="260"/>
    </w:pPr>
  </w:style>
  <w:style w:type="paragraph" w:customStyle="1" w:styleId="List1">
    <w:name w:val="List1"/>
    <w:aliases w:val="l"/>
    <w:basedOn w:val="Normal"/>
    <w:qFormat/>
    <w:rsid w:val="000C42BE"/>
    <w:pPr>
      <w:ind w:left="260" w:hanging="260"/>
    </w:pPr>
  </w:style>
  <w:style w:type="paragraph" w:customStyle="1" w:styleId="i">
    <w:name w:val="i"/>
    <w:basedOn w:val="Normal"/>
  </w:style>
  <w:style w:type="paragraph" w:styleId="BodyTextIndent2">
    <w:name w:val="Body Text Indent 2"/>
    <w:basedOn w:val="Normal"/>
    <w:pPr>
      <w:ind w:firstLine="720"/>
    </w:pPr>
    <w:rPr>
      <w:rFonts w:ascii="Arial" w:hAnsi="Arial"/>
    </w:rPr>
  </w:style>
  <w:style w:type="character" w:styleId="Hyperlink">
    <w:name w:val="Hyperlink"/>
    <w:basedOn w:val="DefaultParagraphFont"/>
    <w:rPr>
      <w:color w:val="0000FF"/>
      <w:u w:val="single"/>
    </w:rPr>
  </w:style>
  <w:style w:type="paragraph" w:styleId="FootnoteText">
    <w:name w:val="footnote text"/>
    <w:basedOn w:val="Normal"/>
    <w:pPr>
      <w:spacing w:after="60"/>
    </w:pPr>
    <w:rPr>
      <w:rFonts w:ascii="Times" w:hAnsi="Times"/>
      <w:sz w:val="20"/>
    </w:rPr>
  </w:style>
  <w:style w:type="character" w:styleId="FootnoteReference">
    <w:name w:val="footnote reference"/>
    <w:basedOn w:val="DefaultParagraphFont"/>
    <w:rPr>
      <w:vertAlign w:val="superscript"/>
    </w:rPr>
  </w:style>
  <w:style w:type="character" w:customStyle="1" w:styleId="Heading5Char">
    <w:name w:val="Heading 5 Char"/>
    <w:basedOn w:val="DefaultParagraphFont"/>
    <w:link w:val="Heading5"/>
    <w:uiPriority w:val="9"/>
    <w:rsid w:val="001401F3"/>
    <w:rPr>
      <w:rFonts w:asciiTheme="majorHAnsi" w:eastAsiaTheme="majorEastAsia" w:hAnsiTheme="majorHAnsi" w:cstheme="majorBidi"/>
      <w:color w:val="243F60" w:themeColor="accent1" w:themeShade="7F"/>
      <w:sz w:val="24"/>
    </w:rPr>
  </w:style>
  <w:style w:type="character" w:styleId="Strong">
    <w:name w:val="Strong"/>
    <w:basedOn w:val="DefaultParagraphFont"/>
    <w:uiPriority w:val="22"/>
    <w:rsid w:val="001401F3"/>
    <w:rPr>
      <w:b/>
      <w:bCs/>
    </w:rPr>
  </w:style>
  <w:style w:type="paragraph" w:styleId="IntenseQuote">
    <w:name w:val="Intense Quote"/>
    <w:basedOn w:val="Normal"/>
    <w:next w:val="Normal"/>
    <w:link w:val="IntenseQuoteChar"/>
    <w:uiPriority w:val="30"/>
    <w:rsid w:val="001401F3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1401F3"/>
    <w:rPr>
      <w:rFonts w:ascii="Helvetica" w:hAnsi="Helvetica"/>
      <w:b/>
      <w:bCs/>
      <w:i/>
      <w:iCs/>
      <w:color w:val="4F81BD" w:themeColor="accent1"/>
      <w:sz w:val="24"/>
    </w:rPr>
  </w:style>
  <w:style w:type="character" w:styleId="IntenseEmphasis">
    <w:name w:val="Intense Emphasis"/>
    <w:basedOn w:val="DefaultParagraphFont"/>
    <w:uiPriority w:val="21"/>
    <w:rsid w:val="001401F3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rsid w:val="001401F3"/>
    <w:rPr>
      <w:smallCaps/>
      <w:color w:val="C0504D" w:themeColor="accent2"/>
      <w:u w:val="single"/>
    </w:rPr>
  </w:style>
  <w:style w:type="character" w:styleId="BookTitle">
    <w:name w:val="Book Title"/>
    <w:basedOn w:val="DefaultParagraphFont"/>
    <w:uiPriority w:val="33"/>
    <w:rsid w:val="001401F3"/>
    <w:rPr>
      <w:b/>
      <w:bCs/>
      <w:smallCaps/>
      <w:spacing w:val="5"/>
    </w:rPr>
  </w:style>
  <w:style w:type="character" w:styleId="IntenseReference">
    <w:name w:val="Intense Reference"/>
    <w:basedOn w:val="DefaultParagraphFont"/>
    <w:uiPriority w:val="32"/>
    <w:rsid w:val="001401F3"/>
    <w:rPr>
      <w:b/>
      <w:bCs/>
      <w:smallCaps/>
      <w:color w:val="C0504D" w:themeColor="accent2"/>
      <w:spacing w:val="5"/>
      <w:u w:val="single"/>
    </w:rPr>
  </w:style>
  <w:style w:type="character" w:customStyle="1" w:styleId="Heading6Char">
    <w:name w:val="Heading 6 Char"/>
    <w:basedOn w:val="DefaultParagraphFont"/>
    <w:link w:val="Heading6"/>
    <w:uiPriority w:val="9"/>
    <w:rsid w:val="001401F3"/>
    <w:rPr>
      <w:rFonts w:asciiTheme="majorHAnsi" w:eastAsiaTheme="majorEastAsia" w:hAnsiTheme="majorHAnsi" w:cstheme="majorBidi"/>
      <w:i/>
      <w:iCs/>
      <w:color w:val="243F60" w:themeColor="accent1" w:themeShade="7F"/>
      <w:sz w:val="24"/>
    </w:rPr>
  </w:style>
  <w:style w:type="character" w:customStyle="1" w:styleId="Heading7Char">
    <w:name w:val="Heading 7 Char"/>
    <w:basedOn w:val="DefaultParagraphFont"/>
    <w:link w:val="Heading7"/>
    <w:uiPriority w:val="9"/>
    <w:rsid w:val="001401F3"/>
    <w:rPr>
      <w:rFonts w:asciiTheme="majorHAnsi" w:eastAsiaTheme="majorEastAsia" w:hAnsiTheme="majorHAnsi" w:cstheme="majorBidi"/>
      <w:i/>
      <w:iCs/>
      <w:color w:val="404040" w:themeColor="text1" w:themeTint="BF"/>
      <w:sz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DD04A3"/>
    <w:rPr>
      <w:rFonts w:asciiTheme="majorHAnsi" w:eastAsiaTheme="majorEastAsia" w:hAnsiTheme="majorHAnsi" w:cstheme="majorBidi"/>
      <w:color w:val="404040" w:themeColor="text1" w:themeTint="BF"/>
    </w:rPr>
  </w:style>
  <w:style w:type="paragraph" w:styleId="Subtitle">
    <w:name w:val="Subtitle"/>
    <w:basedOn w:val="Normal"/>
    <w:next w:val="Normal"/>
    <w:link w:val="SubtitleChar"/>
    <w:uiPriority w:val="11"/>
    <w:rsid w:val="00DD04A3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DD04A3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rsid w:val="00DD04A3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DD04A3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SubtleEmphasis">
    <w:name w:val="Subtle Emphasis"/>
    <w:basedOn w:val="DefaultParagraphFont"/>
    <w:uiPriority w:val="19"/>
    <w:rsid w:val="00DD04A3"/>
    <w:rPr>
      <w:i/>
      <w:iCs/>
      <w:color w:val="808080" w:themeColor="text1" w:themeTint="7F"/>
    </w:rPr>
  </w:style>
  <w:style w:type="character" w:styleId="Emphasis">
    <w:name w:val="Emphasis"/>
    <w:basedOn w:val="DefaultParagraphFont"/>
    <w:uiPriority w:val="20"/>
    <w:rsid w:val="00DD04A3"/>
    <w:rPr>
      <w:i/>
      <w:iCs/>
    </w:rPr>
  </w:style>
  <w:style w:type="table" w:styleId="TableGrid">
    <w:name w:val="Table Grid"/>
    <w:basedOn w:val="TableNormal"/>
    <w:uiPriority w:val="59"/>
    <w:rsid w:val="00AE050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F431A8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6C4072"/>
    <w:rPr>
      <w:rFonts w:ascii="Lucida Grande" w:hAnsi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C4072"/>
    <w:rPr>
      <w:rFonts w:ascii="Lucida Grande" w:hAnsi="Lucida Grande"/>
      <w:sz w:val="18"/>
      <w:szCs w:val="18"/>
    </w:rPr>
  </w:style>
  <w:style w:type="character" w:styleId="CommentReference">
    <w:name w:val="annotation reference"/>
    <w:basedOn w:val="DefaultParagraphFont"/>
    <w:uiPriority w:val="99"/>
    <w:semiHidden/>
    <w:unhideWhenUsed/>
    <w:rsid w:val="00BF1ECC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BF1ECC"/>
    <w:rPr>
      <w:szCs w:val="24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BF1ECC"/>
    <w:rPr>
      <w:rFonts w:ascii="Helvetica Neue" w:hAnsi="Helvetica Neue"/>
      <w:sz w:val="24"/>
      <w:szCs w:val="24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F1ECC"/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F1ECC"/>
    <w:rPr>
      <w:rFonts w:ascii="Helvetica Neue" w:hAnsi="Helvetica Neue"/>
      <w:b/>
      <w:bCs/>
      <w:sz w:val="24"/>
      <w:szCs w:val="24"/>
    </w:rPr>
  </w:style>
  <w:style w:type="character" w:customStyle="1" w:styleId="Heading3Char">
    <w:name w:val="Heading 3 Char"/>
    <w:aliases w:val="h3 Char"/>
    <w:basedOn w:val="DefaultParagraphFont"/>
    <w:link w:val="Heading3"/>
    <w:rsid w:val="00EF7859"/>
    <w:rPr>
      <w:rFonts w:ascii="Helvetica Neue" w:hAnsi="Helvetica Neue"/>
      <w:b/>
      <w:sz w:val="44"/>
    </w:rPr>
  </w:style>
  <w:style w:type="paragraph" w:styleId="NormalWeb">
    <w:name w:val="Normal (Web)"/>
    <w:basedOn w:val="Normal"/>
    <w:uiPriority w:val="99"/>
    <w:semiHidden/>
    <w:unhideWhenUsed/>
    <w:rsid w:val="00EF7859"/>
    <w:pPr>
      <w:spacing w:before="100" w:beforeAutospacing="1" w:after="100" w:afterAutospacing="1"/>
    </w:pPr>
    <w:rPr>
      <w:rFonts w:ascii="Times" w:eastAsiaTheme="minorEastAsia" w:hAnsi="Times"/>
      <w:sz w:val="20"/>
    </w:rPr>
  </w:style>
  <w:style w:type="character" w:customStyle="1" w:styleId="FooterChar">
    <w:name w:val="Footer Char"/>
    <w:basedOn w:val="DefaultParagraphFont"/>
    <w:link w:val="Footer"/>
    <w:rsid w:val="00D951C3"/>
    <w:rPr>
      <w:rFonts w:ascii="Helvetica Neue" w:hAnsi="Helvetica Neue"/>
      <w:sz w:val="24"/>
    </w:rPr>
  </w:style>
  <w:style w:type="character" w:styleId="PageNumber">
    <w:name w:val="page number"/>
    <w:basedOn w:val="DefaultParagraphFont"/>
    <w:uiPriority w:val="99"/>
    <w:semiHidden/>
    <w:unhideWhenUsed/>
    <w:rsid w:val="002F17ED"/>
  </w:style>
  <w:style w:type="paragraph" w:styleId="Caption">
    <w:name w:val="caption"/>
    <w:basedOn w:val="Normal"/>
    <w:next w:val="Normal"/>
    <w:uiPriority w:val="35"/>
    <w:unhideWhenUsed/>
    <w:qFormat/>
    <w:rsid w:val="0051071D"/>
    <w:pPr>
      <w:spacing w:after="200"/>
    </w:pPr>
    <w:rPr>
      <w:b/>
      <w:bCs/>
      <w:color w:val="4F81BD" w:themeColor="accent1"/>
      <w:sz w:val="18"/>
      <w:szCs w:val="18"/>
    </w:rPr>
  </w:style>
  <w:style w:type="character" w:customStyle="1" w:styleId="Heading4Char">
    <w:name w:val="Heading 4 Char"/>
    <w:aliases w:val="h4 Char"/>
    <w:basedOn w:val="DefaultParagraphFont"/>
    <w:link w:val="Heading4"/>
    <w:rsid w:val="00640888"/>
    <w:rPr>
      <w:rFonts w:ascii="Helvetica Neue" w:hAnsi="Helvetica Neue"/>
      <w:b/>
      <w:i/>
      <w:sz w:val="24"/>
    </w:rPr>
  </w:style>
  <w:style w:type="character" w:styleId="FollowedHyperlink">
    <w:name w:val="FollowedHyperlink"/>
    <w:basedOn w:val="DefaultParagraphFont"/>
    <w:uiPriority w:val="99"/>
    <w:semiHidden/>
    <w:unhideWhenUsed/>
    <w:rsid w:val="00787AA1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13" Type="http://schemas.openxmlformats.org/officeDocument/2006/relationships/image" Target="media/image6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tiff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tiff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tiff"/><Relationship Id="rId14" Type="http://schemas.openxmlformats.org/officeDocument/2006/relationships/image" Target="media/image7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Macintosh%20HD:Users:hannahmiller:Dropbox:2%20CTIME2%20General:2.2%20Curriculum%20Development:2.2.1%20Curriculum%20Materials:2.2.1.6%20Tools%20for%20Editing:2%20Examples%20and%20Templates:Template%202%20-%20Worksheet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7F068235-F48C-8C44-9555-235413EEBE0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Macintosh%20HD:Users:hannahmiller:Dropbox:2%20CTIME2%20General:2.2%20Curriculum%20Development:2.2.1%20Curriculum%20Materials:2.2.1.6%20Tools%20for%20Editing:2%20Examples%20and%20Templates:Template%202%20-%20Worksheet.dotx</Template>
  <TotalTime>45</TotalTime>
  <Pages>2</Pages>
  <Words>367</Words>
  <Characters>2095</Characters>
  <Application>Microsoft Office Word</Application>
  <DocSecurity>0</DocSecurity>
  <Lines>17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TE 401 Lesson Plans:  Fall, 1997</vt:lpstr>
    </vt:vector>
  </TitlesOfParts>
  <Company>MSU</Company>
  <LinksUpToDate>false</LinksUpToDate>
  <CharactersWithSpaces>2458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TE 401 Lesson Plans:  Fall, 1997</dc:title>
  <dc:subject/>
  <dc:creator>Hannah Miller</dc:creator>
  <cp:keywords/>
  <cp:lastModifiedBy>Tompkins, Elizabeth</cp:lastModifiedBy>
  <cp:revision>74</cp:revision>
  <dcterms:created xsi:type="dcterms:W3CDTF">2016-07-16T01:09:00Z</dcterms:created>
  <dcterms:modified xsi:type="dcterms:W3CDTF">2020-01-12T19:02:00Z</dcterms:modified>
</cp:coreProperties>
</file>